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E891B1" w14:textId="77777777" w:rsidR="00A20A1E" w:rsidRPr="00A77A4A" w:rsidRDefault="00A20A1E" w:rsidP="00A77A4A">
      <w:pPr>
        <w:pStyle w:val="Heading2"/>
        <w:rPr>
          <w:sz w:val="32"/>
          <w:szCs w:val="22"/>
        </w:rPr>
      </w:pPr>
      <w:bookmarkStart w:id="0" w:name="_Toc126335903"/>
      <w:bookmarkStart w:id="1" w:name="_Toc148962129"/>
      <w:r w:rsidRPr="00A77A4A">
        <w:rPr>
          <w:sz w:val="32"/>
          <w:szCs w:val="22"/>
        </w:rPr>
        <w:t>Agricultural and Environmental Systems Career Field</w:t>
      </w:r>
    </w:p>
    <w:p w14:paraId="362A07BF" w14:textId="6C8DAEC9" w:rsidR="00A20A1E" w:rsidRPr="00A77A4A" w:rsidRDefault="00BA60FC" w:rsidP="00A77A4A">
      <w:pPr>
        <w:pStyle w:val="Heading2"/>
        <w:rPr>
          <w:sz w:val="32"/>
          <w:szCs w:val="22"/>
        </w:rPr>
      </w:pPr>
      <w:r w:rsidRPr="00A77A4A">
        <w:rPr>
          <w:sz w:val="32"/>
          <w:szCs w:val="22"/>
        </w:rPr>
        <w:t>Urban Forestry</w:t>
      </w:r>
    </w:p>
    <w:p w14:paraId="0577F911" w14:textId="42466AF0" w:rsidR="00A20A1E" w:rsidRPr="00A77A4A" w:rsidRDefault="00A20A1E" w:rsidP="00A20A1E">
      <w:pPr>
        <w:jc w:val="center"/>
        <w:rPr>
          <w:rFonts w:eastAsia="Times New Roman" w:cs="Arial"/>
          <w:b/>
          <w:bCs/>
          <w:color w:val="000000"/>
          <w:szCs w:val="20"/>
          <w:lang w:bidi="en-US"/>
        </w:rPr>
      </w:pPr>
      <w:r w:rsidRPr="00A77A4A">
        <w:rPr>
          <w:rFonts w:eastAsia="Times New Roman" w:cs="Arial"/>
          <w:b/>
          <w:bCs/>
          <w:color w:val="000000"/>
          <w:szCs w:val="20"/>
          <w:lang w:bidi="en-US"/>
        </w:rPr>
        <w:t xml:space="preserve">Subject Code: </w:t>
      </w:r>
      <w:r w:rsidR="00BA60FC" w:rsidRPr="00A77A4A">
        <w:rPr>
          <w:rFonts w:eastAsia="Times New Roman" w:cs="Arial"/>
          <w:b/>
          <w:bCs/>
          <w:color w:val="000000"/>
          <w:szCs w:val="20"/>
          <w:lang w:bidi="en-US"/>
        </w:rPr>
        <w:t>010740</w:t>
      </w:r>
    </w:p>
    <w:p w14:paraId="669AAA02" w14:textId="77777777" w:rsidR="00A20A1E" w:rsidRPr="00A77A4A" w:rsidRDefault="00A20A1E" w:rsidP="00A20A1E">
      <w:pPr>
        <w:jc w:val="center"/>
        <w:rPr>
          <w:rFonts w:eastAsia="Times New Roman" w:cs="Arial"/>
          <w:b/>
          <w:bCs/>
          <w:color w:val="000000"/>
          <w:szCs w:val="20"/>
          <w:lang w:bidi="en-US"/>
        </w:rPr>
      </w:pPr>
      <w:r w:rsidRPr="00A77A4A">
        <w:rPr>
          <w:rFonts w:eastAsia="Times New Roman" w:cs="Arial"/>
          <w:b/>
          <w:bCs/>
          <w:color w:val="000000"/>
          <w:szCs w:val="20"/>
          <w:lang w:bidi="en-US"/>
        </w:rPr>
        <w:t>Outcome &amp; Competency Descriptions</w:t>
      </w:r>
    </w:p>
    <w:p w14:paraId="535D4690" w14:textId="77777777" w:rsidR="007F1BA8" w:rsidRPr="00197060" w:rsidRDefault="007F1BA8" w:rsidP="007F1BA8">
      <w:pPr>
        <w:rPr>
          <w:rFonts w:eastAsia="Times New Roman" w:cs="Times New Roman"/>
        </w:rPr>
      </w:pPr>
      <w:r w:rsidRPr="00197060">
        <w:rPr>
          <w:rFonts w:eastAsia="Times New Roman" w:cstheme="minorHAnsi"/>
          <w:b/>
          <w:color w:val="000000"/>
          <w:szCs w:val="21"/>
          <w:lang w:bidi="en-US"/>
        </w:rPr>
        <w:t>Course Description:</w:t>
      </w:r>
      <w:r w:rsidRPr="00197060">
        <w:rPr>
          <w:rFonts w:eastAsia="Times New Roman" w:cs="Times New Roman"/>
        </w:rPr>
        <w:t xml:space="preserve"> </w:t>
      </w:r>
    </w:p>
    <w:bookmarkEnd w:id="0"/>
    <w:bookmarkEnd w:id="1"/>
    <w:p w14:paraId="616D8C22" w14:textId="77777777" w:rsidR="00BA60FC" w:rsidRPr="00197060" w:rsidRDefault="00BA60FC" w:rsidP="00BA60FC">
      <w:pPr>
        <w:outlineLvl w:val="0"/>
        <w:rPr>
          <w:rFonts w:eastAsia="Times New Roman" w:cs="Times New Roman"/>
        </w:rPr>
      </w:pPr>
      <w:r w:rsidRPr="00197060">
        <w:rPr>
          <w:rFonts w:eastAsia="Times New Roman" w:cs="Times New Roman"/>
        </w:rPr>
        <w:t>Students will apply techniques and practices promoting the care and management of trees for residential and commercial purposes. Topics include principles of soil management, dendrology and pest management. Furthermore, students will analyze budgets; and develop short and long-range management plans that balance environmental and economic goals supporting sustainable land use patterns. Throughout the course, students will apply principles of rigging, advanced rope techniques, and chainsaw applications for tree pruning and removal.</w:t>
      </w:r>
    </w:p>
    <w:p w14:paraId="42A5D469" w14:textId="77777777" w:rsidR="00BA60FC" w:rsidRPr="00197060" w:rsidRDefault="00BA60FC" w:rsidP="00BA60FC">
      <w:pPr>
        <w:outlineLvl w:val="0"/>
        <w:rPr>
          <w:rFonts w:cstheme="minorHAnsi"/>
          <w:b/>
          <w:bCs/>
        </w:rPr>
      </w:pPr>
    </w:p>
    <w:p w14:paraId="6ED294BC" w14:textId="77777777" w:rsidR="00BA60FC" w:rsidRPr="00197060" w:rsidRDefault="00BA60FC" w:rsidP="00BA60FC">
      <w:pPr>
        <w:ind w:left="1620" w:hanging="1620"/>
        <w:outlineLvl w:val="0"/>
        <w:rPr>
          <w:rFonts w:cstheme="minorHAnsi"/>
          <w:b/>
          <w:bCs/>
          <w:color w:val="002060"/>
        </w:rPr>
      </w:pPr>
      <w:r w:rsidRPr="00197060">
        <w:rPr>
          <w:rFonts w:cstheme="minorHAnsi"/>
          <w:b/>
          <w:bCs/>
          <w:color w:val="002060"/>
        </w:rPr>
        <w:t xml:space="preserve">Strand 1. </w:t>
      </w:r>
      <w:r w:rsidRPr="00197060">
        <w:rPr>
          <w:rFonts w:cstheme="minorHAnsi"/>
          <w:b/>
          <w:bCs/>
          <w:color w:val="002060"/>
        </w:rPr>
        <w:tab/>
        <w:t>Business Operations/21st Century Skills</w:t>
      </w:r>
    </w:p>
    <w:p w14:paraId="1FA0F346" w14:textId="77777777" w:rsidR="00BA60FC" w:rsidRPr="00197060" w:rsidRDefault="00BA60FC" w:rsidP="00BA60FC">
      <w:pPr>
        <w:ind w:left="1620"/>
        <w:outlineLvl w:val="0"/>
        <w:rPr>
          <w:rFonts w:cstheme="minorHAnsi"/>
          <w:b/>
          <w:bCs/>
          <w:strike/>
        </w:rPr>
      </w:pPr>
      <w:r w:rsidRPr="00197060">
        <w:rPr>
          <w:rFonts w:cstheme="minorHAnsi"/>
          <w:bCs/>
        </w:rPr>
        <w:t>Learners apply principles of economics, business management, marketing and employability in an entrepreneur, manager and employee role to the leadership, planning, developing and analyzing of business enterprises related to the career field.</w:t>
      </w:r>
    </w:p>
    <w:p w14:paraId="7CA18B62" w14:textId="77777777" w:rsidR="00BA60FC" w:rsidRPr="00197060" w:rsidRDefault="00BA60FC" w:rsidP="00BA60FC">
      <w:pPr>
        <w:rPr>
          <w:b/>
        </w:rPr>
      </w:pPr>
    </w:p>
    <w:p w14:paraId="5C6D2F54" w14:textId="77777777" w:rsidR="00BA60FC" w:rsidRPr="00197060" w:rsidRDefault="00BA60FC" w:rsidP="00BA60FC">
      <w:pPr>
        <w:ind w:left="1620" w:hanging="1620"/>
        <w:rPr>
          <w:b/>
          <w:bCs/>
        </w:rPr>
      </w:pPr>
      <w:r w:rsidRPr="00197060">
        <w:rPr>
          <w:b/>
        </w:rPr>
        <w:t xml:space="preserve">Outcome:  </w:t>
      </w:r>
      <w:r w:rsidRPr="00197060">
        <w:rPr>
          <w:b/>
          <w:bCs/>
        </w:rPr>
        <w:t xml:space="preserve">1.1.  </w:t>
      </w:r>
      <w:r w:rsidRPr="00197060">
        <w:rPr>
          <w:b/>
          <w:bCs/>
        </w:rPr>
        <w:tab/>
        <w:t>Employability Skills</w:t>
      </w:r>
    </w:p>
    <w:p w14:paraId="63BD85C0" w14:textId="77777777" w:rsidR="00BA60FC" w:rsidRPr="00197060" w:rsidRDefault="00BA60FC" w:rsidP="00BA60FC">
      <w:pPr>
        <w:ind w:left="1620"/>
        <w:rPr>
          <w:b/>
          <w:bCs/>
          <w:strike/>
        </w:rPr>
      </w:pPr>
      <w:r w:rsidRPr="00197060">
        <w:rPr>
          <w:bCs/>
        </w:rPr>
        <w:t>Develop career awareness and employability skills (e.g., face-to-face, online) needed for gaining and maintaining employment in diverse business settings.</w:t>
      </w:r>
    </w:p>
    <w:p w14:paraId="78C10797" w14:textId="77777777" w:rsidR="00BA60FC" w:rsidRPr="00197060" w:rsidRDefault="00BA60FC" w:rsidP="00BA60FC">
      <w:pPr>
        <w:rPr>
          <w:b/>
        </w:rPr>
      </w:pPr>
      <w:r w:rsidRPr="00197060">
        <w:rPr>
          <w:b/>
        </w:rPr>
        <w:t xml:space="preserve">Competencies </w:t>
      </w:r>
    </w:p>
    <w:p w14:paraId="204D1AD4" w14:textId="77777777" w:rsidR="00BA60FC" w:rsidRPr="00197060" w:rsidRDefault="00BA60FC" w:rsidP="00BA60FC">
      <w:pPr>
        <w:ind w:left="900" w:hanging="900"/>
      </w:pPr>
      <w:r w:rsidRPr="00197060">
        <w:t xml:space="preserve">1.1.1. </w:t>
      </w:r>
      <w:r w:rsidRPr="00197060">
        <w:tab/>
        <w:t>Identify the knowledge, skills and abilities necessary to succeed in careers.</w:t>
      </w:r>
    </w:p>
    <w:p w14:paraId="490AEAF1" w14:textId="77777777" w:rsidR="00BA60FC" w:rsidRPr="00197060" w:rsidRDefault="00BA60FC" w:rsidP="00BA60FC">
      <w:pPr>
        <w:ind w:left="900" w:hanging="900"/>
      </w:pPr>
      <w:r w:rsidRPr="00197060">
        <w:t xml:space="preserve">1.1.2. </w:t>
      </w:r>
      <w:r w:rsidRPr="00197060">
        <w:tab/>
        <w:t>Identify the scope of career opportunities and the requirements for education, training, certification, licensure and experience.</w:t>
      </w:r>
    </w:p>
    <w:p w14:paraId="42E3F4AB" w14:textId="77777777" w:rsidR="00BA60FC" w:rsidRPr="00197060" w:rsidRDefault="00BA60FC" w:rsidP="00BA60FC">
      <w:pPr>
        <w:ind w:left="900" w:hanging="900"/>
      </w:pPr>
      <w:r w:rsidRPr="00197060">
        <w:t xml:space="preserve">1.1.3. </w:t>
      </w:r>
      <w:r w:rsidRPr="00197060">
        <w:tab/>
        <w:t>Develop a career plan that reflects career interests, pathways and secondary and postsecondary options.</w:t>
      </w:r>
    </w:p>
    <w:p w14:paraId="3E2E2B26" w14:textId="77777777" w:rsidR="00BA60FC" w:rsidRPr="00197060" w:rsidRDefault="00BA60FC" w:rsidP="00BA60FC">
      <w:pPr>
        <w:ind w:left="900" w:hanging="900"/>
      </w:pPr>
      <w:r w:rsidRPr="00197060">
        <w:t xml:space="preserve">1.1.4. </w:t>
      </w:r>
      <w:r w:rsidRPr="00197060">
        <w:tab/>
        <w:t>Describe the role and function of professional organizations, industry associations and organized labor and use networking techniques to develop and maintain professional relationships.</w:t>
      </w:r>
    </w:p>
    <w:p w14:paraId="0C3A2148" w14:textId="77777777" w:rsidR="00BA60FC" w:rsidRPr="00197060" w:rsidRDefault="00BA60FC" w:rsidP="00BA60FC">
      <w:pPr>
        <w:ind w:left="1620" w:hanging="1620"/>
        <w:rPr>
          <w:b/>
        </w:rPr>
      </w:pPr>
    </w:p>
    <w:p w14:paraId="2D1B7DC8" w14:textId="77777777" w:rsidR="00BA60FC" w:rsidRPr="00197060" w:rsidRDefault="00BA60FC" w:rsidP="00BA60FC">
      <w:pPr>
        <w:ind w:left="1620" w:hanging="1620"/>
        <w:rPr>
          <w:b/>
          <w:bCs/>
        </w:rPr>
      </w:pPr>
      <w:r w:rsidRPr="00197060">
        <w:rPr>
          <w:b/>
        </w:rPr>
        <w:t xml:space="preserve">Outcome:  </w:t>
      </w:r>
      <w:r w:rsidRPr="00197060">
        <w:rPr>
          <w:b/>
          <w:bCs/>
        </w:rPr>
        <w:t xml:space="preserve">1.2.  </w:t>
      </w:r>
      <w:r w:rsidRPr="00197060">
        <w:rPr>
          <w:b/>
          <w:bCs/>
        </w:rPr>
        <w:tab/>
        <w:t>Leadership and Communications</w:t>
      </w:r>
    </w:p>
    <w:p w14:paraId="12B52518" w14:textId="77777777" w:rsidR="00BA60FC" w:rsidRPr="00197060" w:rsidRDefault="00BA60FC" w:rsidP="00BA60FC">
      <w:pPr>
        <w:ind w:left="1620"/>
        <w:rPr>
          <w:bCs/>
        </w:rPr>
      </w:pPr>
      <w:r w:rsidRPr="00197060">
        <w:rPr>
          <w:bCs/>
        </w:rPr>
        <w:t>Process, maintain, evaluate and disseminate information in a business. Develop leadership and team building to promote collaboration.</w:t>
      </w:r>
    </w:p>
    <w:p w14:paraId="4A5CCF7A" w14:textId="77777777" w:rsidR="00BA60FC" w:rsidRPr="00197060" w:rsidRDefault="00BA60FC" w:rsidP="00BA60FC">
      <w:pPr>
        <w:rPr>
          <w:b/>
        </w:rPr>
      </w:pPr>
      <w:r w:rsidRPr="00197060">
        <w:rPr>
          <w:b/>
        </w:rPr>
        <w:t xml:space="preserve">Competencies </w:t>
      </w:r>
    </w:p>
    <w:p w14:paraId="65905947" w14:textId="77777777" w:rsidR="00BA60FC" w:rsidRPr="00197060" w:rsidRDefault="00BA60FC" w:rsidP="00BA60FC">
      <w:pPr>
        <w:ind w:left="900" w:hanging="900"/>
      </w:pPr>
      <w:r w:rsidRPr="00197060">
        <w:t xml:space="preserve">1.2.1. </w:t>
      </w:r>
      <w:r w:rsidRPr="00197060">
        <w:tab/>
        <w:t>Extract relevant, valid information from materials and cite sources of information.</w:t>
      </w:r>
    </w:p>
    <w:p w14:paraId="6DBDF073" w14:textId="77777777" w:rsidR="00BA60FC" w:rsidRPr="00197060" w:rsidRDefault="00BA60FC" w:rsidP="00BA60FC">
      <w:pPr>
        <w:ind w:left="900" w:hanging="900"/>
      </w:pPr>
      <w:r w:rsidRPr="00197060">
        <w:t xml:space="preserve">1.2.2. </w:t>
      </w:r>
      <w:r w:rsidRPr="00197060">
        <w:tab/>
        <w:t>Deliver formal and informal presentations.</w:t>
      </w:r>
    </w:p>
    <w:p w14:paraId="2ABE6F0E" w14:textId="77777777" w:rsidR="00BA60FC" w:rsidRPr="00197060" w:rsidRDefault="00BA60FC" w:rsidP="00BA60FC">
      <w:pPr>
        <w:ind w:left="900" w:hanging="900"/>
      </w:pPr>
      <w:r w:rsidRPr="00197060">
        <w:t xml:space="preserve">1.2.3. </w:t>
      </w:r>
      <w:r w:rsidRPr="00197060">
        <w:tab/>
        <w:t>Identify and use verbal, nonverbal and active listening skills to communicate effectively.</w:t>
      </w:r>
    </w:p>
    <w:p w14:paraId="66B7288D" w14:textId="77777777" w:rsidR="00BA60FC" w:rsidRPr="00197060" w:rsidRDefault="00BA60FC" w:rsidP="00BA60FC">
      <w:pPr>
        <w:ind w:left="900" w:hanging="900"/>
      </w:pPr>
      <w:r w:rsidRPr="00197060">
        <w:t xml:space="preserve">1.2.4. </w:t>
      </w:r>
      <w:r w:rsidRPr="00197060">
        <w:tab/>
        <w:t>Use negotiation and conflict-resolution skills to reach solutions.</w:t>
      </w:r>
    </w:p>
    <w:p w14:paraId="1B9B9978" w14:textId="77777777" w:rsidR="00BA60FC" w:rsidRPr="00197060" w:rsidRDefault="00BA60FC" w:rsidP="00BA60FC">
      <w:pPr>
        <w:ind w:left="900" w:hanging="900"/>
      </w:pPr>
      <w:r w:rsidRPr="00197060">
        <w:t xml:space="preserve">1.2.5. </w:t>
      </w:r>
      <w:r w:rsidRPr="00197060">
        <w:tab/>
        <w:t>Communicate information (e.g., directions, ideas, vision, workplace expectations) for an intended audience and purpose.</w:t>
      </w:r>
    </w:p>
    <w:p w14:paraId="3B5B47D1" w14:textId="77777777" w:rsidR="00BA60FC" w:rsidRPr="00197060" w:rsidRDefault="00BA60FC" w:rsidP="00BA60FC">
      <w:pPr>
        <w:ind w:left="900" w:hanging="900"/>
      </w:pPr>
      <w:r w:rsidRPr="00197060">
        <w:lastRenderedPageBreak/>
        <w:t xml:space="preserve">1.2.6. </w:t>
      </w:r>
      <w:r w:rsidRPr="00197060">
        <w:tab/>
        <w:t>Use proper grammar and expression in all aspects of communication.</w:t>
      </w:r>
    </w:p>
    <w:p w14:paraId="37DEF1BF" w14:textId="77777777" w:rsidR="00BA60FC" w:rsidRPr="00197060" w:rsidRDefault="00BA60FC" w:rsidP="00BA60FC">
      <w:pPr>
        <w:ind w:left="900" w:hanging="900"/>
      </w:pPr>
      <w:r w:rsidRPr="00197060">
        <w:t xml:space="preserve">1.2.7. </w:t>
      </w:r>
      <w:r w:rsidRPr="00197060">
        <w:tab/>
        <w:t>Use problem-solving and consensus-building techniques to draw conclusions and determine next steps.</w:t>
      </w:r>
    </w:p>
    <w:p w14:paraId="7EECF789" w14:textId="77777777" w:rsidR="00BA60FC" w:rsidRPr="00197060" w:rsidRDefault="00BA60FC" w:rsidP="00BA60FC">
      <w:pPr>
        <w:ind w:left="900" w:hanging="900"/>
      </w:pPr>
      <w:r w:rsidRPr="00197060">
        <w:t xml:space="preserve">1.2.13. </w:t>
      </w:r>
      <w:r w:rsidRPr="00197060">
        <w:tab/>
        <w:t>Identify stakeholders and solicit their opinions.</w:t>
      </w:r>
    </w:p>
    <w:p w14:paraId="63E14A17" w14:textId="77777777" w:rsidR="00BA60FC" w:rsidRPr="00197060" w:rsidRDefault="00BA60FC" w:rsidP="00BA60FC">
      <w:pPr>
        <w:ind w:left="900" w:hanging="900"/>
      </w:pPr>
      <w:r w:rsidRPr="00197060">
        <w:t xml:space="preserve">1.2.14. </w:t>
      </w:r>
      <w:r w:rsidRPr="00197060">
        <w:tab/>
        <w:t>Use motivational strategies to accomplish goals.</w:t>
      </w:r>
    </w:p>
    <w:p w14:paraId="19D4D445" w14:textId="77777777" w:rsidR="00A05352" w:rsidRPr="00197060" w:rsidRDefault="00A05352" w:rsidP="00A05352"/>
    <w:p w14:paraId="493E413A" w14:textId="77777777" w:rsidR="00BA60FC" w:rsidRPr="00197060" w:rsidRDefault="00BA60FC" w:rsidP="00BA60FC">
      <w:pPr>
        <w:ind w:left="1620" w:hanging="1620"/>
        <w:rPr>
          <w:b/>
          <w:bCs/>
        </w:rPr>
      </w:pPr>
      <w:r w:rsidRPr="00197060">
        <w:rPr>
          <w:b/>
        </w:rPr>
        <w:t xml:space="preserve">Outcome:  </w:t>
      </w:r>
      <w:r w:rsidRPr="00197060">
        <w:rPr>
          <w:b/>
          <w:bCs/>
        </w:rPr>
        <w:t xml:space="preserve">1.3.  </w:t>
      </w:r>
      <w:r w:rsidRPr="00197060">
        <w:rPr>
          <w:b/>
          <w:bCs/>
        </w:rPr>
        <w:tab/>
        <w:t>Business Ethics and Law</w:t>
      </w:r>
    </w:p>
    <w:p w14:paraId="74593A57" w14:textId="77777777" w:rsidR="00BA60FC" w:rsidRPr="00197060" w:rsidRDefault="00BA60FC" w:rsidP="00BA60FC">
      <w:pPr>
        <w:ind w:left="1620"/>
        <w:rPr>
          <w:bCs/>
        </w:rPr>
      </w:pPr>
      <w:r w:rsidRPr="00197060">
        <w:rPr>
          <w:bCs/>
        </w:rPr>
        <w:t>Analyze how professional, ethical and legal behavior contributes to continuous improvement in organizational performance and regulatory compliance.</w:t>
      </w:r>
    </w:p>
    <w:p w14:paraId="1E200781" w14:textId="77777777" w:rsidR="00BA60FC" w:rsidRPr="00197060" w:rsidRDefault="00BA60FC" w:rsidP="00BA60FC">
      <w:pPr>
        <w:rPr>
          <w:b/>
        </w:rPr>
      </w:pPr>
      <w:r w:rsidRPr="00197060">
        <w:rPr>
          <w:b/>
        </w:rPr>
        <w:t xml:space="preserve">Competencies </w:t>
      </w:r>
    </w:p>
    <w:p w14:paraId="4DCCA8EB" w14:textId="77777777" w:rsidR="00BA60FC" w:rsidRPr="00197060" w:rsidRDefault="00BA60FC" w:rsidP="00BA60FC">
      <w:pPr>
        <w:ind w:left="900" w:hanging="900"/>
      </w:pPr>
      <w:r w:rsidRPr="00197060">
        <w:t>1.3.1.</w:t>
      </w:r>
      <w:r w:rsidRPr="00197060">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3F791D08" w14:textId="77777777" w:rsidR="00BA60FC" w:rsidRPr="00197060" w:rsidRDefault="00BA60FC" w:rsidP="00BA60FC">
      <w:pPr>
        <w:ind w:left="1620" w:hanging="1620"/>
        <w:rPr>
          <w:b/>
        </w:rPr>
      </w:pPr>
    </w:p>
    <w:p w14:paraId="245B97B2" w14:textId="77777777" w:rsidR="00BA60FC" w:rsidRPr="00197060" w:rsidRDefault="00BA60FC" w:rsidP="00BA60FC">
      <w:pPr>
        <w:ind w:left="1620" w:hanging="1620"/>
        <w:rPr>
          <w:b/>
          <w:bCs/>
        </w:rPr>
      </w:pPr>
      <w:r w:rsidRPr="00197060">
        <w:rPr>
          <w:b/>
        </w:rPr>
        <w:t xml:space="preserve">Outcome:  </w:t>
      </w:r>
      <w:r w:rsidRPr="00197060">
        <w:rPr>
          <w:b/>
          <w:bCs/>
        </w:rPr>
        <w:t xml:space="preserve">1.4.  </w:t>
      </w:r>
      <w:r w:rsidRPr="00197060">
        <w:rPr>
          <w:b/>
          <w:bCs/>
        </w:rPr>
        <w:tab/>
        <w:t>Knowledge Management and Information Technology</w:t>
      </w:r>
    </w:p>
    <w:p w14:paraId="68D74EB2" w14:textId="77777777" w:rsidR="00BA60FC" w:rsidRPr="00197060" w:rsidRDefault="00BA60FC" w:rsidP="00BA60FC">
      <w:pPr>
        <w:ind w:left="1620"/>
        <w:rPr>
          <w:bCs/>
        </w:rPr>
      </w:pPr>
      <w:r w:rsidRPr="00197060">
        <w:rPr>
          <w:bCs/>
        </w:rPr>
        <w:t>Demonstrate current and emerging strategies and technologies used to collect, analyze, record and share information in business operations.</w:t>
      </w:r>
    </w:p>
    <w:p w14:paraId="26F2E3FF" w14:textId="77777777" w:rsidR="00BA60FC" w:rsidRPr="00197060" w:rsidRDefault="00BA60FC" w:rsidP="00BA60FC">
      <w:pPr>
        <w:rPr>
          <w:b/>
        </w:rPr>
      </w:pPr>
      <w:r w:rsidRPr="00197060">
        <w:rPr>
          <w:b/>
        </w:rPr>
        <w:t xml:space="preserve">Competencies </w:t>
      </w:r>
    </w:p>
    <w:p w14:paraId="4F21859A" w14:textId="77777777" w:rsidR="00BA60FC" w:rsidRPr="00197060" w:rsidRDefault="00BA60FC" w:rsidP="00BA60FC">
      <w:pPr>
        <w:ind w:left="900" w:hanging="900"/>
      </w:pPr>
      <w:r w:rsidRPr="00197060">
        <w:t xml:space="preserve">1.4.1. </w:t>
      </w:r>
      <w:r w:rsidRPr="00197060">
        <w:tab/>
        <w:t>Use office equipment to communicate (e.g., phone, radio equipment, fax machine, scanner, public address systems).</w:t>
      </w:r>
    </w:p>
    <w:p w14:paraId="540F4839" w14:textId="77777777" w:rsidR="00BA60FC" w:rsidRPr="00197060" w:rsidRDefault="00BA60FC" w:rsidP="00BA60FC">
      <w:pPr>
        <w:ind w:left="900" w:hanging="900"/>
      </w:pPr>
      <w:r w:rsidRPr="00197060">
        <w:t xml:space="preserve">1.4.2. </w:t>
      </w:r>
      <w:r w:rsidRPr="00197060">
        <w:tab/>
        <w:t>Select and use software applications to locate, record, analyze and present information (e.g., word processing, e-mail, spreadsheet, databases, presentation, Internet search engines).</w:t>
      </w:r>
    </w:p>
    <w:p w14:paraId="6952A665" w14:textId="77777777" w:rsidR="00BA60FC" w:rsidRPr="00197060" w:rsidRDefault="00BA60FC" w:rsidP="00BA60FC">
      <w:pPr>
        <w:ind w:left="900" w:hanging="900"/>
      </w:pPr>
      <w:r w:rsidRPr="00197060">
        <w:t xml:space="preserve">1.4.3. </w:t>
      </w:r>
      <w:r w:rsidRPr="00197060">
        <w:tab/>
        <w:t>Verify compliance with security rules, regulations and codes (e.g., property, privacy, access, accuracy issues, client and patient record confidentiality) pertaining to technology specific to the industry pathway.</w:t>
      </w:r>
    </w:p>
    <w:p w14:paraId="22C65BEA" w14:textId="77777777" w:rsidR="00BA60FC" w:rsidRPr="00197060" w:rsidRDefault="00BA60FC" w:rsidP="00BA60FC">
      <w:pPr>
        <w:ind w:left="900" w:hanging="900"/>
      </w:pPr>
      <w:r w:rsidRPr="00197060">
        <w:t xml:space="preserve">1.4.4. </w:t>
      </w:r>
      <w:r w:rsidRPr="00197060">
        <w:tab/>
        <w:t>Use system hardware to support software applications.</w:t>
      </w:r>
    </w:p>
    <w:p w14:paraId="2EC0F713" w14:textId="77777777" w:rsidR="00BA60FC" w:rsidRPr="00197060" w:rsidRDefault="00BA60FC" w:rsidP="00BA60FC">
      <w:pPr>
        <w:ind w:left="900" w:hanging="900"/>
      </w:pPr>
      <w:r w:rsidRPr="00197060">
        <w:t xml:space="preserve">1.4.5. </w:t>
      </w:r>
      <w:r w:rsidRPr="00197060">
        <w:tab/>
        <w:t>Use information technology tools to maintain, secure and monitor business records.</w:t>
      </w:r>
    </w:p>
    <w:p w14:paraId="3BD3704A" w14:textId="77777777" w:rsidR="00BA60FC" w:rsidRPr="00197060" w:rsidRDefault="00BA60FC" w:rsidP="00BA60FC">
      <w:pPr>
        <w:ind w:left="900" w:hanging="900"/>
      </w:pPr>
      <w:r w:rsidRPr="00197060">
        <w:t xml:space="preserve">1.4.6. </w:t>
      </w:r>
      <w:r w:rsidRPr="00197060">
        <w:tab/>
        <w:t>Use an electronic database to access and create business and technical information.</w:t>
      </w:r>
    </w:p>
    <w:p w14:paraId="728A9335" w14:textId="77777777" w:rsidR="00BA60FC" w:rsidRPr="00197060" w:rsidRDefault="00BA60FC" w:rsidP="00A05352"/>
    <w:p w14:paraId="26C2CE56" w14:textId="77777777" w:rsidR="00BA60FC" w:rsidRPr="00197060" w:rsidRDefault="00BA60FC" w:rsidP="00BA60FC">
      <w:pPr>
        <w:ind w:left="1620" w:hanging="1620"/>
        <w:rPr>
          <w:b/>
          <w:bCs/>
        </w:rPr>
      </w:pPr>
      <w:r w:rsidRPr="00197060">
        <w:rPr>
          <w:b/>
        </w:rPr>
        <w:t xml:space="preserve">Outcome:  </w:t>
      </w:r>
      <w:r w:rsidRPr="00197060">
        <w:rPr>
          <w:b/>
          <w:bCs/>
        </w:rPr>
        <w:t xml:space="preserve">1.6.  </w:t>
      </w:r>
      <w:r w:rsidRPr="00197060">
        <w:rPr>
          <w:b/>
          <w:bCs/>
        </w:rPr>
        <w:tab/>
        <w:t>Business Literacy</w:t>
      </w:r>
    </w:p>
    <w:p w14:paraId="1A728299" w14:textId="77777777" w:rsidR="00BA60FC" w:rsidRPr="00197060" w:rsidRDefault="00BA60FC" w:rsidP="00BA60FC">
      <w:pPr>
        <w:ind w:left="1620"/>
        <w:rPr>
          <w:bCs/>
        </w:rPr>
      </w:pPr>
      <w:r w:rsidRPr="00197060">
        <w:rPr>
          <w:bCs/>
        </w:rPr>
        <w:t>Develop foundational skills and knowledge in entrepreneurship, financial literacy and business operations.</w:t>
      </w:r>
    </w:p>
    <w:p w14:paraId="3608FAC1" w14:textId="77777777" w:rsidR="00BA60FC" w:rsidRPr="00197060" w:rsidRDefault="00BA60FC" w:rsidP="00BA60FC">
      <w:pPr>
        <w:rPr>
          <w:b/>
        </w:rPr>
      </w:pPr>
      <w:r w:rsidRPr="00197060">
        <w:rPr>
          <w:b/>
        </w:rPr>
        <w:t xml:space="preserve">Competencies </w:t>
      </w:r>
    </w:p>
    <w:p w14:paraId="1188896B" w14:textId="77777777" w:rsidR="00BA60FC" w:rsidRPr="00197060" w:rsidRDefault="00BA60FC" w:rsidP="00BA60FC">
      <w:pPr>
        <w:ind w:left="900" w:hanging="900"/>
      </w:pPr>
      <w:r w:rsidRPr="00197060">
        <w:t xml:space="preserve">1.6.1. </w:t>
      </w:r>
      <w:r w:rsidRPr="00197060">
        <w:tab/>
        <w:t>Identify business opportunities.</w:t>
      </w:r>
    </w:p>
    <w:p w14:paraId="3E0C9667" w14:textId="77777777" w:rsidR="00BA60FC" w:rsidRPr="00197060" w:rsidRDefault="00BA60FC" w:rsidP="00BA60FC">
      <w:pPr>
        <w:ind w:left="900" w:hanging="900"/>
      </w:pPr>
      <w:r w:rsidRPr="00197060">
        <w:t xml:space="preserve">1.6.2. </w:t>
      </w:r>
      <w:r w:rsidRPr="00197060">
        <w:tab/>
        <w:t>Assess the reality of becoming an entrepreneur, including advantages and disadvantages (e.g., risk versus reward, reasons for success and failure).</w:t>
      </w:r>
    </w:p>
    <w:p w14:paraId="03F2C0AB" w14:textId="77777777" w:rsidR="00BA60FC" w:rsidRPr="00197060" w:rsidRDefault="00BA60FC" w:rsidP="00BA60FC">
      <w:pPr>
        <w:ind w:left="900" w:hanging="900"/>
      </w:pPr>
      <w:r w:rsidRPr="00197060">
        <w:t>1.6.3.</w:t>
      </w:r>
      <w:r w:rsidRPr="00197060">
        <w:tab/>
        <w:t>Explain the importance of planning your business.</w:t>
      </w:r>
    </w:p>
    <w:p w14:paraId="12D60C08" w14:textId="77777777" w:rsidR="00BA60FC" w:rsidRPr="00197060" w:rsidRDefault="00BA60FC" w:rsidP="00BA60FC">
      <w:pPr>
        <w:ind w:left="900" w:hanging="900"/>
      </w:pPr>
      <w:r w:rsidRPr="00197060">
        <w:t xml:space="preserve">1.6.5. </w:t>
      </w:r>
      <w:r w:rsidRPr="00197060">
        <w:tab/>
        <w:t>Describe organizational structure, chain of command, the roles and responsibilities of the organizational departments and interdepartmental interactions.</w:t>
      </w:r>
    </w:p>
    <w:p w14:paraId="38985351" w14:textId="77777777" w:rsidR="00BA60FC" w:rsidRPr="00197060" w:rsidRDefault="00BA60FC" w:rsidP="00BA60FC">
      <w:pPr>
        <w:ind w:left="900" w:hanging="900"/>
      </w:pPr>
      <w:r w:rsidRPr="00197060">
        <w:lastRenderedPageBreak/>
        <w:t xml:space="preserve">1.6.6. </w:t>
      </w:r>
      <w:r w:rsidRPr="00197060">
        <w:tab/>
        <w:t>Identify the target market served by the organization, the niche that the organization fills and an outlook of the industry.</w:t>
      </w:r>
    </w:p>
    <w:p w14:paraId="46C11E0C" w14:textId="77777777" w:rsidR="00BA60FC" w:rsidRPr="00197060" w:rsidRDefault="00BA60FC" w:rsidP="00BA60FC">
      <w:pPr>
        <w:ind w:left="900" w:hanging="900"/>
      </w:pPr>
      <w:r w:rsidRPr="00197060">
        <w:t xml:space="preserve">1.6.7. </w:t>
      </w:r>
      <w:r w:rsidRPr="00197060">
        <w:tab/>
        <w:t>Identify the effect of supply and demand on products and services.</w:t>
      </w:r>
    </w:p>
    <w:p w14:paraId="79AA811B" w14:textId="77777777" w:rsidR="00BA60FC" w:rsidRPr="00197060" w:rsidRDefault="00BA60FC" w:rsidP="00BA60FC">
      <w:pPr>
        <w:ind w:left="900" w:hanging="900"/>
      </w:pPr>
      <w:r w:rsidRPr="00197060">
        <w:t xml:space="preserve">1.6.8. </w:t>
      </w:r>
      <w:r w:rsidRPr="00197060">
        <w:tab/>
        <w:t>Identify the features and benefits that make an organization’s product or service competitive.</w:t>
      </w:r>
    </w:p>
    <w:p w14:paraId="1D27E558" w14:textId="77777777" w:rsidR="00BA60FC" w:rsidRPr="00197060" w:rsidRDefault="00BA60FC" w:rsidP="00BA60FC">
      <w:pPr>
        <w:ind w:left="900" w:hanging="900"/>
      </w:pPr>
      <w:r w:rsidRPr="00197060">
        <w:t xml:space="preserve">1.6.9. </w:t>
      </w:r>
      <w:r w:rsidRPr="00197060">
        <w:tab/>
        <w:t>Explain how the performance of an employee, a department and an organization is assessed.</w:t>
      </w:r>
    </w:p>
    <w:p w14:paraId="1E961040" w14:textId="77777777" w:rsidR="00BA60FC" w:rsidRPr="00197060" w:rsidRDefault="00BA60FC" w:rsidP="00BA60FC">
      <w:pPr>
        <w:ind w:left="900" w:hanging="900"/>
      </w:pPr>
      <w:r w:rsidRPr="00197060">
        <w:t xml:space="preserve">1.6.11. </w:t>
      </w:r>
      <w:r w:rsidRPr="00197060">
        <w:tab/>
        <w:t>Describe how all business activities of an organization work within the parameters of a budget.</w:t>
      </w:r>
    </w:p>
    <w:p w14:paraId="23CC191A" w14:textId="77777777" w:rsidR="00BA60FC" w:rsidRPr="00197060" w:rsidRDefault="00BA60FC" w:rsidP="00BA60FC">
      <w:pPr>
        <w:ind w:left="1620" w:hanging="1620"/>
        <w:rPr>
          <w:b/>
        </w:rPr>
      </w:pPr>
    </w:p>
    <w:p w14:paraId="561B7A60" w14:textId="7CFA278C" w:rsidR="00BA60FC" w:rsidRPr="00197060" w:rsidRDefault="00BA60FC" w:rsidP="00BA60FC">
      <w:pPr>
        <w:ind w:left="1620" w:hanging="1620"/>
        <w:rPr>
          <w:b/>
        </w:rPr>
      </w:pPr>
      <w:r w:rsidRPr="00197060">
        <w:rPr>
          <w:b/>
        </w:rPr>
        <w:t xml:space="preserve">Outcome:  </w:t>
      </w:r>
      <w:r w:rsidRPr="00197060">
        <w:rPr>
          <w:b/>
          <w:bCs/>
        </w:rPr>
        <w:t xml:space="preserve">1.8.  </w:t>
      </w:r>
      <w:r w:rsidRPr="00197060">
        <w:rPr>
          <w:b/>
          <w:bCs/>
        </w:rPr>
        <w:tab/>
        <w:t>Operations Management</w:t>
      </w:r>
    </w:p>
    <w:p w14:paraId="773291C8" w14:textId="77777777" w:rsidR="00BA60FC" w:rsidRPr="00197060" w:rsidRDefault="00BA60FC" w:rsidP="00BA60FC">
      <w:pPr>
        <w:ind w:left="1620"/>
        <w:rPr>
          <w:bCs/>
        </w:rPr>
      </w:pPr>
      <w:r w:rsidRPr="00197060">
        <w:rPr>
          <w:bCs/>
        </w:rPr>
        <w:t>Plan, organize and monitor an organization or department to maximize contribution to organizational goals and objectives.</w:t>
      </w:r>
    </w:p>
    <w:p w14:paraId="6A0FAED9" w14:textId="77777777" w:rsidR="00BA60FC" w:rsidRPr="00197060" w:rsidRDefault="00BA60FC" w:rsidP="00BA60FC">
      <w:pPr>
        <w:rPr>
          <w:b/>
        </w:rPr>
      </w:pPr>
      <w:r w:rsidRPr="00197060">
        <w:rPr>
          <w:b/>
        </w:rPr>
        <w:t xml:space="preserve">Competencies </w:t>
      </w:r>
    </w:p>
    <w:p w14:paraId="76B3AB26" w14:textId="77777777" w:rsidR="00BA60FC" w:rsidRPr="00197060" w:rsidRDefault="00BA60FC" w:rsidP="00BA60FC">
      <w:pPr>
        <w:ind w:left="900" w:hanging="900"/>
      </w:pPr>
      <w:r w:rsidRPr="00197060">
        <w:t xml:space="preserve">1.8.2. </w:t>
      </w:r>
      <w:r w:rsidRPr="00197060">
        <w:tab/>
        <w:t>Select and organize resources to develop a product or a service.</w:t>
      </w:r>
    </w:p>
    <w:p w14:paraId="65B9B55B" w14:textId="77777777" w:rsidR="00BA60FC" w:rsidRPr="00197060" w:rsidRDefault="00BA60FC" w:rsidP="00BA60FC">
      <w:pPr>
        <w:ind w:left="900" w:hanging="900"/>
      </w:pPr>
      <w:r w:rsidRPr="00197060">
        <w:t xml:space="preserve">1.8.5. </w:t>
      </w:r>
      <w:r w:rsidRPr="00197060">
        <w:tab/>
        <w:t>Use inventory and control systems to purchase materials, supplies and equipment (e.g., Last In, First Out [LIFO]; First In, First Out [FIFO]; Just in Time [JIT]; LEAN).</w:t>
      </w:r>
    </w:p>
    <w:p w14:paraId="206F5B46" w14:textId="77777777" w:rsidR="00BA60FC" w:rsidRPr="00197060" w:rsidRDefault="00BA60FC" w:rsidP="00BA60FC">
      <w:pPr>
        <w:ind w:left="900" w:hanging="900"/>
      </w:pPr>
      <w:r w:rsidRPr="00197060">
        <w:t xml:space="preserve">1.8.6. </w:t>
      </w:r>
      <w:r w:rsidRPr="00197060">
        <w:tab/>
        <w:t>Identify the advantages and disadvantages of carrying cost and Just-in-Time (JIT) production systems and the effects of maintaining inventory (e.g., perishable, shrinkage, insurance) on profitability.</w:t>
      </w:r>
    </w:p>
    <w:p w14:paraId="6B0D3F87" w14:textId="77777777" w:rsidR="00BA60FC" w:rsidRPr="00197060" w:rsidRDefault="00BA60FC" w:rsidP="00BA60FC">
      <w:pPr>
        <w:ind w:left="900" w:hanging="900"/>
      </w:pPr>
    </w:p>
    <w:p w14:paraId="764B1999" w14:textId="77777777" w:rsidR="00BA60FC" w:rsidRPr="00197060" w:rsidRDefault="00BA60FC" w:rsidP="00BA60FC">
      <w:pPr>
        <w:ind w:left="1620" w:hanging="1620"/>
        <w:rPr>
          <w:b/>
        </w:rPr>
      </w:pPr>
      <w:r w:rsidRPr="00197060">
        <w:rPr>
          <w:b/>
        </w:rPr>
        <w:t xml:space="preserve">Outcome:  </w:t>
      </w:r>
      <w:r w:rsidRPr="00197060">
        <w:rPr>
          <w:b/>
          <w:bCs/>
        </w:rPr>
        <w:t xml:space="preserve">1.9.  </w:t>
      </w:r>
      <w:r w:rsidRPr="00197060">
        <w:rPr>
          <w:b/>
          <w:bCs/>
        </w:rPr>
        <w:tab/>
        <w:t>Financial Management</w:t>
      </w:r>
    </w:p>
    <w:p w14:paraId="3A21F0A7" w14:textId="77777777" w:rsidR="00BA60FC" w:rsidRPr="00197060" w:rsidRDefault="00BA60FC" w:rsidP="00BA60FC">
      <w:pPr>
        <w:ind w:left="1620"/>
        <w:rPr>
          <w:bCs/>
        </w:rPr>
      </w:pPr>
      <w:r w:rsidRPr="00197060">
        <w:rPr>
          <w:bCs/>
        </w:rPr>
        <w:t>Use financial tools, strategies and systems to develop, monitor and control the use of financial resources to ensure personal and business financial well-being.</w:t>
      </w:r>
    </w:p>
    <w:p w14:paraId="431A0A10" w14:textId="77777777" w:rsidR="00BA60FC" w:rsidRPr="00197060" w:rsidRDefault="00BA60FC" w:rsidP="00BA60FC">
      <w:pPr>
        <w:rPr>
          <w:b/>
        </w:rPr>
      </w:pPr>
      <w:r w:rsidRPr="00197060">
        <w:rPr>
          <w:b/>
        </w:rPr>
        <w:t xml:space="preserve">Competencies </w:t>
      </w:r>
    </w:p>
    <w:p w14:paraId="5900E805" w14:textId="77777777" w:rsidR="00BA60FC" w:rsidRPr="00197060" w:rsidRDefault="00BA60FC" w:rsidP="00BA60FC">
      <w:pPr>
        <w:ind w:left="900" w:hanging="900"/>
      </w:pPr>
      <w:r w:rsidRPr="00197060">
        <w:t xml:space="preserve">1.9.1. </w:t>
      </w:r>
      <w:r w:rsidRPr="00197060">
        <w:tab/>
        <w:t>Create, analyze and interpret financial documents (e.g., budgets, income statements).</w:t>
      </w:r>
    </w:p>
    <w:p w14:paraId="12D1EA5A" w14:textId="77777777" w:rsidR="00BA60FC" w:rsidRPr="00197060" w:rsidRDefault="00BA60FC" w:rsidP="00BA60FC">
      <w:pPr>
        <w:ind w:left="1620" w:hanging="1620"/>
        <w:rPr>
          <w:b/>
        </w:rPr>
      </w:pPr>
    </w:p>
    <w:p w14:paraId="1A182CB4" w14:textId="4DFCC82B" w:rsidR="00BA60FC" w:rsidRPr="00197060" w:rsidRDefault="00BA60FC" w:rsidP="00BA60FC">
      <w:pPr>
        <w:ind w:left="1440" w:hanging="1530"/>
        <w:rPr>
          <w:b/>
        </w:rPr>
      </w:pPr>
      <w:r w:rsidRPr="00197060">
        <w:rPr>
          <w:b/>
        </w:rPr>
        <w:t xml:space="preserve">Outcome:  </w:t>
      </w:r>
      <w:r w:rsidRPr="00197060">
        <w:rPr>
          <w:b/>
          <w:bCs/>
        </w:rPr>
        <w:t>1.10.  Sales and Marketing</w:t>
      </w:r>
    </w:p>
    <w:p w14:paraId="2C77BD19" w14:textId="77777777" w:rsidR="00BA60FC" w:rsidRPr="00197060" w:rsidRDefault="00BA60FC" w:rsidP="00BA60FC">
      <w:pPr>
        <w:ind w:left="1620"/>
        <w:rPr>
          <w:bCs/>
        </w:rPr>
      </w:pPr>
      <w:r w:rsidRPr="00197060">
        <w:rPr>
          <w:bCs/>
        </w:rPr>
        <w:t>Manage pricing, place, promotion, packaging, positioning and public relations to improve quality customer service.</w:t>
      </w:r>
    </w:p>
    <w:p w14:paraId="089E3B68" w14:textId="77777777" w:rsidR="00BA60FC" w:rsidRPr="00197060" w:rsidRDefault="00BA60FC" w:rsidP="00BA60FC">
      <w:pPr>
        <w:rPr>
          <w:b/>
        </w:rPr>
      </w:pPr>
      <w:r w:rsidRPr="00197060">
        <w:rPr>
          <w:b/>
        </w:rPr>
        <w:t xml:space="preserve">Competencies </w:t>
      </w:r>
    </w:p>
    <w:p w14:paraId="3959B7A9" w14:textId="77777777" w:rsidR="00BA60FC" w:rsidRPr="00197060" w:rsidRDefault="00BA60FC" w:rsidP="00BA60FC">
      <w:pPr>
        <w:ind w:left="900" w:hanging="900"/>
      </w:pPr>
      <w:r w:rsidRPr="00197060">
        <w:t xml:space="preserve">1.10.1. </w:t>
      </w:r>
      <w:r w:rsidRPr="00197060">
        <w:tab/>
        <w:t>Identify how the roles of sales, advertising and public relations contribute to a company’s brand.</w:t>
      </w:r>
    </w:p>
    <w:p w14:paraId="41E78EAF" w14:textId="77777777" w:rsidR="00BA60FC" w:rsidRPr="00197060" w:rsidRDefault="00BA60FC" w:rsidP="00BA60FC">
      <w:pPr>
        <w:ind w:left="900" w:hanging="900"/>
      </w:pPr>
      <w:r w:rsidRPr="00197060">
        <w:t xml:space="preserve">1.10.2. </w:t>
      </w:r>
      <w:r w:rsidRPr="00197060">
        <w:tab/>
        <w:t>Determine the customer's needs and identify solutions.</w:t>
      </w:r>
    </w:p>
    <w:p w14:paraId="6B59A391" w14:textId="77777777" w:rsidR="00BA60FC" w:rsidRPr="00197060" w:rsidRDefault="00BA60FC" w:rsidP="00BA60FC">
      <w:pPr>
        <w:ind w:left="900" w:hanging="900"/>
      </w:pPr>
      <w:r w:rsidRPr="00197060">
        <w:t xml:space="preserve">1.10.3. </w:t>
      </w:r>
      <w:r w:rsidRPr="00197060">
        <w:tab/>
        <w:t>Communicate features, benefits and warranties of a product or service to the customer.</w:t>
      </w:r>
    </w:p>
    <w:p w14:paraId="68E4E344" w14:textId="77777777" w:rsidR="00BA60FC" w:rsidRPr="00197060" w:rsidRDefault="00BA60FC" w:rsidP="00BA60FC">
      <w:pPr>
        <w:ind w:left="900" w:hanging="900"/>
      </w:pPr>
      <w:r w:rsidRPr="00197060">
        <w:t>1.10.4.</w:t>
      </w:r>
      <w:r w:rsidRPr="00197060">
        <w:tab/>
        <w:t>Identify the company policies and procedures for initiating product and service improvements.</w:t>
      </w:r>
    </w:p>
    <w:p w14:paraId="2FEF8FA1" w14:textId="77777777" w:rsidR="00BA60FC" w:rsidRPr="00197060" w:rsidRDefault="00BA60FC" w:rsidP="00BA60FC">
      <w:pPr>
        <w:ind w:left="900" w:hanging="900"/>
      </w:pPr>
      <w:r w:rsidRPr="00197060">
        <w:t xml:space="preserve">1.10.5. </w:t>
      </w:r>
      <w:r w:rsidRPr="00197060">
        <w:tab/>
        <w:t>Monitor customer expectations and determine product/service satisfaction by using measurement tools.</w:t>
      </w:r>
    </w:p>
    <w:p w14:paraId="1465EADC" w14:textId="77777777" w:rsidR="00BA60FC" w:rsidRPr="00197060" w:rsidRDefault="00BA60FC" w:rsidP="00BA60FC">
      <w:pPr>
        <w:ind w:left="900" w:hanging="900"/>
      </w:pPr>
      <w:r w:rsidRPr="00197060">
        <w:t xml:space="preserve">1.10.6. </w:t>
      </w:r>
      <w:r w:rsidRPr="00197060">
        <w:tab/>
        <w:t>Discuss the importance of correct pricing to support a product’s or service’s positioning in the marketing mix.</w:t>
      </w:r>
    </w:p>
    <w:p w14:paraId="66F3480F" w14:textId="77777777" w:rsidR="00BA60FC" w:rsidRPr="00197060" w:rsidRDefault="00BA60FC" w:rsidP="00BA60FC">
      <w:pPr>
        <w:ind w:left="900" w:hanging="900"/>
      </w:pPr>
    </w:p>
    <w:p w14:paraId="6CFCF8DD" w14:textId="3553DBE2" w:rsidR="00BA60FC" w:rsidRPr="00197060" w:rsidRDefault="00BA60FC" w:rsidP="00197060">
      <w:pPr>
        <w:rPr>
          <w:b/>
        </w:rPr>
      </w:pPr>
      <w:r w:rsidRPr="00197060">
        <w:rPr>
          <w:b/>
        </w:rPr>
        <w:t xml:space="preserve">Outcome:  </w:t>
      </w:r>
      <w:r w:rsidRPr="00197060">
        <w:rPr>
          <w:b/>
          <w:bCs/>
        </w:rPr>
        <w:t>1.12.  Site and Personal Safety Procedures</w:t>
      </w:r>
    </w:p>
    <w:p w14:paraId="3FE41E49" w14:textId="77777777" w:rsidR="00BA60FC" w:rsidRPr="00197060" w:rsidRDefault="00BA60FC" w:rsidP="00BA60FC">
      <w:pPr>
        <w:ind w:left="1710"/>
        <w:rPr>
          <w:b/>
          <w:bCs/>
          <w:strike/>
        </w:rPr>
      </w:pPr>
      <w:r w:rsidRPr="00197060">
        <w:rPr>
          <w:bCs/>
        </w:rPr>
        <w:t>Follow site and personal safety procedures in specific situations with specialized tools and equipment, evaluate the situation and take corrective action.</w:t>
      </w:r>
    </w:p>
    <w:p w14:paraId="2D6AB4DB" w14:textId="77777777" w:rsidR="00BA60FC" w:rsidRPr="00197060" w:rsidRDefault="00BA60FC" w:rsidP="00BA60FC">
      <w:pPr>
        <w:rPr>
          <w:b/>
        </w:rPr>
      </w:pPr>
      <w:r w:rsidRPr="00197060">
        <w:rPr>
          <w:b/>
        </w:rPr>
        <w:t xml:space="preserve">Competencies </w:t>
      </w:r>
    </w:p>
    <w:p w14:paraId="71A90355" w14:textId="77777777" w:rsidR="00BA60FC" w:rsidRPr="00197060" w:rsidRDefault="00BA60FC" w:rsidP="00BA60FC">
      <w:pPr>
        <w:ind w:left="900" w:hanging="900"/>
      </w:pPr>
      <w:r w:rsidRPr="00197060">
        <w:t xml:space="preserve">1.12.1. </w:t>
      </w:r>
      <w:r w:rsidRPr="00197060">
        <w:tab/>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p>
    <w:p w14:paraId="7BF1C28B" w14:textId="77777777" w:rsidR="00BA60FC" w:rsidRPr="00197060" w:rsidRDefault="00BA60FC" w:rsidP="00BA60FC">
      <w:pPr>
        <w:ind w:left="900" w:hanging="900"/>
      </w:pPr>
      <w:r w:rsidRPr="00197060">
        <w:t xml:space="preserve">1.12.2. </w:t>
      </w:r>
      <w:r w:rsidRPr="00197060">
        <w:tab/>
        <w:t>Interpret safety signs and symbols.</w:t>
      </w:r>
    </w:p>
    <w:p w14:paraId="04C159A4" w14:textId="77777777" w:rsidR="00BA60FC" w:rsidRPr="00197060" w:rsidRDefault="00BA60FC" w:rsidP="00BA60FC">
      <w:pPr>
        <w:ind w:left="900" w:hanging="900"/>
      </w:pPr>
      <w:r w:rsidRPr="00197060">
        <w:t xml:space="preserve">1.12.4. </w:t>
      </w:r>
      <w:r w:rsidRPr="00197060">
        <w:tab/>
        <w:t>Describe how working under the influence of drugs and alcohol increases the risk of accident, lowers productivity, raises insurance costs and reduces profits.</w:t>
      </w:r>
    </w:p>
    <w:p w14:paraId="0898A7E5" w14:textId="77777777" w:rsidR="00BA60FC" w:rsidRPr="00197060" w:rsidRDefault="00BA60FC" w:rsidP="00BA60FC">
      <w:pPr>
        <w:ind w:left="900" w:hanging="900"/>
      </w:pPr>
      <w:r w:rsidRPr="00197060">
        <w:t xml:space="preserve">1.12.5. </w:t>
      </w:r>
      <w:r w:rsidRPr="00197060">
        <w:tab/>
        <w:t>Identify the location of emergency flush showers, eyewash fountains, Safety Data Sheets (SDSs), fire alarms and exits.</w:t>
      </w:r>
    </w:p>
    <w:p w14:paraId="636DC253" w14:textId="77777777" w:rsidR="00BA60FC" w:rsidRPr="00197060" w:rsidRDefault="00BA60FC" w:rsidP="00BA60FC">
      <w:pPr>
        <w:ind w:left="900" w:hanging="900"/>
      </w:pPr>
      <w:r w:rsidRPr="00197060">
        <w:t xml:space="preserve">1.12.6. </w:t>
      </w:r>
      <w:r w:rsidRPr="00197060">
        <w:tab/>
        <w:t>Identify procedures for the handling, storage and disposal of hazardous materials.</w:t>
      </w:r>
    </w:p>
    <w:p w14:paraId="04C4C498" w14:textId="77777777" w:rsidR="00BA60FC" w:rsidRPr="00197060" w:rsidRDefault="00BA60FC" w:rsidP="00BA60FC">
      <w:pPr>
        <w:ind w:left="900" w:hanging="900"/>
      </w:pPr>
      <w:r w:rsidRPr="00197060">
        <w:t xml:space="preserve">1.12.7. </w:t>
      </w:r>
      <w:r w:rsidRPr="00197060">
        <w:tab/>
        <w:t>Select, use, store, maintain and dispose of personal protective equipment (PPE), appropriate to job tasks, conditions and materials.</w:t>
      </w:r>
    </w:p>
    <w:p w14:paraId="0BB6B7EA" w14:textId="77777777" w:rsidR="00BA60FC" w:rsidRPr="00197060" w:rsidRDefault="00BA60FC" w:rsidP="00BA60FC">
      <w:pPr>
        <w:ind w:left="900" w:hanging="900"/>
      </w:pPr>
      <w:r w:rsidRPr="00197060">
        <w:t xml:space="preserve">1.12.8. </w:t>
      </w:r>
      <w:r w:rsidRPr="00197060">
        <w:tab/>
        <w:t>Identify safety hazards and take corrective measures.</w:t>
      </w:r>
    </w:p>
    <w:p w14:paraId="7BBA446D" w14:textId="77777777" w:rsidR="00BA60FC" w:rsidRPr="00197060" w:rsidRDefault="00BA60FC" w:rsidP="00BA60FC">
      <w:pPr>
        <w:ind w:left="900" w:hanging="900"/>
      </w:pPr>
      <w:r w:rsidRPr="00197060">
        <w:t xml:space="preserve">1.12.9. </w:t>
      </w:r>
      <w:r w:rsidRPr="00197060">
        <w:tab/>
        <w:t>Identify, inspect and use safety equipment appropriate for the task.</w:t>
      </w:r>
    </w:p>
    <w:p w14:paraId="33E0012F" w14:textId="77777777" w:rsidR="00BA60FC" w:rsidRPr="00197060" w:rsidRDefault="00BA60FC" w:rsidP="00BA60FC">
      <w:pPr>
        <w:ind w:left="900" w:hanging="900"/>
      </w:pPr>
      <w:r w:rsidRPr="00197060">
        <w:t>1.12.10.</w:t>
      </w:r>
      <w:r w:rsidRPr="00197060">
        <w:tab/>
        <w:t>Follow established procedures for the administration of first aid and contact emergency medical personnel when necessary.</w:t>
      </w:r>
    </w:p>
    <w:p w14:paraId="339A3E05" w14:textId="77777777" w:rsidR="00BA60FC" w:rsidRPr="00197060" w:rsidRDefault="00BA60FC" w:rsidP="00BA60FC">
      <w:pPr>
        <w:ind w:left="900" w:hanging="900"/>
      </w:pPr>
      <w:r w:rsidRPr="00197060">
        <w:t>1.12.12.</w:t>
      </w:r>
      <w:r w:rsidRPr="00197060">
        <w:tab/>
        <w:t>Apply inspection, rejection criteria, hitch configurations and load handling practices to slings and rigging hardware.</w:t>
      </w:r>
    </w:p>
    <w:p w14:paraId="3F4A0668" w14:textId="77777777" w:rsidR="00BA60FC" w:rsidRPr="00197060" w:rsidRDefault="00BA60FC" w:rsidP="00BA60FC">
      <w:pPr>
        <w:ind w:left="900" w:hanging="900"/>
      </w:pPr>
      <w:r w:rsidRPr="00197060">
        <w:t>1.12.13.</w:t>
      </w:r>
      <w:r w:rsidRPr="00197060">
        <w:tab/>
        <w:t>Demonstrate the proper use of American National Standards Institute (ANSI) hand signals.</w:t>
      </w:r>
    </w:p>
    <w:p w14:paraId="15E48D4A" w14:textId="77777777" w:rsidR="00BA60FC" w:rsidRPr="00197060" w:rsidRDefault="00BA60FC" w:rsidP="00BA60FC">
      <w:pPr>
        <w:ind w:left="900" w:hanging="900"/>
      </w:pPr>
      <w:r w:rsidRPr="00197060">
        <w:t>1.12.15.</w:t>
      </w:r>
      <w:r w:rsidRPr="00197060">
        <w:tab/>
        <w:t>Select and operate fire extinguishers based on the class of fire.</w:t>
      </w:r>
    </w:p>
    <w:p w14:paraId="7C0D0AA0" w14:textId="77777777" w:rsidR="00BA60FC" w:rsidRPr="00197060" w:rsidRDefault="00BA60FC" w:rsidP="00BA60FC">
      <w:pPr>
        <w:rPr>
          <w:strike/>
        </w:rPr>
      </w:pPr>
    </w:p>
    <w:p w14:paraId="1B5D858D" w14:textId="77777777" w:rsidR="00BA60FC" w:rsidRPr="00197060" w:rsidRDefault="00BA60FC" w:rsidP="00BA60FC">
      <w:pPr>
        <w:rPr>
          <w:b/>
          <w:strike/>
        </w:rPr>
      </w:pPr>
    </w:p>
    <w:p w14:paraId="6DD93B93" w14:textId="77777777" w:rsidR="00BA60FC" w:rsidRPr="00197060" w:rsidRDefault="00BA60FC" w:rsidP="00BA60FC">
      <w:pPr>
        <w:ind w:left="1620" w:hanging="1620"/>
        <w:outlineLvl w:val="0"/>
        <w:rPr>
          <w:rFonts w:cstheme="minorHAnsi"/>
          <w:b/>
          <w:bCs/>
          <w:color w:val="002060"/>
        </w:rPr>
      </w:pPr>
      <w:r w:rsidRPr="00197060">
        <w:rPr>
          <w:rFonts w:cstheme="minorHAnsi"/>
          <w:b/>
          <w:bCs/>
          <w:color w:val="002060"/>
        </w:rPr>
        <w:t xml:space="preserve">Strand 4. </w:t>
      </w:r>
      <w:r w:rsidRPr="00197060">
        <w:rPr>
          <w:rFonts w:cstheme="minorHAnsi"/>
          <w:b/>
          <w:bCs/>
          <w:color w:val="002060"/>
        </w:rPr>
        <w:tab/>
        <w:t>Power Systems</w:t>
      </w:r>
    </w:p>
    <w:p w14:paraId="41CF6FF0" w14:textId="77777777" w:rsidR="00BA60FC" w:rsidRPr="00197060" w:rsidRDefault="00BA60FC" w:rsidP="00BA60FC">
      <w:pPr>
        <w:ind w:left="1620"/>
        <w:outlineLvl w:val="0"/>
        <w:rPr>
          <w:rFonts w:cstheme="minorHAnsi"/>
          <w:bCs/>
        </w:rPr>
      </w:pPr>
      <w:r w:rsidRPr="00197060">
        <w:rPr>
          <w:rFonts w:cstheme="minorHAnsi"/>
          <w:bCs/>
        </w:rPr>
        <w:t>Learners apply principles of tool use, power transmission, hydraulics, two- and four-stroke cycle combustion, , exhaust, ignition, fuel, starting and charging, steering, HVAC, and lubrication systems to operate, maintain  and repair equipment.</w:t>
      </w:r>
    </w:p>
    <w:p w14:paraId="4E0615A4" w14:textId="77777777" w:rsidR="00BA60FC" w:rsidRPr="00197060" w:rsidRDefault="00BA60FC" w:rsidP="00BA60FC">
      <w:pPr>
        <w:ind w:left="1620" w:hanging="1620"/>
        <w:rPr>
          <w:b/>
        </w:rPr>
      </w:pPr>
    </w:p>
    <w:p w14:paraId="5A790B0B" w14:textId="77777777" w:rsidR="00BA60FC" w:rsidRPr="00197060" w:rsidRDefault="00BA60FC" w:rsidP="00BA60FC">
      <w:pPr>
        <w:ind w:left="1620" w:hanging="1620"/>
        <w:rPr>
          <w:b/>
          <w:bCs/>
        </w:rPr>
      </w:pPr>
      <w:r w:rsidRPr="00197060">
        <w:rPr>
          <w:b/>
        </w:rPr>
        <w:t>Outcome:  4</w:t>
      </w:r>
      <w:r w:rsidRPr="00197060">
        <w:rPr>
          <w:b/>
          <w:bCs/>
        </w:rPr>
        <w:t xml:space="preserve">.1.  </w:t>
      </w:r>
      <w:r w:rsidRPr="00197060">
        <w:rPr>
          <w:b/>
          <w:bCs/>
        </w:rPr>
        <w:tab/>
        <w:t>Tool, Stationary and Mobile Maintenance</w:t>
      </w:r>
    </w:p>
    <w:p w14:paraId="70A9965C" w14:textId="77777777" w:rsidR="00BA60FC" w:rsidRPr="00197060" w:rsidRDefault="00BA60FC" w:rsidP="00BA60FC">
      <w:pPr>
        <w:ind w:left="1620"/>
        <w:rPr>
          <w:b/>
          <w:bCs/>
          <w:strike/>
        </w:rPr>
      </w:pPr>
      <w:r w:rsidRPr="00197060">
        <w:rPr>
          <w:bCs/>
        </w:rPr>
        <w:t>Inspect, clean, maintain and perform preventative maintenance on equipment.</w:t>
      </w:r>
    </w:p>
    <w:p w14:paraId="34FA40CF" w14:textId="77777777" w:rsidR="00BA60FC" w:rsidRPr="00197060" w:rsidRDefault="00BA60FC" w:rsidP="00BA60FC">
      <w:pPr>
        <w:rPr>
          <w:b/>
        </w:rPr>
      </w:pPr>
    </w:p>
    <w:p w14:paraId="7F950290" w14:textId="77777777" w:rsidR="00BA60FC" w:rsidRPr="00197060" w:rsidRDefault="00BA60FC" w:rsidP="00BA60FC">
      <w:pPr>
        <w:rPr>
          <w:b/>
        </w:rPr>
      </w:pPr>
      <w:r w:rsidRPr="00197060">
        <w:rPr>
          <w:b/>
        </w:rPr>
        <w:t xml:space="preserve">Competencies </w:t>
      </w:r>
    </w:p>
    <w:p w14:paraId="12904574" w14:textId="6C96DD05" w:rsidR="00BA60FC" w:rsidRPr="00197060" w:rsidRDefault="00BA60FC" w:rsidP="00BA60FC">
      <w:pPr>
        <w:ind w:left="900" w:hanging="900"/>
      </w:pPr>
      <w:r w:rsidRPr="00197060">
        <w:t xml:space="preserve">4.1.1. </w:t>
      </w:r>
      <w:r w:rsidRPr="00197060">
        <w:tab/>
        <w:t>Inspect, clean, maintain and perform preventative maintenance on equipment.</w:t>
      </w:r>
    </w:p>
    <w:p w14:paraId="43C51F6C" w14:textId="77777777" w:rsidR="00BA60FC" w:rsidRPr="00197060" w:rsidRDefault="00BA60FC" w:rsidP="00BA60FC">
      <w:pPr>
        <w:ind w:left="900" w:hanging="900"/>
      </w:pPr>
      <w:r w:rsidRPr="00197060">
        <w:t xml:space="preserve">4.1.2. </w:t>
      </w:r>
      <w:r w:rsidRPr="00197060">
        <w:tab/>
        <w:t>Identify types of hand tools, power tools and equipment and describe their functions.</w:t>
      </w:r>
    </w:p>
    <w:p w14:paraId="7C53597B" w14:textId="77777777" w:rsidR="00BA60FC" w:rsidRPr="00197060" w:rsidRDefault="00BA60FC" w:rsidP="00BA60FC">
      <w:r w:rsidRPr="00197060">
        <w:t>4.1.3</w:t>
      </w:r>
      <w:r w:rsidRPr="00197060">
        <w:tab/>
        <w:t xml:space="preserve">    Ensure the presence and functionality of safety  equipment. </w:t>
      </w:r>
    </w:p>
    <w:p w14:paraId="249CCF6D" w14:textId="77777777" w:rsidR="00BA60FC" w:rsidRPr="00197060" w:rsidRDefault="00BA60FC" w:rsidP="00BA60FC">
      <w:pPr>
        <w:ind w:left="900" w:hanging="900"/>
      </w:pPr>
      <w:r w:rsidRPr="00197060">
        <w:lastRenderedPageBreak/>
        <w:t xml:space="preserve">4.1.4. </w:t>
      </w:r>
      <w:r w:rsidRPr="00197060">
        <w:tab/>
        <w:t>Identify potential hazards and limitations related to the use of equipment.</w:t>
      </w:r>
    </w:p>
    <w:p w14:paraId="2ECE594C" w14:textId="77777777" w:rsidR="00BA60FC" w:rsidRPr="00197060" w:rsidRDefault="00BA60FC" w:rsidP="00BA60FC">
      <w:pPr>
        <w:ind w:left="900" w:hanging="900"/>
      </w:pPr>
      <w:r w:rsidRPr="00197060">
        <w:t xml:space="preserve">4.1.5. </w:t>
      </w:r>
      <w:r w:rsidRPr="00197060">
        <w:tab/>
        <w:t>Maintain organization, and cleanliness of facilities, machinery, equipment, and tools for safety appearance.</w:t>
      </w:r>
    </w:p>
    <w:p w14:paraId="3D448423" w14:textId="77777777" w:rsidR="00BA60FC" w:rsidRPr="00197060" w:rsidRDefault="00BA60FC" w:rsidP="00BA60FC">
      <w:pPr>
        <w:ind w:left="900" w:hanging="900"/>
      </w:pPr>
      <w:r w:rsidRPr="00197060">
        <w:t xml:space="preserve">4.1.6. </w:t>
      </w:r>
      <w:r w:rsidRPr="00197060">
        <w:tab/>
        <w:t>Inspect and service electrical systems and components.</w:t>
      </w:r>
    </w:p>
    <w:p w14:paraId="088E1027" w14:textId="77C6DA74" w:rsidR="00BA60FC" w:rsidRPr="00197060" w:rsidRDefault="00BA60FC" w:rsidP="00BA60FC">
      <w:pPr>
        <w:ind w:left="900" w:hanging="900"/>
      </w:pPr>
      <w:r w:rsidRPr="00197060">
        <w:t>4.1</w:t>
      </w:r>
      <w:r w:rsidR="001F3202" w:rsidRPr="00197060">
        <w:t>.</w:t>
      </w:r>
      <w:r w:rsidRPr="00197060">
        <w:t xml:space="preserve">7. </w:t>
      </w:r>
      <w:r w:rsidRPr="00197060">
        <w:tab/>
        <w:t>Inspect for fluid leakage, fluid levels and the condition of fluids.</w:t>
      </w:r>
    </w:p>
    <w:p w14:paraId="4D0E6F0D" w14:textId="22B78DE7" w:rsidR="00BA60FC" w:rsidRPr="00197060" w:rsidRDefault="00BA60FC" w:rsidP="00BA60FC">
      <w:pPr>
        <w:ind w:left="900" w:hanging="900"/>
      </w:pPr>
      <w:r w:rsidRPr="00197060">
        <w:t xml:space="preserve">4.1.8. </w:t>
      </w:r>
      <w:r w:rsidRPr="00197060">
        <w:tab/>
        <w:t>Inspect, clean, lubricate, and adjust equipment for safe operation.</w:t>
      </w:r>
    </w:p>
    <w:p w14:paraId="3DC7191E" w14:textId="2E38D438" w:rsidR="00BA60FC" w:rsidRPr="00197060" w:rsidRDefault="00BA60FC" w:rsidP="00BA60FC">
      <w:pPr>
        <w:ind w:left="900" w:hanging="900"/>
      </w:pPr>
      <w:r w:rsidRPr="00197060">
        <w:t xml:space="preserve">4.1.9. </w:t>
      </w:r>
      <w:r w:rsidRPr="00197060">
        <w:tab/>
        <w:t xml:space="preserve">Select fluids, maintain fluid levels, and replace system filters per </w:t>
      </w:r>
      <w:r w:rsidR="00994726" w:rsidRPr="00994726">
        <w:t xml:space="preserve">Original Equipment Manufacturer (OEM) </w:t>
      </w:r>
      <w:r w:rsidR="00994726">
        <w:t>specification</w:t>
      </w:r>
      <w:r w:rsidRPr="00197060">
        <w:t>.</w:t>
      </w:r>
    </w:p>
    <w:p w14:paraId="1A1B741C" w14:textId="77777777" w:rsidR="00BA60FC" w:rsidRPr="00197060" w:rsidRDefault="00BA60FC" w:rsidP="00BA60FC">
      <w:pPr>
        <w:ind w:left="900" w:hanging="900"/>
      </w:pPr>
      <w:r w:rsidRPr="00197060">
        <w:t xml:space="preserve">4.1.10. </w:t>
      </w:r>
      <w:r w:rsidRPr="00197060">
        <w:tab/>
        <w:t xml:space="preserve">Inspect and maintain fluid conveyance and storage components </w:t>
      </w:r>
    </w:p>
    <w:p w14:paraId="2A421257" w14:textId="72A9EF3E" w:rsidR="00BA60FC" w:rsidRPr="00197060" w:rsidRDefault="00BA60FC" w:rsidP="00BA60FC">
      <w:pPr>
        <w:ind w:left="900" w:hanging="900"/>
      </w:pPr>
      <w:r w:rsidRPr="00197060">
        <w:t xml:space="preserve">4.1.11. </w:t>
      </w:r>
      <w:r w:rsidRPr="00197060">
        <w:tab/>
        <w:t>Identify and maintain accuracy of tooling, machinery, and equipment when performing preventive maintenance and repairs.</w:t>
      </w:r>
    </w:p>
    <w:p w14:paraId="43C667FA" w14:textId="77777777" w:rsidR="00BA60FC" w:rsidRPr="00197060" w:rsidRDefault="00BA60FC" w:rsidP="00BA60FC">
      <w:pPr>
        <w:ind w:left="900" w:hanging="900"/>
      </w:pPr>
      <w:r w:rsidRPr="00197060">
        <w:t xml:space="preserve">4.1.12. </w:t>
      </w:r>
      <w:r w:rsidRPr="00197060">
        <w:tab/>
        <w:t>Compare alternative sources of power for equipment.</w:t>
      </w:r>
    </w:p>
    <w:p w14:paraId="2D8FA987" w14:textId="77777777" w:rsidR="00BA60FC" w:rsidRPr="00197060" w:rsidRDefault="00BA60FC" w:rsidP="00BA60FC">
      <w:pPr>
        <w:ind w:left="900" w:hanging="900"/>
      </w:pPr>
    </w:p>
    <w:p w14:paraId="7B67735C" w14:textId="77777777" w:rsidR="00BA60FC" w:rsidRPr="00197060" w:rsidRDefault="00BA60FC" w:rsidP="00BA60FC">
      <w:pPr>
        <w:ind w:left="1620" w:hanging="1620"/>
        <w:rPr>
          <w:b/>
          <w:bCs/>
        </w:rPr>
      </w:pPr>
      <w:r w:rsidRPr="00197060">
        <w:rPr>
          <w:b/>
        </w:rPr>
        <w:t>Outcome:  4</w:t>
      </w:r>
      <w:r w:rsidRPr="00197060">
        <w:rPr>
          <w:b/>
          <w:bCs/>
        </w:rPr>
        <w:t xml:space="preserve">.2.  </w:t>
      </w:r>
      <w:r w:rsidRPr="00197060">
        <w:rPr>
          <w:b/>
          <w:bCs/>
        </w:rPr>
        <w:tab/>
        <w:t>Equipment Operations</w:t>
      </w:r>
    </w:p>
    <w:p w14:paraId="4AC19006" w14:textId="77777777" w:rsidR="00BA60FC" w:rsidRPr="00197060" w:rsidRDefault="00BA60FC" w:rsidP="00BA60FC">
      <w:pPr>
        <w:ind w:left="1620"/>
        <w:rPr>
          <w:b/>
          <w:bCs/>
          <w:strike/>
        </w:rPr>
      </w:pPr>
      <w:r w:rsidRPr="00197060">
        <w:rPr>
          <w:bCs/>
        </w:rPr>
        <w:t>Operate and maintain mechanical equipment and power systems.</w:t>
      </w:r>
    </w:p>
    <w:p w14:paraId="7EBF1CE7" w14:textId="77777777" w:rsidR="00BA60FC" w:rsidRPr="00197060" w:rsidRDefault="00BA60FC" w:rsidP="00BA60FC">
      <w:pPr>
        <w:rPr>
          <w:b/>
        </w:rPr>
      </w:pPr>
      <w:r w:rsidRPr="00197060">
        <w:rPr>
          <w:b/>
        </w:rPr>
        <w:t xml:space="preserve">Competencies </w:t>
      </w:r>
    </w:p>
    <w:p w14:paraId="04C4CB40" w14:textId="76CB90D6" w:rsidR="00BA60FC" w:rsidRPr="00197060" w:rsidRDefault="00BA60FC" w:rsidP="00BA60FC">
      <w:pPr>
        <w:ind w:left="900" w:hanging="900"/>
      </w:pPr>
      <w:r w:rsidRPr="00197060">
        <w:t xml:space="preserve">4.2.1. </w:t>
      </w:r>
      <w:r w:rsidRPr="00197060">
        <w:tab/>
        <w:t>Follow Original Equipment Manufacturer (OEM) recommended operating procedures and adjustment specifications as found in the operators manual.</w:t>
      </w:r>
    </w:p>
    <w:p w14:paraId="0CB5F726" w14:textId="77777777" w:rsidR="00BA60FC" w:rsidRPr="00197060" w:rsidRDefault="00BA60FC" w:rsidP="00BA60FC">
      <w:pPr>
        <w:ind w:left="900" w:hanging="900"/>
      </w:pPr>
      <w:r w:rsidRPr="00197060">
        <w:t xml:space="preserve">4.2.2. </w:t>
      </w:r>
      <w:r w:rsidRPr="00197060">
        <w:tab/>
        <w:t>Differentiate among the functions, limitations and proper use of equipment, equipment controls and instrumentation.</w:t>
      </w:r>
    </w:p>
    <w:p w14:paraId="3BD71651" w14:textId="77777777" w:rsidR="00BA60FC" w:rsidRPr="00197060" w:rsidRDefault="00BA60FC" w:rsidP="00BA60FC">
      <w:pPr>
        <w:ind w:left="900" w:hanging="900"/>
      </w:pPr>
      <w:r w:rsidRPr="00197060">
        <w:t xml:space="preserve">4.2.3. </w:t>
      </w:r>
      <w:r w:rsidRPr="00197060">
        <w:tab/>
        <w:t>Perform pre- and post-operation inspections and adjustments and report malfunctions.</w:t>
      </w:r>
    </w:p>
    <w:p w14:paraId="457FED07" w14:textId="77777777" w:rsidR="00BA60FC" w:rsidRPr="00197060" w:rsidRDefault="00BA60FC" w:rsidP="00BA60FC">
      <w:pPr>
        <w:ind w:left="900" w:hanging="900"/>
      </w:pPr>
      <w:r w:rsidRPr="00197060">
        <w:t xml:space="preserve">4.2.4. </w:t>
      </w:r>
      <w:r w:rsidRPr="00197060">
        <w:tab/>
        <w:t>Perform appropriate start-up, operating and shut-down procedures.</w:t>
      </w:r>
    </w:p>
    <w:p w14:paraId="7CA26C68" w14:textId="2B1A88C2" w:rsidR="00BA60FC" w:rsidRPr="00197060" w:rsidRDefault="00BA60FC" w:rsidP="00994726">
      <w:pPr>
        <w:ind w:left="900" w:hanging="900"/>
        <w:rPr>
          <w:rFonts w:cstheme="minorHAnsi"/>
          <w:b/>
          <w:bCs/>
        </w:rPr>
      </w:pPr>
      <w:r w:rsidRPr="00197060">
        <w:t xml:space="preserve">4.2.5. </w:t>
      </w:r>
      <w:r w:rsidRPr="00197060">
        <w:tab/>
        <w:t xml:space="preserve">Select and operate the equipment and attachments needed to complete the task per the </w:t>
      </w:r>
      <w:r w:rsidR="00994726" w:rsidRPr="00994726">
        <w:t xml:space="preserve">Original Equipment Manufacturer (OEM) </w:t>
      </w:r>
      <w:r w:rsidRPr="00197060">
        <w:t>operator</w:t>
      </w:r>
      <w:r w:rsidR="00994726">
        <w:t>’</w:t>
      </w:r>
      <w:r w:rsidRPr="00197060">
        <w:t xml:space="preserve">s manual. </w:t>
      </w:r>
    </w:p>
    <w:p w14:paraId="7E25DF8B" w14:textId="77777777" w:rsidR="00BA60FC" w:rsidRPr="00197060" w:rsidRDefault="00BA60FC" w:rsidP="00BA60FC">
      <w:pPr>
        <w:ind w:left="1620" w:hanging="1620"/>
        <w:outlineLvl w:val="0"/>
        <w:rPr>
          <w:rFonts w:cstheme="minorHAnsi"/>
          <w:b/>
          <w:bCs/>
        </w:rPr>
      </w:pPr>
    </w:p>
    <w:p w14:paraId="0DFDD65A" w14:textId="77777777" w:rsidR="00BA60FC" w:rsidRPr="00197060" w:rsidRDefault="00BA60FC" w:rsidP="00BA60FC">
      <w:pPr>
        <w:ind w:left="1620" w:hanging="1620"/>
        <w:outlineLvl w:val="0"/>
        <w:rPr>
          <w:rFonts w:cstheme="minorHAnsi"/>
          <w:b/>
          <w:bCs/>
          <w:color w:val="002060"/>
        </w:rPr>
      </w:pPr>
      <w:r w:rsidRPr="00197060">
        <w:rPr>
          <w:rFonts w:cstheme="minorHAnsi"/>
          <w:b/>
          <w:bCs/>
          <w:color w:val="002060"/>
        </w:rPr>
        <w:t xml:space="preserve">Strand 6. </w:t>
      </w:r>
      <w:r w:rsidRPr="00197060">
        <w:rPr>
          <w:rFonts w:cstheme="minorHAnsi"/>
          <w:b/>
          <w:bCs/>
          <w:color w:val="002060"/>
        </w:rPr>
        <w:tab/>
        <w:t>Environmental Science</w:t>
      </w:r>
    </w:p>
    <w:p w14:paraId="5E15021A" w14:textId="77777777" w:rsidR="00BA60FC" w:rsidRPr="00197060" w:rsidRDefault="00BA60FC" w:rsidP="00BA60FC">
      <w:pPr>
        <w:ind w:left="1620"/>
        <w:outlineLvl w:val="0"/>
        <w:rPr>
          <w:rFonts w:cstheme="minorHAnsi"/>
          <w:b/>
          <w:bCs/>
          <w:strike/>
        </w:rPr>
      </w:pPr>
      <w:r w:rsidRPr="00197060">
        <w:rPr>
          <w:rFonts w:cstheme="minorHAnsi"/>
          <w:bCs/>
        </w:rPr>
        <w:t>Learners apply earth, life, and physical sciences to the production, extraction, processing, protection, use, and renewal of both renewable and non-renewable resources.</w:t>
      </w:r>
    </w:p>
    <w:p w14:paraId="66FE7D41" w14:textId="77777777" w:rsidR="00BA60FC" w:rsidRPr="00197060" w:rsidRDefault="00BA60FC" w:rsidP="00BA60FC">
      <w:pPr>
        <w:ind w:left="1620" w:hanging="1620"/>
        <w:rPr>
          <w:b/>
        </w:rPr>
      </w:pPr>
    </w:p>
    <w:p w14:paraId="4C181056" w14:textId="77777777" w:rsidR="00BA60FC" w:rsidRPr="00197060" w:rsidRDefault="00BA60FC" w:rsidP="00BA60FC">
      <w:pPr>
        <w:ind w:left="1620" w:hanging="1620"/>
        <w:rPr>
          <w:b/>
          <w:bCs/>
        </w:rPr>
      </w:pPr>
      <w:r w:rsidRPr="00197060">
        <w:rPr>
          <w:b/>
        </w:rPr>
        <w:t>Outcome:  6</w:t>
      </w:r>
      <w:r w:rsidRPr="00197060">
        <w:rPr>
          <w:b/>
          <w:bCs/>
        </w:rPr>
        <w:t xml:space="preserve">.1.  </w:t>
      </w:r>
      <w:r w:rsidRPr="00197060">
        <w:rPr>
          <w:b/>
          <w:bCs/>
        </w:rPr>
        <w:tab/>
        <w:t>Soils</w:t>
      </w:r>
    </w:p>
    <w:p w14:paraId="52379865" w14:textId="77777777" w:rsidR="00BA60FC" w:rsidRPr="00197060" w:rsidRDefault="00BA60FC" w:rsidP="00BA60FC">
      <w:pPr>
        <w:ind w:left="1620"/>
        <w:rPr>
          <w:bCs/>
        </w:rPr>
      </w:pPr>
      <w:r w:rsidRPr="00197060">
        <w:rPr>
          <w:bCs/>
        </w:rPr>
        <w:t>Apply knowledge of soil characteristics and soil information resources to overcome any existing soil use limitations while maintaining or improving soil quality.</w:t>
      </w:r>
    </w:p>
    <w:p w14:paraId="39DE3CC6" w14:textId="77777777" w:rsidR="00BA60FC" w:rsidRPr="00197060" w:rsidRDefault="00BA60FC" w:rsidP="00BA60FC">
      <w:pPr>
        <w:rPr>
          <w:b/>
        </w:rPr>
      </w:pPr>
      <w:r w:rsidRPr="00197060">
        <w:rPr>
          <w:b/>
        </w:rPr>
        <w:t xml:space="preserve">Competencies </w:t>
      </w:r>
    </w:p>
    <w:p w14:paraId="1DCE48DB" w14:textId="77777777" w:rsidR="00BA60FC" w:rsidRPr="00197060" w:rsidRDefault="00BA60FC" w:rsidP="00BA60FC">
      <w:pPr>
        <w:ind w:left="900" w:hanging="900"/>
      </w:pPr>
      <w:r w:rsidRPr="00197060">
        <w:t xml:space="preserve">6.1.1. </w:t>
      </w:r>
      <w:r w:rsidRPr="00197060">
        <w:tab/>
        <w:t>Identify soil forming factors and explain how they produce variability in soils.</w:t>
      </w:r>
    </w:p>
    <w:p w14:paraId="0DCDB3A2" w14:textId="77777777" w:rsidR="00BA60FC" w:rsidRPr="00197060" w:rsidRDefault="00BA60FC" w:rsidP="00BA60FC">
      <w:pPr>
        <w:ind w:left="900" w:hanging="900"/>
      </w:pPr>
      <w:r w:rsidRPr="00197060">
        <w:t xml:space="preserve">6.1.2. </w:t>
      </w:r>
      <w:r w:rsidRPr="00197060">
        <w:tab/>
        <w:t>Describe the relationship among physical properties of soils.</w:t>
      </w:r>
    </w:p>
    <w:p w14:paraId="2770F890" w14:textId="77777777" w:rsidR="00BA60FC" w:rsidRPr="00197060" w:rsidRDefault="00BA60FC" w:rsidP="00BA60FC">
      <w:pPr>
        <w:ind w:left="900" w:hanging="900"/>
      </w:pPr>
      <w:r w:rsidRPr="00197060">
        <w:t xml:space="preserve">6.1.3. </w:t>
      </w:r>
      <w:r w:rsidRPr="00197060">
        <w:tab/>
        <w:t>Collect, test and analyze soil samples for physical and chemical properties.</w:t>
      </w:r>
    </w:p>
    <w:p w14:paraId="33FC7452" w14:textId="1527C917" w:rsidR="00BA60FC" w:rsidRPr="00197060" w:rsidRDefault="00BA60FC" w:rsidP="00BA60FC">
      <w:pPr>
        <w:ind w:left="900" w:hanging="900"/>
      </w:pPr>
      <w:r w:rsidRPr="00197060">
        <w:t xml:space="preserve">6.1.4. </w:t>
      </w:r>
      <w:r w:rsidRPr="00197060">
        <w:tab/>
        <w:t>Identify and describe factors (e.g., climate, soil texture, mineralogy, soil organisms, drainage co-efficient, land use, vegetation types, management practices,) affecting organic matter and its function in soil quality.</w:t>
      </w:r>
    </w:p>
    <w:p w14:paraId="7707369E" w14:textId="77777777" w:rsidR="00BA60FC" w:rsidRPr="00197060" w:rsidRDefault="00BA60FC" w:rsidP="00BA60FC">
      <w:pPr>
        <w:ind w:left="900" w:hanging="900"/>
      </w:pPr>
      <w:r w:rsidRPr="00197060">
        <w:t xml:space="preserve">6.1.5. </w:t>
      </w:r>
      <w:r w:rsidRPr="00197060">
        <w:tab/>
        <w:t>Determine land use and identify land capabilities classes.</w:t>
      </w:r>
    </w:p>
    <w:p w14:paraId="6AC73A84" w14:textId="77777777" w:rsidR="00BA60FC" w:rsidRPr="00197060" w:rsidRDefault="00BA60FC" w:rsidP="00BA60FC">
      <w:pPr>
        <w:ind w:left="900" w:hanging="900"/>
      </w:pPr>
      <w:r w:rsidRPr="00197060">
        <w:lastRenderedPageBreak/>
        <w:t xml:space="preserve">6.1.6. </w:t>
      </w:r>
      <w:r w:rsidRPr="00197060">
        <w:tab/>
        <w:t>Identify and describe soil conservation practices to reduce soil erosion and compaction.</w:t>
      </w:r>
    </w:p>
    <w:p w14:paraId="781CC22D" w14:textId="77777777" w:rsidR="00BA60FC" w:rsidRPr="00197060" w:rsidRDefault="00BA60FC" w:rsidP="00BA60FC">
      <w:pPr>
        <w:ind w:left="900" w:hanging="900"/>
      </w:pPr>
      <w:r w:rsidRPr="00197060">
        <w:t xml:space="preserve">6.1.7. </w:t>
      </w:r>
      <w:r w:rsidRPr="00197060">
        <w:tab/>
        <w:t>Compare and contrast the causes and effects of soil erosion.</w:t>
      </w:r>
    </w:p>
    <w:p w14:paraId="02522BAB" w14:textId="77777777" w:rsidR="00BA60FC" w:rsidRPr="00197060" w:rsidRDefault="00BA60FC" w:rsidP="00BA60FC">
      <w:pPr>
        <w:ind w:left="900" w:hanging="900"/>
      </w:pPr>
      <w:r w:rsidRPr="00197060">
        <w:t xml:space="preserve">6.1.8. </w:t>
      </w:r>
      <w:r w:rsidRPr="00197060">
        <w:tab/>
        <w:t>Describe soil limitations in agronomic, urban and natural resource practices.</w:t>
      </w:r>
    </w:p>
    <w:p w14:paraId="2561E137" w14:textId="77777777" w:rsidR="00BA60FC" w:rsidRPr="00197060" w:rsidRDefault="00BA60FC" w:rsidP="00BA60FC">
      <w:pPr>
        <w:ind w:left="900" w:hanging="900"/>
      </w:pPr>
      <w:r w:rsidRPr="00197060">
        <w:t xml:space="preserve">6.1.9. </w:t>
      </w:r>
      <w:r w:rsidRPr="00197060">
        <w:tab/>
        <w:t>Evaluate soil survey data and implement management decisions.</w:t>
      </w:r>
    </w:p>
    <w:p w14:paraId="3709C743" w14:textId="77777777" w:rsidR="00BA60FC" w:rsidRPr="00197060" w:rsidRDefault="00BA60FC" w:rsidP="00BA60FC">
      <w:pPr>
        <w:ind w:left="900" w:hanging="900"/>
      </w:pPr>
    </w:p>
    <w:p w14:paraId="0D2E1C60" w14:textId="0B1DE85C" w:rsidR="00BA60FC" w:rsidRPr="00197060" w:rsidRDefault="00BA60FC" w:rsidP="00BA60FC">
      <w:pPr>
        <w:ind w:left="1620" w:hanging="1620"/>
        <w:rPr>
          <w:b/>
          <w:bCs/>
        </w:rPr>
      </w:pPr>
      <w:r w:rsidRPr="00197060">
        <w:rPr>
          <w:b/>
        </w:rPr>
        <w:t>Outcome:  6</w:t>
      </w:r>
      <w:r w:rsidRPr="00197060">
        <w:rPr>
          <w:b/>
          <w:bCs/>
        </w:rPr>
        <w:t>.10.  Ecosystems</w:t>
      </w:r>
    </w:p>
    <w:p w14:paraId="3D0349D8" w14:textId="77777777" w:rsidR="00BA60FC" w:rsidRPr="00197060" w:rsidRDefault="00BA60FC" w:rsidP="00BA60FC">
      <w:pPr>
        <w:ind w:left="1710"/>
        <w:rPr>
          <w:bCs/>
        </w:rPr>
      </w:pPr>
      <w:r w:rsidRPr="00197060">
        <w:rPr>
          <w:bCs/>
        </w:rPr>
        <w:t>Evaluate biotic and abiotic components and relationships in ecosystems to apply restoration and conservation practices that maintain functionality.</w:t>
      </w:r>
    </w:p>
    <w:p w14:paraId="4234BB6F" w14:textId="77777777" w:rsidR="00BA60FC" w:rsidRPr="00197060" w:rsidRDefault="00BA60FC" w:rsidP="00BA60FC">
      <w:pPr>
        <w:rPr>
          <w:b/>
        </w:rPr>
      </w:pPr>
      <w:r w:rsidRPr="00197060">
        <w:rPr>
          <w:b/>
        </w:rPr>
        <w:t xml:space="preserve">Competencies </w:t>
      </w:r>
    </w:p>
    <w:p w14:paraId="7C07749A" w14:textId="77777777" w:rsidR="00BA60FC" w:rsidRPr="00197060" w:rsidRDefault="00BA60FC" w:rsidP="00BA60FC">
      <w:pPr>
        <w:ind w:left="900" w:hanging="900"/>
      </w:pPr>
      <w:r w:rsidRPr="00197060">
        <w:t xml:space="preserve">6.10.5. </w:t>
      </w:r>
      <w:r w:rsidRPr="00197060">
        <w:tab/>
        <w:t>Connect biotic interactions with the abiotic environment.</w:t>
      </w:r>
    </w:p>
    <w:p w14:paraId="45112BA2" w14:textId="7C4C030C" w:rsidR="00BA60FC" w:rsidRPr="00197060" w:rsidRDefault="00BA60FC" w:rsidP="00BA60FC">
      <w:pPr>
        <w:ind w:left="900" w:hanging="900"/>
      </w:pPr>
      <w:r w:rsidRPr="00197060">
        <w:t xml:space="preserve">6.10.9. </w:t>
      </w:r>
      <w:r w:rsidRPr="00197060">
        <w:tab/>
        <w:t>Identify and describe impacts of native and non-native invasive species on an ecosystem.</w:t>
      </w:r>
    </w:p>
    <w:p w14:paraId="0BAF38E4" w14:textId="77777777" w:rsidR="00BA60FC" w:rsidRPr="00197060" w:rsidRDefault="00BA60FC" w:rsidP="00BA60FC">
      <w:pPr>
        <w:ind w:left="900" w:hanging="900"/>
      </w:pPr>
    </w:p>
    <w:p w14:paraId="75F28F69" w14:textId="77777777" w:rsidR="00BA60FC" w:rsidRPr="00197060" w:rsidRDefault="00BA60FC" w:rsidP="00BA60FC">
      <w:pPr>
        <w:ind w:left="1620" w:hanging="1620"/>
        <w:outlineLvl w:val="0"/>
        <w:rPr>
          <w:rFonts w:cstheme="minorHAnsi"/>
          <w:b/>
          <w:bCs/>
          <w:color w:val="002060"/>
        </w:rPr>
      </w:pPr>
      <w:r w:rsidRPr="00197060">
        <w:rPr>
          <w:rFonts w:cstheme="minorHAnsi"/>
          <w:b/>
          <w:bCs/>
          <w:color w:val="002060"/>
        </w:rPr>
        <w:t xml:space="preserve">Strand 8. </w:t>
      </w:r>
      <w:r w:rsidRPr="00197060">
        <w:rPr>
          <w:rFonts w:cstheme="minorHAnsi"/>
          <w:b/>
          <w:bCs/>
          <w:color w:val="002060"/>
        </w:rPr>
        <w:tab/>
        <w:t>Plant Science</w:t>
      </w:r>
    </w:p>
    <w:p w14:paraId="7574B3D7" w14:textId="77777777" w:rsidR="00BA60FC" w:rsidRPr="00197060" w:rsidRDefault="00BA60FC" w:rsidP="00BA60FC">
      <w:pPr>
        <w:ind w:left="1620"/>
        <w:outlineLvl w:val="0"/>
        <w:rPr>
          <w:rFonts w:cstheme="minorHAnsi"/>
          <w:bCs/>
        </w:rPr>
      </w:pPr>
      <w:r w:rsidRPr="00197060">
        <w:rPr>
          <w:rFonts w:cstheme="minorHAnsi"/>
          <w:bCs/>
        </w:rPr>
        <w:t>Learners apply principles of plant anatomy, physiology, nutrition and genetics to the research and development, selection and reproduction, planting, fertilization, health, harvesting and management of plants in a domestic and/or natural environment.</w:t>
      </w:r>
    </w:p>
    <w:p w14:paraId="19243352" w14:textId="77777777" w:rsidR="00BA60FC" w:rsidRPr="00197060" w:rsidRDefault="00BA60FC" w:rsidP="00BA60FC">
      <w:pPr>
        <w:ind w:left="1620"/>
        <w:outlineLvl w:val="0"/>
        <w:rPr>
          <w:rFonts w:cstheme="minorHAnsi"/>
          <w:bCs/>
        </w:rPr>
      </w:pPr>
    </w:p>
    <w:p w14:paraId="1CD1A024" w14:textId="77777777" w:rsidR="00BA60FC" w:rsidRPr="00197060" w:rsidRDefault="00BA60FC" w:rsidP="00BA60FC">
      <w:pPr>
        <w:ind w:left="1620" w:hanging="1620"/>
        <w:rPr>
          <w:b/>
          <w:bCs/>
        </w:rPr>
      </w:pPr>
      <w:r w:rsidRPr="00197060">
        <w:rPr>
          <w:b/>
        </w:rPr>
        <w:t>Outcome:  8</w:t>
      </w:r>
      <w:r w:rsidRPr="00197060">
        <w:rPr>
          <w:b/>
          <w:bCs/>
        </w:rPr>
        <w:t xml:space="preserve">.1.  </w:t>
      </w:r>
      <w:r w:rsidRPr="00197060">
        <w:rPr>
          <w:b/>
          <w:bCs/>
        </w:rPr>
        <w:tab/>
        <w:t>Plant Nutrition</w:t>
      </w:r>
    </w:p>
    <w:p w14:paraId="30F94644" w14:textId="77777777" w:rsidR="00BA60FC" w:rsidRPr="00197060" w:rsidRDefault="00BA60FC" w:rsidP="00BA60FC">
      <w:pPr>
        <w:ind w:left="1620"/>
        <w:rPr>
          <w:bCs/>
        </w:rPr>
      </w:pPr>
      <w:r w:rsidRPr="00197060">
        <w:rPr>
          <w:bCs/>
        </w:rPr>
        <w:t>Select and apply macronutrients and micronutrients based on deficiencies identified from the use of industry-driven testing, application methods and optimum management strategies that account for environmental factors.</w:t>
      </w:r>
    </w:p>
    <w:p w14:paraId="66097997" w14:textId="77777777" w:rsidR="00BA60FC" w:rsidRPr="00197060" w:rsidRDefault="00BA60FC" w:rsidP="00BA60FC">
      <w:pPr>
        <w:rPr>
          <w:b/>
        </w:rPr>
      </w:pPr>
      <w:r w:rsidRPr="00197060">
        <w:rPr>
          <w:b/>
        </w:rPr>
        <w:t xml:space="preserve">Competencies </w:t>
      </w:r>
    </w:p>
    <w:p w14:paraId="148A7C5C" w14:textId="77777777" w:rsidR="00BA60FC" w:rsidRPr="00197060" w:rsidRDefault="00BA60FC" w:rsidP="00BA60FC">
      <w:pPr>
        <w:ind w:left="900" w:hanging="900"/>
        <w:outlineLvl w:val="0"/>
      </w:pPr>
      <w:r w:rsidRPr="00197060">
        <w:t xml:space="preserve">8.1.4. </w:t>
      </w:r>
      <w:r w:rsidRPr="00197060">
        <w:tab/>
        <w:t>Identify symptoms and causes of plant nutrient deficiencies and toxicities.</w:t>
      </w:r>
    </w:p>
    <w:p w14:paraId="1FD19B7B" w14:textId="77777777" w:rsidR="00BA60FC" w:rsidRPr="00197060" w:rsidRDefault="00BA60FC" w:rsidP="00BA60FC">
      <w:pPr>
        <w:ind w:left="900" w:hanging="900"/>
        <w:outlineLvl w:val="0"/>
      </w:pPr>
      <w:r w:rsidRPr="00197060">
        <w:t xml:space="preserve">8.1.5. </w:t>
      </w:r>
      <w:r w:rsidRPr="00197060">
        <w:tab/>
        <w:t>Collect soil and plant tissue for testing and analysis using standard industry practice.</w:t>
      </w:r>
    </w:p>
    <w:p w14:paraId="47469127" w14:textId="77777777" w:rsidR="00BA60FC" w:rsidRPr="00197060" w:rsidRDefault="00BA60FC" w:rsidP="00BA60FC">
      <w:pPr>
        <w:ind w:left="900" w:hanging="900"/>
        <w:outlineLvl w:val="0"/>
      </w:pPr>
      <w:r w:rsidRPr="00197060">
        <w:t xml:space="preserve">8.1.7. </w:t>
      </w:r>
      <w:r w:rsidRPr="00197060">
        <w:tab/>
        <w:t>Distinguish between biotic and abiotic factors (e.g., soil type, minerals, pH, microorganisms) that influence and optimize the availability of nutrients for plants.</w:t>
      </w:r>
    </w:p>
    <w:p w14:paraId="793B6C57" w14:textId="346ADD99" w:rsidR="00BA60FC" w:rsidRPr="00197060" w:rsidRDefault="00BA60FC" w:rsidP="00BA60FC">
      <w:pPr>
        <w:ind w:left="900" w:hanging="900"/>
        <w:outlineLvl w:val="0"/>
      </w:pPr>
      <w:r w:rsidRPr="00197060">
        <w:t xml:space="preserve">8.1.9. </w:t>
      </w:r>
      <w:r w:rsidRPr="00197060">
        <w:tab/>
        <w:t>Calculate nutrient requirements and select nutrient sources and additives for the highest return on investment.</w:t>
      </w:r>
    </w:p>
    <w:p w14:paraId="77B84A60" w14:textId="77777777" w:rsidR="00BA60FC" w:rsidRPr="00197060" w:rsidRDefault="00BA60FC" w:rsidP="00BA60FC">
      <w:pPr>
        <w:ind w:left="900" w:hanging="900"/>
        <w:outlineLvl w:val="0"/>
      </w:pPr>
      <w:r w:rsidRPr="00197060">
        <w:t xml:space="preserve">8.1.10. </w:t>
      </w:r>
      <w:r w:rsidRPr="00197060">
        <w:tab/>
        <w:t>Determine the nutrient content of organic and inorganic fertilizers.</w:t>
      </w:r>
    </w:p>
    <w:p w14:paraId="322D6E96" w14:textId="77777777" w:rsidR="004B2809" w:rsidRPr="00197060" w:rsidRDefault="004B2809" w:rsidP="001E38CB">
      <w:pPr>
        <w:outlineLvl w:val="0"/>
      </w:pPr>
    </w:p>
    <w:p w14:paraId="48456ACE" w14:textId="6D6A84CF" w:rsidR="00BA60FC" w:rsidRPr="001B62AA" w:rsidRDefault="00BA60FC" w:rsidP="001B62AA">
      <w:pPr>
        <w:rPr>
          <w:b/>
        </w:rPr>
      </w:pPr>
      <w:r w:rsidRPr="00197060">
        <w:rPr>
          <w:b/>
        </w:rPr>
        <w:t>Outcome:  8</w:t>
      </w:r>
      <w:r w:rsidRPr="00197060">
        <w:rPr>
          <w:b/>
          <w:bCs/>
        </w:rPr>
        <w:t>.3.  Pest Management</w:t>
      </w:r>
    </w:p>
    <w:p w14:paraId="3C818169" w14:textId="13F82EFC" w:rsidR="004B2809" w:rsidRPr="00197060" w:rsidRDefault="00BA60FC" w:rsidP="004B2809">
      <w:pPr>
        <w:ind w:left="1620"/>
        <w:rPr>
          <w:bCs/>
        </w:rPr>
      </w:pPr>
      <w:r w:rsidRPr="00197060">
        <w:rPr>
          <w:bCs/>
        </w:rPr>
        <w:t xml:space="preserve">Develop and implement an integrated pest management (IPM) plan by scouting and identifying specific plant pests and the damage they cause and </w:t>
      </w:r>
      <w:proofErr w:type="gramStart"/>
      <w:r w:rsidRPr="00197060">
        <w:rPr>
          <w:bCs/>
        </w:rPr>
        <w:t>apply</w:t>
      </w:r>
      <w:proofErr w:type="gramEnd"/>
      <w:r w:rsidRPr="00197060">
        <w:rPr>
          <w:bCs/>
        </w:rPr>
        <w:t xml:space="preserve"> specialized control methods.</w:t>
      </w:r>
    </w:p>
    <w:p w14:paraId="37FB7361" w14:textId="77777777" w:rsidR="00BA60FC" w:rsidRPr="00197060" w:rsidRDefault="00BA60FC" w:rsidP="00BA60FC">
      <w:pPr>
        <w:ind w:left="1620"/>
        <w:rPr>
          <w:bCs/>
        </w:rPr>
      </w:pPr>
    </w:p>
    <w:p w14:paraId="13382F96" w14:textId="77777777" w:rsidR="00BA60FC" w:rsidRPr="00197060" w:rsidRDefault="00BA60FC" w:rsidP="00BA60FC">
      <w:pPr>
        <w:rPr>
          <w:b/>
        </w:rPr>
      </w:pPr>
      <w:r w:rsidRPr="00197060">
        <w:rPr>
          <w:b/>
        </w:rPr>
        <w:t xml:space="preserve">Competencies </w:t>
      </w:r>
    </w:p>
    <w:p w14:paraId="6D864BE8" w14:textId="77777777" w:rsidR="00BA60FC" w:rsidRPr="00197060" w:rsidRDefault="00BA60FC" w:rsidP="00BA60FC">
      <w:pPr>
        <w:ind w:left="900" w:hanging="900"/>
        <w:outlineLvl w:val="0"/>
      </w:pPr>
      <w:r w:rsidRPr="00197060">
        <w:t xml:space="preserve">8.3.1. </w:t>
      </w:r>
      <w:r w:rsidRPr="00197060">
        <w:tab/>
        <w:t>Identify and classify insects, weeds, pathogens, animal pests, and describe the damages they cause.</w:t>
      </w:r>
    </w:p>
    <w:p w14:paraId="541AE8E2" w14:textId="079F8228" w:rsidR="00BA60FC" w:rsidRPr="00197060" w:rsidRDefault="00BA60FC" w:rsidP="00BA60FC">
      <w:pPr>
        <w:ind w:left="900" w:hanging="900"/>
        <w:outlineLvl w:val="0"/>
      </w:pPr>
      <w:r w:rsidRPr="00197060">
        <w:t xml:space="preserve">8.3.2. </w:t>
      </w:r>
      <w:r w:rsidRPr="00197060">
        <w:tab/>
        <w:t>Examine the interrelationships of the disease triangle among host, pathogen and environment.</w:t>
      </w:r>
    </w:p>
    <w:p w14:paraId="27650BA2" w14:textId="77777777" w:rsidR="00BA60FC" w:rsidRPr="00197060" w:rsidRDefault="00BA60FC" w:rsidP="00BA60FC">
      <w:pPr>
        <w:ind w:left="900" w:hanging="900"/>
        <w:outlineLvl w:val="0"/>
      </w:pPr>
      <w:r w:rsidRPr="00197060">
        <w:t xml:space="preserve">8.3.3. </w:t>
      </w:r>
      <w:r w:rsidRPr="00197060">
        <w:tab/>
        <w:t>Analyze and calculate the economic threshold of pest damage.</w:t>
      </w:r>
    </w:p>
    <w:p w14:paraId="6A7BFE0C" w14:textId="77777777" w:rsidR="00BA60FC" w:rsidRPr="00197060" w:rsidRDefault="00BA60FC" w:rsidP="00BA60FC">
      <w:pPr>
        <w:ind w:left="900" w:hanging="900"/>
        <w:outlineLvl w:val="0"/>
      </w:pPr>
      <w:r w:rsidRPr="00197060">
        <w:lastRenderedPageBreak/>
        <w:t xml:space="preserve">8.3.4. </w:t>
      </w:r>
      <w:r w:rsidRPr="00197060">
        <w:tab/>
        <w:t>Determine the components of an integrated pest management plans and related safety practices.</w:t>
      </w:r>
    </w:p>
    <w:p w14:paraId="31CDF50B" w14:textId="240CD4E1" w:rsidR="00BA60FC" w:rsidRPr="00197060" w:rsidRDefault="00BA60FC" w:rsidP="00BA60FC">
      <w:pPr>
        <w:ind w:left="900" w:hanging="900"/>
        <w:outlineLvl w:val="0"/>
      </w:pPr>
      <w:r w:rsidRPr="00197060">
        <w:t xml:space="preserve">8.3.5. </w:t>
      </w:r>
      <w:r w:rsidRPr="00197060">
        <w:tab/>
        <w:t xml:space="preserve">Describe native and transgenic </w:t>
      </w:r>
      <w:r w:rsidR="003D0BDC" w:rsidRPr="00197060">
        <w:t>adaptations</w:t>
      </w:r>
      <w:r w:rsidRPr="00197060">
        <w:t xml:space="preserve"> and modifications that have led to plant tolerance or resistance to fungal, bacteria and insect pests.</w:t>
      </w:r>
    </w:p>
    <w:p w14:paraId="453E62F0" w14:textId="56162CDA" w:rsidR="00BA60FC" w:rsidRPr="00197060" w:rsidRDefault="00BA60FC" w:rsidP="00BA60FC">
      <w:pPr>
        <w:ind w:left="900" w:hanging="900"/>
        <w:outlineLvl w:val="0"/>
      </w:pPr>
      <w:r w:rsidRPr="00197060">
        <w:t xml:space="preserve">8.3.7. </w:t>
      </w:r>
      <w:r w:rsidRPr="00197060">
        <w:tab/>
        <w:t xml:space="preserve">Develop an IPM plan, based on pest life cycles, available treatments, application methods and evaluate its impact on the environment (e.g. drift, application rate and </w:t>
      </w:r>
      <w:r w:rsidR="003D0BDC" w:rsidRPr="00197060">
        <w:t>long-term</w:t>
      </w:r>
      <w:r w:rsidRPr="00197060">
        <w:t xml:space="preserve"> soil health).</w:t>
      </w:r>
    </w:p>
    <w:p w14:paraId="05667705" w14:textId="77777777" w:rsidR="00BA60FC" w:rsidRPr="00197060" w:rsidRDefault="00BA60FC" w:rsidP="00BA60FC">
      <w:pPr>
        <w:ind w:left="1620" w:hanging="1620"/>
        <w:rPr>
          <w:b/>
        </w:rPr>
      </w:pPr>
    </w:p>
    <w:p w14:paraId="46F0A886" w14:textId="77777777" w:rsidR="00BA60FC" w:rsidRPr="00197060" w:rsidRDefault="00BA60FC" w:rsidP="00BA60FC">
      <w:pPr>
        <w:ind w:left="1620" w:hanging="1620"/>
        <w:rPr>
          <w:b/>
          <w:bCs/>
        </w:rPr>
      </w:pPr>
      <w:r w:rsidRPr="00197060">
        <w:rPr>
          <w:b/>
        </w:rPr>
        <w:t>Outcome:  8</w:t>
      </w:r>
      <w:r w:rsidRPr="00197060">
        <w:rPr>
          <w:b/>
          <w:bCs/>
        </w:rPr>
        <w:t xml:space="preserve">.4.  </w:t>
      </w:r>
      <w:r w:rsidRPr="00197060">
        <w:rPr>
          <w:b/>
          <w:bCs/>
        </w:rPr>
        <w:tab/>
        <w:t>Growth and Management</w:t>
      </w:r>
    </w:p>
    <w:p w14:paraId="197DEEE1" w14:textId="4FB1FE2C" w:rsidR="00BA60FC" w:rsidRPr="00197060" w:rsidRDefault="00BA60FC" w:rsidP="00BA60FC">
      <w:pPr>
        <w:ind w:left="1620"/>
        <w:rPr>
          <w:bCs/>
        </w:rPr>
      </w:pPr>
      <w:r w:rsidRPr="00197060">
        <w:rPr>
          <w:bCs/>
        </w:rPr>
        <w:t>Explain, manage and manipulate plants through all stages of growth and development.</w:t>
      </w:r>
    </w:p>
    <w:p w14:paraId="0F41EB2F" w14:textId="77777777" w:rsidR="00BA60FC" w:rsidRPr="00197060" w:rsidRDefault="00BA60FC" w:rsidP="00BA60FC">
      <w:pPr>
        <w:rPr>
          <w:b/>
        </w:rPr>
      </w:pPr>
      <w:r w:rsidRPr="00197060">
        <w:rPr>
          <w:b/>
        </w:rPr>
        <w:t xml:space="preserve">Competencies </w:t>
      </w:r>
    </w:p>
    <w:p w14:paraId="6EE81B73" w14:textId="77777777" w:rsidR="00BA60FC" w:rsidRPr="00197060" w:rsidRDefault="00BA60FC" w:rsidP="00BA60FC">
      <w:pPr>
        <w:ind w:left="855" w:hanging="855"/>
      </w:pPr>
      <w:r w:rsidRPr="00197060">
        <w:t xml:space="preserve">8.4.1. </w:t>
      </w:r>
      <w:r w:rsidRPr="00197060">
        <w:tab/>
        <w:t>Identify and classify plants using taxonomy.</w:t>
      </w:r>
    </w:p>
    <w:p w14:paraId="5971FF84" w14:textId="77777777" w:rsidR="00BA60FC" w:rsidRPr="00197060" w:rsidRDefault="00BA60FC" w:rsidP="00BA60FC">
      <w:pPr>
        <w:ind w:left="855" w:hanging="855"/>
      </w:pPr>
      <w:r w:rsidRPr="00197060">
        <w:t xml:space="preserve">8.4.2. </w:t>
      </w:r>
      <w:r w:rsidRPr="00197060">
        <w:tab/>
        <w:t>Identify plant anatomical structures and tissues.</w:t>
      </w:r>
    </w:p>
    <w:p w14:paraId="056444CC" w14:textId="4B035829" w:rsidR="00BA60FC" w:rsidRPr="00197060" w:rsidRDefault="00BA60FC" w:rsidP="00BA60FC">
      <w:pPr>
        <w:ind w:left="855" w:hanging="855"/>
      </w:pPr>
      <w:r w:rsidRPr="00197060">
        <w:t xml:space="preserve">8.4.3. </w:t>
      </w:r>
      <w:r w:rsidRPr="00197060">
        <w:tab/>
        <w:t>Identify and classify seeds.</w:t>
      </w:r>
    </w:p>
    <w:p w14:paraId="72AFF16A" w14:textId="5A59FB27" w:rsidR="00BA60FC" w:rsidRPr="00197060" w:rsidRDefault="00BA60FC" w:rsidP="00BA60FC">
      <w:pPr>
        <w:ind w:left="855" w:hanging="855"/>
      </w:pPr>
      <w:r w:rsidRPr="00197060">
        <w:t xml:space="preserve">8.4.4. </w:t>
      </w:r>
      <w:r w:rsidRPr="00197060">
        <w:tab/>
        <w:t>Identify and classify plants and describe management decisions at all stages.</w:t>
      </w:r>
    </w:p>
    <w:p w14:paraId="62CD6F42" w14:textId="52FDD7AA" w:rsidR="00BA60FC" w:rsidRPr="00197060" w:rsidRDefault="00BA60FC" w:rsidP="00BA60FC">
      <w:pPr>
        <w:ind w:left="855" w:hanging="855"/>
      </w:pPr>
      <w:r w:rsidRPr="00197060">
        <w:t xml:space="preserve">8.4.5. </w:t>
      </w:r>
      <w:r w:rsidRPr="00197060">
        <w:tab/>
        <w:t>Explain the requirements of photosynthesis and identify the products and byproducts.</w:t>
      </w:r>
    </w:p>
    <w:p w14:paraId="7E322BA3" w14:textId="77777777" w:rsidR="00BA60FC" w:rsidRPr="00197060" w:rsidRDefault="00BA60FC" w:rsidP="00BA60FC">
      <w:pPr>
        <w:ind w:left="855" w:hanging="855"/>
      </w:pPr>
      <w:r w:rsidRPr="00197060">
        <w:t xml:space="preserve">8.4.6. </w:t>
      </w:r>
      <w:r w:rsidRPr="00197060">
        <w:tab/>
        <w:t>Explain the process and importance of transpiration in plant growth and development.</w:t>
      </w:r>
    </w:p>
    <w:p w14:paraId="65C1054C" w14:textId="77777777" w:rsidR="00BA60FC" w:rsidRPr="00197060" w:rsidRDefault="00BA60FC" w:rsidP="00BA60FC">
      <w:pPr>
        <w:ind w:left="855" w:hanging="855"/>
      </w:pPr>
      <w:r w:rsidRPr="00197060">
        <w:t xml:space="preserve">8.4.7. </w:t>
      </w:r>
      <w:r w:rsidRPr="00197060">
        <w:tab/>
        <w:t>Understand aerobic respiration and its relationship to plant growth and management.</w:t>
      </w:r>
    </w:p>
    <w:p w14:paraId="38F522D4" w14:textId="77777777" w:rsidR="00BA60FC" w:rsidRPr="00197060" w:rsidRDefault="00BA60FC" w:rsidP="00BA60FC">
      <w:pPr>
        <w:ind w:left="855" w:hanging="855"/>
      </w:pPr>
      <w:r w:rsidRPr="00197060">
        <w:t xml:space="preserve">8.4.8. </w:t>
      </w:r>
      <w:r w:rsidRPr="00197060">
        <w:tab/>
        <w:t>Explain primary and secondary plant growth.</w:t>
      </w:r>
    </w:p>
    <w:p w14:paraId="2F460046" w14:textId="101A143A" w:rsidR="00BA60FC" w:rsidRPr="00197060" w:rsidRDefault="00BA60FC" w:rsidP="00BA60FC">
      <w:pPr>
        <w:ind w:left="855" w:hanging="855"/>
      </w:pPr>
      <w:r w:rsidRPr="00197060">
        <w:t xml:space="preserve">8.4.9. </w:t>
      </w:r>
      <w:r w:rsidRPr="00197060">
        <w:tab/>
        <w:t>Identify plant responses to plant growth regulators and different forms of tropism.</w:t>
      </w:r>
    </w:p>
    <w:p w14:paraId="2B854E6E" w14:textId="77777777" w:rsidR="00BA60FC" w:rsidRPr="00197060" w:rsidRDefault="00BA60FC" w:rsidP="00BA60FC">
      <w:pPr>
        <w:ind w:left="855" w:hanging="855"/>
      </w:pPr>
      <w:r w:rsidRPr="00197060">
        <w:t xml:space="preserve">8.4.10. </w:t>
      </w:r>
      <w:r w:rsidRPr="00197060">
        <w:tab/>
        <w:t>Understand the environmental and artificial factors that influence plant germination, growth  and development.</w:t>
      </w:r>
    </w:p>
    <w:p w14:paraId="341E9300" w14:textId="618BCB4E" w:rsidR="00BA60FC" w:rsidRPr="00197060" w:rsidRDefault="00BA60FC" w:rsidP="00BA60FC">
      <w:pPr>
        <w:ind w:left="855" w:hanging="855"/>
      </w:pPr>
      <w:r w:rsidRPr="00197060">
        <w:t xml:space="preserve">8.4.11. </w:t>
      </w:r>
      <w:r w:rsidRPr="00197060">
        <w:tab/>
        <w:t>Select, evaluate and prepare soil or media for planting.</w:t>
      </w:r>
    </w:p>
    <w:p w14:paraId="13FA33F4" w14:textId="77777777" w:rsidR="00BA60FC" w:rsidRPr="00197060" w:rsidRDefault="00BA60FC" w:rsidP="00BA60FC">
      <w:pPr>
        <w:ind w:left="855" w:hanging="855"/>
      </w:pPr>
      <w:r w:rsidRPr="00197060">
        <w:t xml:space="preserve">8.4.12. </w:t>
      </w:r>
      <w:r w:rsidRPr="00197060">
        <w:tab/>
        <w:t>Understand and evaluate the process by which plants are selected in relation to production use.</w:t>
      </w:r>
    </w:p>
    <w:p w14:paraId="00A7E007" w14:textId="3BE50C45" w:rsidR="00BA60FC" w:rsidRPr="00197060" w:rsidRDefault="00BA60FC" w:rsidP="00BA60FC">
      <w:pPr>
        <w:ind w:left="855" w:hanging="855"/>
      </w:pPr>
      <w:r w:rsidRPr="00A33A5F">
        <w:t xml:space="preserve">8.4.13. </w:t>
      </w:r>
      <w:r w:rsidRPr="00A33A5F">
        <w:tab/>
      </w:r>
      <w:r w:rsidR="00A33A5F" w:rsidRPr="00A33A5F">
        <w:t>Evaluate and implement planting practices.</w:t>
      </w:r>
    </w:p>
    <w:p w14:paraId="434A0B7D" w14:textId="74D4192C" w:rsidR="00BA60FC" w:rsidRPr="00197060" w:rsidRDefault="00BA60FC" w:rsidP="00BA60FC">
      <w:pPr>
        <w:ind w:left="855" w:hanging="855"/>
      </w:pPr>
      <w:r w:rsidRPr="00197060">
        <w:t>8.4.1</w:t>
      </w:r>
      <w:r w:rsidR="003D0BDC" w:rsidRPr="00197060">
        <w:t>5</w:t>
      </w:r>
      <w:r w:rsidRPr="00197060">
        <w:t xml:space="preserve">. </w:t>
      </w:r>
      <w:r w:rsidRPr="00197060">
        <w:tab/>
        <w:t>Evaluate and implement transplanting practices.</w:t>
      </w:r>
    </w:p>
    <w:p w14:paraId="0AA794EE" w14:textId="08874392" w:rsidR="00BA60FC" w:rsidRPr="00197060" w:rsidRDefault="00BA60FC" w:rsidP="00BA60FC">
      <w:pPr>
        <w:ind w:left="900" w:hanging="900"/>
      </w:pPr>
      <w:r w:rsidRPr="00197060">
        <w:t>8.4.1</w:t>
      </w:r>
      <w:r w:rsidR="003D0BDC" w:rsidRPr="00197060">
        <w:t>6</w:t>
      </w:r>
      <w:r w:rsidRPr="00197060">
        <w:t xml:space="preserve">. </w:t>
      </w:r>
      <w:r w:rsidRPr="00197060">
        <w:tab/>
        <w:t>Control plant growth through mechanical and chemical means.</w:t>
      </w:r>
    </w:p>
    <w:p w14:paraId="5A091738" w14:textId="223C50AF" w:rsidR="00BA60FC" w:rsidRPr="00197060" w:rsidRDefault="00BA60FC" w:rsidP="00BA60FC">
      <w:pPr>
        <w:ind w:left="900" w:hanging="900"/>
      </w:pPr>
      <w:r w:rsidRPr="00197060">
        <w:t>8.4.1</w:t>
      </w:r>
      <w:r w:rsidR="003D0BDC" w:rsidRPr="00197060">
        <w:t>7</w:t>
      </w:r>
      <w:r w:rsidRPr="00197060">
        <w:t xml:space="preserve">. </w:t>
      </w:r>
      <w:r w:rsidRPr="00197060">
        <w:tab/>
        <w:t>Analyze plant water requirements and describe methods of irrigation.</w:t>
      </w:r>
    </w:p>
    <w:p w14:paraId="29CCB85B" w14:textId="579DAF76" w:rsidR="00BA60FC" w:rsidRPr="00197060" w:rsidRDefault="00BA60FC" w:rsidP="00BA60FC">
      <w:pPr>
        <w:ind w:left="900" w:hanging="900"/>
      </w:pPr>
      <w:r w:rsidRPr="00197060">
        <w:t>8.4.1</w:t>
      </w:r>
      <w:r w:rsidR="003D0BDC" w:rsidRPr="00197060">
        <w:t>8</w:t>
      </w:r>
      <w:r w:rsidRPr="00197060">
        <w:t xml:space="preserve">. </w:t>
      </w:r>
      <w:r w:rsidRPr="00197060">
        <w:tab/>
        <w:t>Compare and contrast inorganic and organic production practices.</w:t>
      </w:r>
    </w:p>
    <w:p w14:paraId="674312E1" w14:textId="77777777" w:rsidR="00BA60FC" w:rsidRDefault="00BA60FC" w:rsidP="00BA60FC">
      <w:pPr>
        <w:ind w:left="1620"/>
        <w:rPr>
          <w:bCs/>
        </w:rPr>
      </w:pPr>
    </w:p>
    <w:p w14:paraId="4179BA72" w14:textId="77777777" w:rsidR="00BA60FC" w:rsidRDefault="00BA60FC" w:rsidP="00BA60FC">
      <w:pPr>
        <w:ind w:left="900" w:hanging="900"/>
      </w:pPr>
    </w:p>
    <w:p w14:paraId="75C66F04" w14:textId="77777777" w:rsidR="00BA60FC" w:rsidRDefault="00BA60FC" w:rsidP="00BA60FC">
      <w:pPr>
        <w:ind w:left="900" w:hanging="900"/>
      </w:pPr>
    </w:p>
    <w:p w14:paraId="5AAE54ED" w14:textId="77777777" w:rsidR="00BA60FC" w:rsidRDefault="00BA60FC" w:rsidP="00BA60FC">
      <w:pPr>
        <w:ind w:left="900" w:hanging="900"/>
      </w:pPr>
    </w:p>
    <w:p w14:paraId="777A37FD" w14:textId="77777777" w:rsidR="00BA60FC" w:rsidRPr="00A05352" w:rsidRDefault="00BA60FC" w:rsidP="00A05352"/>
    <w:sectPr w:rsidR="00BA60FC" w:rsidRPr="00A05352" w:rsidSect="001E38CB">
      <w:headerReference w:type="default" r:id="rId10"/>
      <w:footerReference w:type="default" r:id="rId11"/>
      <w:headerReference w:type="first" r:id="rId12"/>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624069C" w14:textId="77777777" w:rsidR="00667499" w:rsidRDefault="00667499" w:rsidP="00A05352">
      <w:r>
        <w:separator/>
      </w:r>
    </w:p>
  </w:endnote>
  <w:endnote w:type="continuationSeparator" w:id="0">
    <w:p w14:paraId="2F6ADB02" w14:textId="77777777" w:rsidR="00667499" w:rsidRDefault="00667499"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4D69F7" w14:textId="2A546F22"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BA60FC">
      <w:t>Urban Forestry</w:t>
    </w:r>
    <w:r>
      <w:t xml:space="preserve">| </w:t>
    </w:r>
    <w:r w:rsidR="00020DE9">
      <w:t>202</w:t>
    </w:r>
    <w:r w:rsidR="00BA60FC">
      <w:t>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4432327" w14:textId="77777777" w:rsidR="00667499" w:rsidRDefault="00667499" w:rsidP="00A05352">
      <w:r>
        <w:separator/>
      </w:r>
    </w:p>
  </w:footnote>
  <w:footnote w:type="continuationSeparator" w:id="0">
    <w:p w14:paraId="2060A5EA" w14:textId="77777777" w:rsidR="00667499" w:rsidRDefault="00667499"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382EB4" w14:textId="696AD465" w:rsidR="00A05352" w:rsidRDefault="00A05352">
    <w:pPr>
      <w:pStyle w:val="Header"/>
    </w:pPr>
    <w:r>
      <w:rPr>
        <w:noProof/>
      </w:rPr>
      <w:drawing>
        <wp:anchor distT="0" distB="0" distL="114300" distR="114300" simplePos="0" relativeHeight="251656704" behindDoc="1" locked="0" layoutInCell="1" allowOverlap="1" wp14:anchorId="326363F3" wp14:editId="5CE4ED31">
          <wp:simplePos x="0" y="0"/>
          <wp:positionH relativeFrom="column">
            <wp:posOffset>-862330</wp:posOffset>
          </wp:positionH>
          <wp:positionV relativeFrom="paragraph">
            <wp:posOffset>-455295</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5083E" w14:textId="77777777" w:rsidR="00A05352" w:rsidRDefault="00A05352">
    <w:pPr>
      <w:pStyle w:val="Header"/>
    </w:pPr>
    <w:r>
      <w:rPr>
        <w:noProof/>
      </w:rPr>
      <w:drawing>
        <wp:anchor distT="0" distB="0" distL="114300" distR="114300" simplePos="0" relativeHeight="251657728" behindDoc="1" locked="0" layoutInCell="1" allowOverlap="1" wp14:anchorId="1A2E9410" wp14:editId="07F2EDB4">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48D9"/>
    <w:rsid w:val="00020DE9"/>
    <w:rsid w:val="000572D7"/>
    <w:rsid w:val="00077ADC"/>
    <w:rsid w:val="0018517F"/>
    <w:rsid w:val="00186B9B"/>
    <w:rsid w:val="0019077F"/>
    <w:rsid w:val="00191A55"/>
    <w:rsid w:val="00197060"/>
    <w:rsid w:val="001B62AA"/>
    <w:rsid w:val="001E38CB"/>
    <w:rsid w:val="001F3202"/>
    <w:rsid w:val="00233B87"/>
    <w:rsid w:val="002538D0"/>
    <w:rsid w:val="00267CFA"/>
    <w:rsid w:val="002848C8"/>
    <w:rsid w:val="00320374"/>
    <w:rsid w:val="003851FC"/>
    <w:rsid w:val="00390EA2"/>
    <w:rsid w:val="003B07D8"/>
    <w:rsid w:val="003D0BDC"/>
    <w:rsid w:val="00430507"/>
    <w:rsid w:val="004901FB"/>
    <w:rsid w:val="004A732F"/>
    <w:rsid w:val="004B2809"/>
    <w:rsid w:val="00667499"/>
    <w:rsid w:val="006840AC"/>
    <w:rsid w:val="007748D9"/>
    <w:rsid w:val="007867A0"/>
    <w:rsid w:val="0079713B"/>
    <w:rsid w:val="007F1BA8"/>
    <w:rsid w:val="00800301"/>
    <w:rsid w:val="0080566B"/>
    <w:rsid w:val="0082057E"/>
    <w:rsid w:val="00824136"/>
    <w:rsid w:val="0083429E"/>
    <w:rsid w:val="00842EB0"/>
    <w:rsid w:val="009811BB"/>
    <w:rsid w:val="00994726"/>
    <w:rsid w:val="009A582E"/>
    <w:rsid w:val="009E5AFE"/>
    <w:rsid w:val="00A05352"/>
    <w:rsid w:val="00A20A1E"/>
    <w:rsid w:val="00A235E9"/>
    <w:rsid w:val="00A31FF4"/>
    <w:rsid w:val="00A33A5F"/>
    <w:rsid w:val="00A53237"/>
    <w:rsid w:val="00A77A4A"/>
    <w:rsid w:val="00AB17EB"/>
    <w:rsid w:val="00AD1AE8"/>
    <w:rsid w:val="00B3126D"/>
    <w:rsid w:val="00BA60FC"/>
    <w:rsid w:val="00D04664"/>
    <w:rsid w:val="00D04D67"/>
    <w:rsid w:val="00D4181D"/>
    <w:rsid w:val="00DA4921"/>
    <w:rsid w:val="00DB135B"/>
    <w:rsid w:val="00E34F8C"/>
    <w:rsid w:val="00E5453E"/>
    <w:rsid w:val="00EB6C14"/>
    <w:rsid w:val="00EC6DD4"/>
    <w:rsid w:val="00F8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3568408"/>
  <w15:chartTrackingRefBased/>
  <w15:docId w15:val="{22F3CBFC-9FB3-4CAC-8B43-F43C983557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A77A4A"/>
    <w:pPr>
      <w:keepNext/>
      <w:keepLines/>
      <w:spacing w:before="40"/>
      <w:jc w:val="center"/>
      <w:outlineLvl w:val="1"/>
    </w:pPr>
    <w:rPr>
      <w:rFonts w:eastAsia="Times New Roman" w:cs="Arial"/>
      <w:b/>
      <w:bCs/>
      <w:color w:val="002060"/>
      <w:sz w:val="28"/>
      <w:szCs w:val="21"/>
      <w:lang w:bidi="en-US"/>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77A4A"/>
    <w:rPr>
      <w:rFonts w:ascii="Source Sans Pro" w:eastAsia="Times New Roman" w:hAnsi="Source Sans Pro" w:cs="Arial"/>
      <w:b/>
      <w:bCs/>
      <w:color w:val="002060"/>
      <w:sz w:val="28"/>
      <w:szCs w:val="21"/>
      <w:lang w:bidi="en-US"/>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val="0"/>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979161DF8F40349965724FF74D7C313" ma:contentTypeVersion="3" ma:contentTypeDescription="Create a new document." ma:contentTypeScope="" ma:versionID="64133662a5ee610281a093cfbc701469">
  <xsd:schema xmlns:xsd="http://www.w3.org/2001/XMLSchema" xmlns:xs="http://www.w3.org/2001/XMLSchema" xmlns:p="http://schemas.microsoft.com/office/2006/metadata/properties" xmlns:ns2="59d731ae-a364-44ed-b2de-c17fb89bce3c" targetNamespace="http://schemas.microsoft.com/office/2006/metadata/properties" ma:root="true" ma:fieldsID="86fe352e5e323908151723bf74c704da" ns2:_="">
    <xsd:import namespace="59d731ae-a364-44ed-b2de-c17fb89bce3c"/>
    <xsd:element name="properties">
      <xsd:complexType>
        <xsd:sequence>
          <xsd:element name="documentManagement">
            <xsd:complexType>
              <xsd:all>
                <xsd:element ref="ns2:MediaServiceMetadata" minOccurs="0"/>
                <xsd:element ref="ns2:MediaServiceFast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9d731ae-a364-44ed-b2de-c17fb89bce3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E364AE88-6C4C-4159-921D-83982EA883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9d731ae-a364-44ed-b2de-c17fb89bce3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purl.org/dc/terms/"/>
    <ds:schemaRef ds:uri="http://www.w3.org/XML/1998/namespace"/>
    <ds:schemaRef ds:uri="http://schemas.microsoft.com/office/2006/documentManagement/types"/>
    <ds:schemaRef ds:uri="http://purl.org/dc/elements/1.1/"/>
    <ds:schemaRef ds:uri="59d731ae-a364-44ed-b2de-c17fb89bce3c"/>
    <ds:schemaRef ds:uri="http://schemas.microsoft.com/office/infopath/2007/PartnerControls"/>
    <ds:schemaRef ds:uri="http://schemas.openxmlformats.org/package/2006/metadata/core-properties"/>
    <ds:schemaRef ds:uri="http://schemas.microsoft.com/office/2006/metadata/properties"/>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TotalTime>
  <Pages>7</Pages>
  <Words>2070</Words>
  <Characters>13871</Characters>
  <Application>Microsoft Office Word</Application>
  <DocSecurity>0</DocSecurity>
  <Lines>115</Lines>
  <Paragraphs>31</Paragraphs>
  <ScaleCrop>false</ScaleCrop>
  <HeadingPairs>
    <vt:vector size="2" baseType="variant">
      <vt:variant>
        <vt:lpstr>Title</vt:lpstr>
      </vt:variant>
      <vt:variant>
        <vt:i4>1</vt:i4>
      </vt:variant>
    </vt:vector>
  </HeadingPairs>
  <TitlesOfParts>
    <vt:vector size="1" baseType="lpstr">
      <vt:lpstr>Urban Forestry</vt:lpstr>
    </vt:vector>
  </TitlesOfParts>
  <Manager/>
  <Company/>
  <LinksUpToDate>false</LinksUpToDate>
  <CharactersWithSpaces>15910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Urban Forestry</dc:title>
  <dc:subject/>
  <dc:creator>Alyssa.Bregel@education.ohio.gov;Ryan.Curtis@education.ohio.gov</dc:creator>
  <cp:keywords>Urban,Forestry</cp:keywords>
  <dc:description/>
  <cp:lastModifiedBy>Brown, Woodrow</cp:lastModifiedBy>
  <cp:revision>4</cp:revision>
  <cp:lastPrinted>2023-10-23T19:03:00Z</cp:lastPrinted>
  <dcterms:created xsi:type="dcterms:W3CDTF">2024-06-06T01:27:00Z</dcterms:created>
  <dcterms:modified xsi:type="dcterms:W3CDTF">2024-07-17T18:08:00Z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0x010100F979161DF8F40349965724FF74D7C313</vt:lpwstr>
  </property>
  <property fmtid="{D5CDD505-2E9C-101B-9397-08002B2CF9AE}" pid="3" name="GrammarlyDocumentId">
    <vt:lpwstr>6e3ef5c695cdca0b4847c9f723f0944c1396546ed850f1ac0931e2053b9c1e4f</vt:lpwstr>
  </property>
</Properties>
</file>