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1305298C" w:rsidR="004820B9" w:rsidRPr="004E0646" w:rsidRDefault="00872330" w:rsidP="004820B9">
      <w:pPr>
        <w:pStyle w:val="Heading2"/>
        <w:jc w:val="center"/>
        <w:rPr>
          <w:rFonts w:eastAsia="Times New Roman"/>
          <w:lang w:bidi="en-US"/>
        </w:rPr>
      </w:pPr>
      <w:r>
        <w:rPr>
          <w:rFonts w:eastAsia="Times New Roman"/>
          <w:lang w:bidi="en-US"/>
        </w:rPr>
        <w:t>Power</w:t>
      </w:r>
      <w:r w:rsidR="00E105EC">
        <w:rPr>
          <w:rFonts w:eastAsia="Times New Roman"/>
          <w:lang w:bidi="en-US"/>
        </w:rPr>
        <w:t xml:space="preserve"> S</w:t>
      </w:r>
      <w:r>
        <w:rPr>
          <w:rFonts w:eastAsia="Times New Roman"/>
          <w:lang w:bidi="en-US"/>
        </w:rPr>
        <w:t>ports</w:t>
      </w:r>
    </w:p>
    <w:p w14:paraId="2C6DBE88" w14:textId="0503A7FB" w:rsidR="00461485" w:rsidRPr="001D505E" w:rsidRDefault="00461485" w:rsidP="00461485">
      <w:pPr>
        <w:jc w:val="center"/>
        <w:rPr>
          <w:rFonts w:ascii="Source Sans Pro" w:eastAsia="Times New Roman" w:hAnsi="Source Sans Pro" w:cs="Arial"/>
          <w:b/>
          <w:bCs/>
          <w:color w:val="000000"/>
          <w:sz w:val="28"/>
          <w:szCs w:val="28"/>
          <w:lang w:bidi="en-US"/>
        </w:rPr>
      </w:pPr>
      <w:r w:rsidRPr="001D505E">
        <w:rPr>
          <w:rFonts w:ascii="Source Sans Pro" w:eastAsia="Times New Roman" w:hAnsi="Source Sans Pro" w:cs="Arial"/>
          <w:b/>
          <w:bCs/>
          <w:color w:val="000000"/>
          <w:sz w:val="28"/>
          <w:szCs w:val="28"/>
          <w:lang w:bidi="en-US"/>
        </w:rPr>
        <w:t xml:space="preserve">Subject Code: </w:t>
      </w:r>
      <w:r w:rsidR="002E3C1B" w:rsidRPr="001D505E">
        <w:rPr>
          <w:rFonts w:ascii="Source Sans Pro" w:eastAsia="Times New Roman" w:hAnsi="Source Sans Pro" w:cs="Arial"/>
          <w:b/>
          <w:bCs/>
          <w:color w:val="000000"/>
          <w:sz w:val="28"/>
          <w:szCs w:val="28"/>
          <w:lang w:bidi="en-US"/>
        </w:rPr>
        <w:t>010240</w:t>
      </w:r>
    </w:p>
    <w:p w14:paraId="49A5469E" w14:textId="2BC28CA6" w:rsidR="003032BF" w:rsidRDefault="00461485" w:rsidP="0064284F">
      <w:pPr>
        <w:jc w:val="center"/>
        <w:rPr>
          <w:rFonts w:ascii="Source Sans Pro" w:eastAsia="Times New Roman" w:hAnsi="Source Sans Pro" w:cs="Arial"/>
          <w:b/>
          <w:bCs/>
          <w:color w:val="000000"/>
          <w:sz w:val="28"/>
          <w:szCs w:val="28"/>
          <w:lang w:bidi="en-US"/>
        </w:rPr>
      </w:pPr>
      <w:r w:rsidRPr="001D505E">
        <w:rPr>
          <w:rFonts w:ascii="Source Sans Pro" w:eastAsia="Times New Roman" w:hAnsi="Source Sans Pro" w:cs="Arial"/>
          <w:b/>
          <w:bCs/>
          <w:color w:val="000000"/>
          <w:sz w:val="28"/>
          <w:szCs w:val="28"/>
          <w:lang w:bidi="en-US"/>
        </w:rPr>
        <w:t>Outcome &amp; Competency Descriptions</w:t>
      </w:r>
      <w:bookmarkEnd w:id="0"/>
      <w:bookmarkEnd w:id="1"/>
    </w:p>
    <w:p w14:paraId="2A5F9A0A" w14:textId="77777777" w:rsidR="002253BB" w:rsidRPr="001D505E" w:rsidRDefault="002253BB" w:rsidP="0064284F">
      <w:pPr>
        <w:jc w:val="center"/>
        <w:rPr>
          <w:rFonts w:ascii="Source Sans Pro" w:eastAsia="Times New Roman" w:hAnsi="Source Sans Pro" w:cs="Arial"/>
          <w:b/>
          <w:bCs/>
          <w:color w:val="000000"/>
          <w:sz w:val="28"/>
          <w:szCs w:val="28"/>
          <w:lang w:bidi="en-US"/>
        </w:rPr>
      </w:pPr>
    </w:p>
    <w:p w14:paraId="5E89D238" w14:textId="5BB1A8CA" w:rsidR="00461485" w:rsidRPr="001D505E" w:rsidRDefault="00461485" w:rsidP="003032BF">
      <w:pPr>
        <w:rPr>
          <w:rFonts w:ascii="Source Sans Pro" w:eastAsia="Times New Roman" w:hAnsi="Source Sans Pro" w:cs="Times New Roman"/>
          <w:szCs w:val="22"/>
        </w:rPr>
      </w:pPr>
      <w:r w:rsidRPr="001D505E">
        <w:rPr>
          <w:rFonts w:ascii="Source Sans Pro" w:eastAsia="Times New Roman" w:hAnsi="Source Sans Pro" w:cstheme="minorHAnsi"/>
          <w:b/>
          <w:color w:val="000000"/>
          <w:szCs w:val="22"/>
          <w:lang w:bidi="en-US"/>
        </w:rPr>
        <w:t>Course Description:</w:t>
      </w:r>
      <w:r w:rsidRPr="001D505E">
        <w:rPr>
          <w:rFonts w:ascii="Source Sans Pro" w:eastAsia="Times New Roman" w:hAnsi="Source Sans Pro" w:cs="Times New Roman"/>
          <w:szCs w:val="22"/>
        </w:rPr>
        <w:t xml:space="preserve"> </w:t>
      </w:r>
    </w:p>
    <w:p w14:paraId="1843189C" w14:textId="5F19BAA6" w:rsidR="007A09F6" w:rsidRPr="001D505E" w:rsidRDefault="007A09F6" w:rsidP="007A09F6">
      <w:pPr>
        <w:outlineLvl w:val="0"/>
        <w:rPr>
          <w:rFonts w:ascii="Source Sans Pro" w:eastAsia="Times New Roman" w:hAnsi="Source Sans Pro" w:cs="Arial"/>
          <w:szCs w:val="22"/>
        </w:rPr>
      </w:pPr>
      <w:r w:rsidRPr="001D505E">
        <w:rPr>
          <w:rFonts w:ascii="Source Sans Pro" w:eastAsia="Times New Roman" w:hAnsi="Source Sans Pro" w:cs="Arial"/>
          <w:szCs w:val="22"/>
        </w:rPr>
        <w:t>Students will perform maintenance and repair of powersport vehicles. Students will learn engine theory, components, lubrication and cooling in order to troubleshoot, service, and repair. Topics also include the maintenance of electrical, fuel, air, exhaust, suspension, transmission, and braking systems. Students will maintain site and personal safety and develop understanding of business principles throughout the course.</w:t>
      </w:r>
    </w:p>
    <w:p w14:paraId="6113CDB8" w14:textId="77777777" w:rsidR="007A09F6" w:rsidRPr="001D505E" w:rsidRDefault="007A09F6" w:rsidP="007A09F6">
      <w:pPr>
        <w:outlineLvl w:val="0"/>
        <w:rPr>
          <w:rFonts w:ascii="Source Sans Pro" w:hAnsi="Source Sans Pro" w:cs="Arial"/>
          <w:b/>
          <w:bCs/>
          <w:szCs w:val="22"/>
        </w:rPr>
      </w:pPr>
    </w:p>
    <w:p w14:paraId="4FC7FCC3" w14:textId="77777777" w:rsidR="007A09F6" w:rsidRPr="001D505E" w:rsidRDefault="007A09F6" w:rsidP="007A09F6">
      <w:pPr>
        <w:ind w:left="1620" w:hanging="1620"/>
        <w:outlineLvl w:val="0"/>
        <w:rPr>
          <w:rFonts w:ascii="Source Sans Pro" w:hAnsi="Source Sans Pro" w:cs="Arial"/>
          <w:b/>
          <w:bCs/>
          <w:color w:val="002060"/>
          <w:szCs w:val="22"/>
        </w:rPr>
      </w:pPr>
      <w:r w:rsidRPr="001D505E">
        <w:rPr>
          <w:rFonts w:ascii="Source Sans Pro" w:hAnsi="Source Sans Pro" w:cs="Arial"/>
          <w:b/>
          <w:bCs/>
          <w:color w:val="002060"/>
          <w:szCs w:val="22"/>
        </w:rPr>
        <w:t xml:space="preserve">Strand 1. </w:t>
      </w:r>
      <w:r w:rsidRPr="001D505E">
        <w:rPr>
          <w:rFonts w:ascii="Source Sans Pro" w:hAnsi="Source Sans Pro" w:cs="Arial"/>
          <w:b/>
          <w:bCs/>
          <w:color w:val="002060"/>
          <w:szCs w:val="22"/>
        </w:rPr>
        <w:tab/>
        <w:t>Business Operations/21st Century Skills</w:t>
      </w:r>
    </w:p>
    <w:p w14:paraId="4638946A" w14:textId="77777777" w:rsidR="007A09F6" w:rsidRPr="001D505E" w:rsidRDefault="007A09F6" w:rsidP="007A09F6">
      <w:pPr>
        <w:ind w:left="1620"/>
        <w:outlineLvl w:val="0"/>
        <w:rPr>
          <w:rFonts w:ascii="Source Sans Pro" w:hAnsi="Source Sans Pro" w:cs="Arial"/>
          <w:b/>
          <w:bCs/>
          <w:strike/>
          <w:szCs w:val="22"/>
        </w:rPr>
      </w:pPr>
      <w:r w:rsidRPr="001D505E">
        <w:rPr>
          <w:rFonts w:ascii="Source Sans Pro" w:hAnsi="Source Sans Pro" w:cs="Arial"/>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03A27C9B" w14:textId="77777777" w:rsidR="007A09F6" w:rsidRPr="001D505E" w:rsidRDefault="007A09F6" w:rsidP="007A09F6">
      <w:pPr>
        <w:ind w:left="1620" w:hanging="1620"/>
        <w:rPr>
          <w:rFonts w:ascii="Source Sans Pro" w:hAnsi="Source Sans Pro" w:cs="Arial"/>
          <w:b/>
          <w:szCs w:val="22"/>
        </w:rPr>
      </w:pPr>
    </w:p>
    <w:p w14:paraId="0B92EE79" w14:textId="65D9482A" w:rsidR="007A09F6" w:rsidRPr="001D505E" w:rsidRDefault="007A09F6" w:rsidP="007A09F6">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 xml:space="preserve">1.1.  </w:t>
      </w:r>
      <w:r w:rsidR="001D505E">
        <w:rPr>
          <w:rFonts w:ascii="Source Sans Pro" w:hAnsi="Source Sans Pro" w:cs="Arial"/>
          <w:b/>
          <w:bCs/>
          <w:szCs w:val="22"/>
        </w:rPr>
        <w:tab/>
      </w:r>
      <w:r w:rsidRPr="001D505E">
        <w:rPr>
          <w:rFonts w:ascii="Source Sans Pro" w:hAnsi="Source Sans Pro" w:cs="Arial"/>
          <w:b/>
          <w:bCs/>
          <w:szCs w:val="22"/>
        </w:rPr>
        <w:t>Employability Skills</w:t>
      </w:r>
    </w:p>
    <w:p w14:paraId="09BEC17A" w14:textId="13F81F55" w:rsidR="007A09F6" w:rsidRPr="001D505E" w:rsidRDefault="007A09F6" w:rsidP="00EF3236">
      <w:pPr>
        <w:ind w:left="1620"/>
        <w:rPr>
          <w:rFonts w:ascii="Source Sans Pro" w:hAnsi="Source Sans Pro" w:cs="Arial"/>
          <w:b/>
          <w:bCs/>
          <w:strike/>
          <w:szCs w:val="22"/>
        </w:rPr>
      </w:pPr>
      <w:r w:rsidRPr="001D505E">
        <w:rPr>
          <w:rFonts w:ascii="Source Sans Pro" w:hAnsi="Source Sans Pro" w:cs="Arial"/>
          <w:bCs/>
          <w:szCs w:val="22"/>
        </w:rPr>
        <w:t>Develop career awareness and employability skills (e.g., face-to-face, online) needed for gaining and maintaining employment in diverse business settings.</w:t>
      </w:r>
    </w:p>
    <w:p w14:paraId="2D129B34" w14:textId="766487E8"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3DD8D5E9"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1.1.2. </w:t>
      </w:r>
      <w:r w:rsidRPr="001D505E">
        <w:rPr>
          <w:rFonts w:ascii="Source Sans Pro" w:hAnsi="Source Sans Pro" w:cs="Arial"/>
          <w:szCs w:val="22"/>
        </w:rPr>
        <w:tab/>
        <w:t>Identify the scope of career opportunities and the requirements for education, training, certification, licensure and experience.</w:t>
      </w:r>
    </w:p>
    <w:p w14:paraId="42931214"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1.1.3. </w:t>
      </w:r>
      <w:r w:rsidRPr="001D505E">
        <w:rPr>
          <w:rFonts w:ascii="Source Sans Pro" w:hAnsi="Source Sans Pro" w:cs="Arial"/>
          <w:szCs w:val="22"/>
        </w:rPr>
        <w:tab/>
        <w:t>Develop a career plan that reflects career interests, pathways and secondary and postsecondary options.</w:t>
      </w:r>
    </w:p>
    <w:p w14:paraId="1F295937"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1.1.4. </w:t>
      </w:r>
      <w:r w:rsidRPr="001D505E">
        <w:rPr>
          <w:rFonts w:ascii="Source Sans Pro" w:hAnsi="Source Sans Pro" w:cs="Arial"/>
          <w:szCs w:val="22"/>
        </w:rPr>
        <w:tab/>
        <w:t>Describe the role and function of professional organizations, industry associations and organized labor and use networking techniques to develop and maintain professional relationships.</w:t>
      </w:r>
    </w:p>
    <w:p w14:paraId="1050658E"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1.1.5. </w:t>
      </w:r>
      <w:r w:rsidRPr="001D505E">
        <w:rPr>
          <w:rFonts w:ascii="Source Sans Pro" w:hAnsi="Source Sans Pro" w:cs="Arial"/>
          <w:szCs w:val="22"/>
        </w:rPr>
        <w:tab/>
        <w:t>Develop strategies for self-promotion in the hiring process (e.g., filling out job applications, resumé writing, interviewing skills, portfolio development).</w:t>
      </w:r>
    </w:p>
    <w:p w14:paraId="7754B281"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1.1.6. </w:t>
      </w:r>
      <w:r w:rsidRPr="001D505E">
        <w:rPr>
          <w:rFonts w:ascii="Source Sans Pro" w:hAnsi="Source Sans Pro" w:cs="Arial"/>
          <w:szCs w:val="22"/>
        </w:rPr>
        <w:tab/>
        <w:t>Explain the importance of work ethic, accountability and responsibility and demonstrate associated behaviors in fulfilling personal, community and workplace roles.</w:t>
      </w:r>
    </w:p>
    <w:p w14:paraId="0750E85E"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1.1.7. </w:t>
      </w:r>
      <w:r w:rsidRPr="001D505E">
        <w:rPr>
          <w:rFonts w:ascii="Source Sans Pro" w:hAnsi="Source Sans Pro" w:cs="Arial"/>
          <w:szCs w:val="22"/>
        </w:rPr>
        <w:tab/>
        <w:t>Apply problem-solving and critical-thinking skills to work-related issues when making decisions and formulating solutions.</w:t>
      </w:r>
    </w:p>
    <w:p w14:paraId="45EF0809" w14:textId="77777777" w:rsidR="007A09F6" w:rsidRPr="001D505E" w:rsidRDefault="007A09F6" w:rsidP="007A09F6">
      <w:pPr>
        <w:ind w:left="1620" w:hanging="1620"/>
        <w:rPr>
          <w:rFonts w:ascii="Source Sans Pro" w:hAnsi="Source Sans Pro" w:cs="Arial"/>
          <w:b/>
          <w:szCs w:val="22"/>
        </w:rPr>
      </w:pPr>
    </w:p>
    <w:p w14:paraId="7E140959" w14:textId="5BB25317" w:rsidR="007A09F6" w:rsidRPr="001D505E" w:rsidRDefault="007A09F6" w:rsidP="007A09F6">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 xml:space="preserve">1.2.  </w:t>
      </w:r>
      <w:r w:rsidR="001D505E">
        <w:rPr>
          <w:rFonts w:ascii="Source Sans Pro" w:hAnsi="Source Sans Pro" w:cs="Arial"/>
          <w:b/>
          <w:bCs/>
          <w:szCs w:val="22"/>
        </w:rPr>
        <w:tab/>
      </w:r>
      <w:r w:rsidRPr="001D505E">
        <w:rPr>
          <w:rFonts w:ascii="Source Sans Pro" w:hAnsi="Source Sans Pro" w:cs="Arial"/>
          <w:b/>
          <w:bCs/>
          <w:szCs w:val="22"/>
        </w:rPr>
        <w:t>Leadership and Communications</w:t>
      </w:r>
    </w:p>
    <w:p w14:paraId="61B7917E" w14:textId="77777777" w:rsidR="007A09F6" w:rsidRPr="001D505E" w:rsidRDefault="007A09F6" w:rsidP="007A09F6">
      <w:pPr>
        <w:ind w:left="1620"/>
        <w:rPr>
          <w:rFonts w:ascii="Source Sans Pro" w:hAnsi="Source Sans Pro" w:cs="Arial"/>
          <w:bCs/>
          <w:szCs w:val="22"/>
        </w:rPr>
      </w:pPr>
      <w:r w:rsidRPr="001D505E">
        <w:rPr>
          <w:rFonts w:ascii="Source Sans Pro" w:hAnsi="Source Sans Pro" w:cs="Arial"/>
          <w:bCs/>
          <w:szCs w:val="22"/>
        </w:rPr>
        <w:t>Process, maintain, evaluate and disseminate information in a business. Develop leadership and team building to promote collaboration.</w:t>
      </w:r>
    </w:p>
    <w:p w14:paraId="153679F2" w14:textId="77777777" w:rsidR="001D505E" w:rsidRDefault="001D505E" w:rsidP="007A09F6">
      <w:pPr>
        <w:rPr>
          <w:rFonts w:ascii="Source Sans Pro" w:hAnsi="Source Sans Pro" w:cs="Arial"/>
          <w:b/>
          <w:szCs w:val="22"/>
        </w:rPr>
      </w:pPr>
    </w:p>
    <w:p w14:paraId="5A5579D8" w14:textId="22258A47"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1C3042F7"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1.2.1.</w:t>
      </w:r>
      <w:r w:rsidRPr="001D505E">
        <w:rPr>
          <w:rFonts w:ascii="Source Sans Pro" w:hAnsi="Source Sans Pro" w:cs="Arial"/>
          <w:szCs w:val="22"/>
        </w:rPr>
        <w:tab/>
        <w:t>Extract relevant, valid information from materials and cite sources of information.</w:t>
      </w:r>
    </w:p>
    <w:p w14:paraId="0285BC00"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1.2.3. </w:t>
      </w:r>
      <w:r w:rsidRPr="001D505E">
        <w:rPr>
          <w:rFonts w:ascii="Source Sans Pro" w:hAnsi="Source Sans Pro" w:cs="Arial"/>
          <w:szCs w:val="22"/>
        </w:rPr>
        <w:tab/>
        <w:t>Identify and use verbal, nonverbal and active listening skills to communicate effectively.</w:t>
      </w:r>
    </w:p>
    <w:p w14:paraId="5F89FD4D"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1.2.4. </w:t>
      </w:r>
      <w:r w:rsidRPr="001D505E">
        <w:rPr>
          <w:rFonts w:ascii="Source Sans Pro" w:hAnsi="Source Sans Pro" w:cs="Arial"/>
          <w:szCs w:val="22"/>
        </w:rPr>
        <w:tab/>
        <w:t>Use negotiation and conflict-resolution skills to reach solutions.</w:t>
      </w:r>
    </w:p>
    <w:p w14:paraId="4BC760BF"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1.2.5. </w:t>
      </w:r>
      <w:r w:rsidRPr="001D505E">
        <w:rPr>
          <w:rFonts w:ascii="Source Sans Pro" w:hAnsi="Source Sans Pro" w:cs="Arial"/>
          <w:szCs w:val="22"/>
        </w:rPr>
        <w:tab/>
        <w:t>Communicate information (e.g., directions, ideas, vision, workplace expectations) for an intended audience and purpose.</w:t>
      </w:r>
    </w:p>
    <w:p w14:paraId="3AD74DD6"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lastRenderedPageBreak/>
        <w:t xml:space="preserve">1.2.6. </w:t>
      </w:r>
      <w:r w:rsidRPr="001D505E">
        <w:rPr>
          <w:rFonts w:ascii="Source Sans Pro" w:hAnsi="Source Sans Pro" w:cs="Arial"/>
          <w:szCs w:val="22"/>
        </w:rPr>
        <w:tab/>
        <w:t>Use proper grammar and expression in all aspects of communication.</w:t>
      </w:r>
    </w:p>
    <w:p w14:paraId="70D1EB66"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1.2.7. </w:t>
      </w:r>
      <w:r w:rsidRPr="001D505E">
        <w:rPr>
          <w:rFonts w:ascii="Source Sans Pro" w:hAnsi="Source Sans Pro" w:cs="Arial"/>
          <w:szCs w:val="22"/>
        </w:rPr>
        <w:tab/>
        <w:t>Use problem-solving and consensus-building techniques to draw conclusions and determine next steps.</w:t>
      </w:r>
    </w:p>
    <w:p w14:paraId="40408E08"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1.2.12. </w:t>
      </w:r>
      <w:r w:rsidRPr="001D505E">
        <w:rPr>
          <w:rFonts w:ascii="Source Sans Pro" w:hAnsi="Source Sans Pro" w:cs="Arial"/>
          <w:szCs w:val="22"/>
        </w:rPr>
        <w:tab/>
        <w:t>Use technical writing skills to complete forms and create reports.</w:t>
      </w:r>
    </w:p>
    <w:p w14:paraId="70D056B2" w14:textId="77777777" w:rsidR="007A09F6" w:rsidRPr="001D505E" w:rsidRDefault="007A09F6" w:rsidP="007A09F6">
      <w:pPr>
        <w:ind w:left="900" w:hanging="900"/>
        <w:rPr>
          <w:rFonts w:ascii="Source Sans Pro" w:hAnsi="Source Sans Pro" w:cs="Arial"/>
          <w:szCs w:val="22"/>
        </w:rPr>
      </w:pPr>
    </w:p>
    <w:p w14:paraId="3F112481" w14:textId="632A7F68" w:rsidR="007A09F6" w:rsidRPr="001D505E" w:rsidRDefault="007A09F6" w:rsidP="007A09F6">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 xml:space="preserve">1.3.  </w:t>
      </w:r>
      <w:r w:rsidR="001D505E">
        <w:rPr>
          <w:rFonts w:ascii="Source Sans Pro" w:hAnsi="Source Sans Pro" w:cs="Arial"/>
          <w:b/>
          <w:bCs/>
          <w:szCs w:val="22"/>
        </w:rPr>
        <w:tab/>
      </w:r>
      <w:r w:rsidRPr="001D505E">
        <w:rPr>
          <w:rFonts w:ascii="Source Sans Pro" w:hAnsi="Source Sans Pro" w:cs="Arial"/>
          <w:b/>
          <w:bCs/>
          <w:szCs w:val="22"/>
        </w:rPr>
        <w:t>Business Ethics and Law</w:t>
      </w:r>
    </w:p>
    <w:p w14:paraId="0FB2445B" w14:textId="77777777" w:rsidR="007A09F6" w:rsidRPr="001D505E" w:rsidRDefault="007A09F6" w:rsidP="002B170C">
      <w:pPr>
        <w:ind w:left="1620"/>
        <w:rPr>
          <w:rFonts w:ascii="Source Sans Pro" w:hAnsi="Source Sans Pro" w:cs="Arial"/>
          <w:bCs/>
          <w:szCs w:val="22"/>
        </w:rPr>
      </w:pPr>
      <w:r w:rsidRPr="001D505E">
        <w:rPr>
          <w:rFonts w:ascii="Source Sans Pro" w:hAnsi="Source Sans Pro" w:cs="Arial"/>
          <w:bCs/>
          <w:szCs w:val="22"/>
        </w:rPr>
        <w:t>Analyze how professional, ethical and legal behavior contributes to continuous improvement in organizational performance and regulatory compliance.</w:t>
      </w:r>
    </w:p>
    <w:p w14:paraId="44F50238" w14:textId="77777777"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0662E9CD"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1.3.1.</w:t>
      </w:r>
      <w:r w:rsidRPr="001D505E">
        <w:rPr>
          <w:rFonts w:ascii="Source Sans Pro" w:hAnsi="Source Sans Pro" w:cs="Arial"/>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1BB00D94"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1.3.2. </w:t>
      </w:r>
      <w:r w:rsidRPr="001D505E">
        <w:rPr>
          <w:rFonts w:ascii="Source Sans Pro" w:hAnsi="Source Sans Pro" w:cs="Arial"/>
          <w:szCs w:val="22"/>
        </w:rPr>
        <w:tab/>
        <w:t>Follow protocols and practices necessary to maintain a clean, safe and healthy work environment.</w:t>
      </w:r>
    </w:p>
    <w:p w14:paraId="4C05B1C5"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1.3.3. </w:t>
      </w:r>
      <w:r w:rsidRPr="001D505E">
        <w:rPr>
          <w:rFonts w:ascii="Source Sans Pro" w:hAnsi="Source Sans Pro" w:cs="Arial"/>
          <w:szCs w:val="22"/>
        </w:rPr>
        <w:tab/>
        <w:t>Use ethical character traits consistent with workplace standards (e.g., honesty, personal integrity, compassion, justice).</w:t>
      </w:r>
    </w:p>
    <w:p w14:paraId="1181A597"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1.3.4. </w:t>
      </w:r>
      <w:r w:rsidRPr="001D505E">
        <w:rPr>
          <w:rFonts w:ascii="Source Sans Pro" w:hAnsi="Source Sans Pro" w:cs="Arial"/>
          <w:szCs w:val="22"/>
        </w:rPr>
        <w:tab/>
        <w:t>Identify how federal and state consumer protection laws affect products and services.</w:t>
      </w:r>
    </w:p>
    <w:p w14:paraId="35BA4F39"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1.3.5. </w:t>
      </w:r>
      <w:r w:rsidRPr="001D505E">
        <w:rPr>
          <w:rFonts w:ascii="Source Sans Pro" w:hAnsi="Source Sans Pro" w:cs="Arial"/>
          <w:szCs w:val="22"/>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77E0E7B"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1.3.6. </w:t>
      </w:r>
      <w:r w:rsidRPr="001D505E">
        <w:rPr>
          <w:rFonts w:ascii="Source Sans Pro" w:hAnsi="Source Sans Pro" w:cs="Arial"/>
          <w:szCs w:val="22"/>
        </w:rPr>
        <w:tab/>
        <w:t>Identify deceptive practices (e.g., bait and switch, identity theft, unlawful door-to-door sales, deceptive service estimates, fraudulent misrepresentations) and their overall impact on organizational performance.</w:t>
      </w:r>
    </w:p>
    <w:p w14:paraId="49FE572E"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1.3.7. </w:t>
      </w:r>
      <w:r w:rsidRPr="001D505E">
        <w:rPr>
          <w:rFonts w:ascii="Source Sans Pro" w:hAnsi="Source Sans Pro" w:cs="Arial"/>
          <w:szCs w:val="22"/>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76A6C3A8" w14:textId="65F0FC93" w:rsidR="00050F67" w:rsidRPr="001D505E" w:rsidRDefault="00050F67">
      <w:pPr>
        <w:rPr>
          <w:rFonts w:ascii="Source Sans Pro" w:hAnsi="Source Sans Pro" w:cs="Arial"/>
          <w:b/>
          <w:szCs w:val="22"/>
        </w:rPr>
      </w:pPr>
    </w:p>
    <w:p w14:paraId="275B28CD" w14:textId="07B6876E" w:rsidR="007A09F6" w:rsidRPr="001D505E" w:rsidRDefault="007A09F6" w:rsidP="002B170C">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 xml:space="preserve">1.4.  </w:t>
      </w:r>
      <w:r w:rsidR="00565140">
        <w:rPr>
          <w:rFonts w:ascii="Source Sans Pro" w:hAnsi="Source Sans Pro" w:cs="Arial"/>
          <w:b/>
          <w:bCs/>
          <w:szCs w:val="22"/>
        </w:rPr>
        <w:tab/>
      </w:r>
      <w:r w:rsidRPr="001D505E">
        <w:rPr>
          <w:rFonts w:ascii="Source Sans Pro" w:hAnsi="Source Sans Pro" w:cs="Arial"/>
          <w:b/>
          <w:bCs/>
          <w:szCs w:val="22"/>
        </w:rPr>
        <w:t>Knowledge Management and Information Technology</w:t>
      </w:r>
    </w:p>
    <w:p w14:paraId="6F391058" w14:textId="77777777" w:rsidR="007A09F6" w:rsidRPr="001D505E" w:rsidRDefault="007A09F6" w:rsidP="002B170C">
      <w:pPr>
        <w:ind w:left="1620"/>
        <w:rPr>
          <w:rFonts w:ascii="Source Sans Pro" w:hAnsi="Source Sans Pro" w:cs="Arial"/>
          <w:bCs/>
          <w:szCs w:val="22"/>
        </w:rPr>
      </w:pPr>
      <w:r w:rsidRPr="001D505E">
        <w:rPr>
          <w:rFonts w:ascii="Source Sans Pro" w:hAnsi="Source Sans Pro" w:cs="Arial"/>
          <w:bCs/>
          <w:szCs w:val="22"/>
        </w:rPr>
        <w:t>Demonstrate current and emerging strategies and technologies used to collect, analyze, record and share information in business operations.</w:t>
      </w:r>
    </w:p>
    <w:p w14:paraId="7B34F1EE" w14:textId="77777777"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3932424E"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1.4.1. </w:t>
      </w:r>
      <w:r w:rsidRPr="001D505E">
        <w:rPr>
          <w:rFonts w:ascii="Source Sans Pro" w:hAnsi="Source Sans Pro" w:cs="Arial"/>
          <w:szCs w:val="22"/>
        </w:rPr>
        <w:tab/>
        <w:t>Use office equipment to communicate (e.g., phone, radio equipment, fax machine, scanner, public address systems).</w:t>
      </w:r>
    </w:p>
    <w:p w14:paraId="58267424"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1.4.2. </w:t>
      </w:r>
      <w:r w:rsidRPr="001D505E">
        <w:rPr>
          <w:rFonts w:ascii="Source Sans Pro" w:hAnsi="Source Sans Pro" w:cs="Arial"/>
          <w:szCs w:val="22"/>
        </w:rPr>
        <w:tab/>
        <w:t>Select and use software applications to locate, record, analyze and present information (e.g., word processing, e-mail, spreadsheet, databases, presentation, Internet search engines).</w:t>
      </w:r>
    </w:p>
    <w:p w14:paraId="56425FB2"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1.4.4. </w:t>
      </w:r>
      <w:r w:rsidRPr="001D505E">
        <w:rPr>
          <w:rFonts w:ascii="Source Sans Pro" w:hAnsi="Source Sans Pro" w:cs="Arial"/>
          <w:szCs w:val="22"/>
        </w:rPr>
        <w:tab/>
        <w:t>Use system hardware to support software applications.</w:t>
      </w:r>
    </w:p>
    <w:p w14:paraId="4B5E089B"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1.4.5. </w:t>
      </w:r>
      <w:r w:rsidRPr="001D505E">
        <w:rPr>
          <w:rFonts w:ascii="Source Sans Pro" w:hAnsi="Source Sans Pro" w:cs="Arial"/>
          <w:szCs w:val="22"/>
        </w:rPr>
        <w:tab/>
        <w:t>Use information technology tools to maintain, secure and monitor business records.</w:t>
      </w:r>
    </w:p>
    <w:p w14:paraId="717CED16"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1.4.6. </w:t>
      </w:r>
      <w:r w:rsidRPr="001D505E">
        <w:rPr>
          <w:rFonts w:ascii="Source Sans Pro" w:hAnsi="Source Sans Pro" w:cs="Arial"/>
          <w:szCs w:val="22"/>
        </w:rPr>
        <w:tab/>
        <w:t>Use an electronic database to access and create business and technical information.</w:t>
      </w:r>
    </w:p>
    <w:p w14:paraId="60A04978" w14:textId="77777777" w:rsidR="007A09F6" w:rsidRPr="001D505E" w:rsidRDefault="007A09F6" w:rsidP="007A09F6">
      <w:pPr>
        <w:ind w:left="1620" w:hanging="1620"/>
        <w:rPr>
          <w:rFonts w:ascii="Source Sans Pro" w:hAnsi="Source Sans Pro" w:cs="Arial"/>
          <w:b/>
          <w:szCs w:val="22"/>
        </w:rPr>
      </w:pPr>
    </w:p>
    <w:p w14:paraId="002F70C4" w14:textId="2F594C26" w:rsidR="007A09F6" w:rsidRPr="001D505E" w:rsidRDefault="007A09F6" w:rsidP="002B170C">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1.6.</w:t>
      </w:r>
      <w:r w:rsidR="00565140">
        <w:rPr>
          <w:rFonts w:ascii="Source Sans Pro" w:hAnsi="Source Sans Pro" w:cs="Arial"/>
          <w:b/>
          <w:bCs/>
          <w:szCs w:val="22"/>
        </w:rPr>
        <w:tab/>
      </w:r>
      <w:r w:rsidRPr="001D505E">
        <w:rPr>
          <w:rFonts w:ascii="Source Sans Pro" w:hAnsi="Source Sans Pro" w:cs="Arial"/>
          <w:b/>
          <w:bCs/>
          <w:szCs w:val="22"/>
        </w:rPr>
        <w:t>Business Literacy</w:t>
      </w:r>
    </w:p>
    <w:p w14:paraId="3705BF75" w14:textId="77777777" w:rsidR="007A09F6" w:rsidRPr="001D505E" w:rsidRDefault="007A09F6" w:rsidP="002B170C">
      <w:pPr>
        <w:ind w:left="1620"/>
        <w:rPr>
          <w:rFonts w:ascii="Source Sans Pro" w:hAnsi="Source Sans Pro" w:cs="Arial"/>
          <w:bCs/>
          <w:szCs w:val="22"/>
        </w:rPr>
      </w:pPr>
      <w:r w:rsidRPr="001D505E">
        <w:rPr>
          <w:rFonts w:ascii="Source Sans Pro" w:hAnsi="Source Sans Pro" w:cs="Arial"/>
          <w:bCs/>
          <w:szCs w:val="22"/>
        </w:rPr>
        <w:t>Develop foundational skills and knowledge in entrepreneurship, financial literacy and business operations.</w:t>
      </w:r>
    </w:p>
    <w:p w14:paraId="4FC338D6" w14:textId="77777777" w:rsidR="002253BB" w:rsidRDefault="002253BB" w:rsidP="007A09F6">
      <w:pPr>
        <w:rPr>
          <w:rFonts w:ascii="Source Sans Pro" w:hAnsi="Source Sans Pro" w:cs="Arial"/>
          <w:b/>
          <w:szCs w:val="22"/>
        </w:rPr>
      </w:pPr>
    </w:p>
    <w:p w14:paraId="2ECA333B" w14:textId="77777777" w:rsidR="002253BB" w:rsidRDefault="002253BB" w:rsidP="007A09F6">
      <w:pPr>
        <w:rPr>
          <w:rFonts w:ascii="Source Sans Pro" w:hAnsi="Source Sans Pro" w:cs="Arial"/>
          <w:b/>
          <w:szCs w:val="22"/>
        </w:rPr>
      </w:pPr>
    </w:p>
    <w:p w14:paraId="728EC471" w14:textId="0F684921" w:rsidR="007A09F6" w:rsidRPr="001D505E" w:rsidRDefault="007A09F6" w:rsidP="007A09F6">
      <w:pPr>
        <w:rPr>
          <w:rFonts w:ascii="Source Sans Pro" w:hAnsi="Source Sans Pro" w:cs="Arial"/>
          <w:b/>
          <w:szCs w:val="22"/>
        </w:rPr>
      </w:pPr>
      <w:r w:rsidRPr="001D505E">
        <w:rPr>
          <w:rFonts w:ascii="Source Sans Pro" w:hAnsi="Source Sans Pro" w:cs="Arial"/>
          <w:b/>
          <w:szCs w:val="22"/>
        </w:rPr>
        <w:lastRenderedPageBreak/>
        <w:t xml:space="preserve">Competencies </w:t>
      </w:r>
    </w:p>
    <w:p w14:paraId="6A132294"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1.6.1.</w:t>
      </w:r>
      <w:r w:rsidRPr="001D505E">
        <w:rPr>
          <w:rFonts w:ascii="Source Sans Pro" w:hAnsi="Source Sans Pro" w:cs="Arial"/>
          <w:szCs w:val="22"/>
        </w:rPr>
        <w:tab/>
        <w:t>Identify business opportunities.</w:t>
      </w:r>
    </w:p>
    <w:p w14:paraId="7B226798"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1.6.5. </w:t>
      </w:r>
      <w:r w:rsidRPr="001D505E">
        <w:rPr>
          <w:rFonts w:ascii="Source Sans Pro" w:hAnsi="Source Sans Pro" w:cs="Arial"/>
          <w:szCs w:val="22"/>
        </w:rPr>
        <w:tab/>
        <w:t>Describe organizational structure, chain of command, the roles and responsibilities of the organizational departments and interdepartmental interactions.</w:t>
      </w:r>
    </w:p>
    <w:p w14:paraId="71ED3EA2"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1.6.6. </w:t>
      </w:r>
      <w:r w:rsidRPr="001D505E">
        <w:rPr>
          <w:rFonts w:ascii="Source Sans Pro" w:hAnsi="Source Sans Pro" w:cs="Arial"/>
          <w:szCs w:val="22"/>
        </w:rPr>
        <w:tab/>
        <w:t>Identify the target market served by the organization, the niche that the organization fills and an outlook of the industry.</w:t>
      </w:r>
    </w:p>
    <w:p w14:paraId="3588B5FA"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1.6.7. </w:t>
      </w:r>
      <w:r w:rsidRPr="001D505E">
        <w:rPr>
          <w:rFonts w:ascii="Source Sans Pro" w:hAnsi="Source Sans Pro" w:cs="Arial"/>
          <w:szCs w:val="22"/>
        </w:rPr>
        <w:tab/>
        <w:t>Identify the effect of supply and demand on products and services.</w:t>
      </w:r>
    </w:p>
    <w:p w14:paraId="58BA0BAA"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1.6.8. </w:t>
      </w:r>
      <w:r w:rsidRPr="001D505E">
        <w:rPr>
          <w:rFonts w:ascii="Source Sans Pro" w:hAnsi="Source Sans Pro" w:cs="Arial"/>
          <w:szCs w:val="22"/>
        </w:rPr>
        <w:tab/>
        <w:t>Identify the features and benefits that make an organization’s product or service competitive</w:t>
      </w:r>
    </w:p>
    <w:p w14:paraId="745E5C69"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1.6.9. </w:t>
      </w:r>
      <w:r w:rsidRPr="001D505E">
        <w:rPr>
          <w:rFonts w:ascii="Source Sans Pro" w:hAnsi="Source Sans Pro" w:cs="Arial"/>
          <w:szCs w:val="22"/>
        </w:rPr>
        <w:tab/>
        <w:t>Explain how the performance of an employee, a department and an organization is assessed.</w:t>
      </w:r>
    </w:p>
    <w:p w14:paraId="646CD8E1" w14:textId="77777777" w:rsidR="007A09F6" w:rsidRPr="001D505E" w:rsidRDefault="007A09F6" w:rsidP="007A09F6">
      <w:pPr>
        <w:ind w:left="900" w:hanging="900"/>
        <w:rPr>
          <w:rFonts w:ascii="Source Sans Pro" w:hAnsi="Source Sans Pro" w:cs="Arial"/>
          <w:szCs w:val="22"/>
        </w:rPr>
      </w:pPr>
    </w:p>
    <w:p w14:paraId="3A604815" w14:textId="77777777" w:rsidR="007A09F6" w:rsidRPr="001D505E" w:rsidRDefault="007A09F6" w:rsidP="00565140">
      <w:pPr>
        <w:tabs>
          <w:tab w:val="left" w:pos="1170"/>
        </w:tabs>
        <w:ind w:left="1620" w:hanging="1620"/>
        <w:rPr>
          <w:rFonts w:ascii="Source Sans Pro" w:hAnsi="Source Sans Pro" w:cs="Arial"/>
          <w:b/>
          <w:szCs w:val="22"/>
        </w:rPr>
      </w:pPr>
      <w:r w:rsidRPr="001D505E">
        <w:rPr>
          <w:rFonts w:ascii="Source Sans Pro" w:hAnsi="Source Sans Pro" w:cs="Arial"/>
          <w:b/>
          <w:szCs w:val="22"/>
        </w:rPr>
        <w:t xml:space="preserve">Outcome:  </w:t>
      </w:r>
      <w:r w:rsidRPr="001D505E">
        <w:rPr>
          <w:rFonts w:ascii="Source Sans Pro" w:hAnsi="Source Sans Pro" w:cs="Arial"/>
          <w:b/>
          <w:bCs/>
          <w:szCs w:val="22"/>
        </w:rPr>
        <w:t xml:space="preserve">1.8.  </w:t>
      </w:r>
      <w:r w:rsidRPr="001D505E">
        <w:rPr>
          <w:rFonts w:ascii="Source Sans Pro" w:hAnsi="Source Sans Pro" w:cs="Arial"/>
          <w:b/>
          <w:bCs/>
          <w:szCs w:val="22"/>
        </w:rPr>
        <w:tab/>
        <w:t>Operations Management</w:t>
      </w:r>
    </w:p>
    <w:p w14:paraId="1ABA2573" w14:textId="77777777" w:rsidR="007A09F6" w:rsidRPr="001D505E" w:rsidRDefault="007A09F6" w:rsidP="00565140">
      <w:pPr>
        <w:ind w:left="1620"/>
        <w:rPr>
          <w:rFonts w:ascii="Source Sans Pro" w:hAnsi="Source Sans Pro" w:cs="Arial"/>
          <w:bCs/>
          <w:szCs w:val="22"/>
        </w:rPr>
      </w:pPr>
      <w:r w:rsidRPr="001D505E">
        <w:rPr>
          <w:rFonts w:ascii="Source Sans Pro" w:hAnsi="Source Sans Pro" w:cs="Arial"/>
          <w:bCs/>
          <w:szCs w:val="22"/>
        </w:rPr>
        <w:t>Plan, organize and monitor an organization or department to maximize contribution to organizational goals and objectives.</w:t>
      </w:r>
    </w:p>
    <w:p w14:paraId="723B5BC1" w14:textId="77777777"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6A3BF70B"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1.8.5. </w:t>
      </w:r>
      <w:r w:rsidRPr="001D505E">
        <w:rPr>
          <w:rFonts w:ascii="Source Sans Pro" w:hAnsi="Source Sans Pro" w:cs="Arial"/>
          <w:szCs w:val="22"/>
        </w:rPr>
        <w:tab/>
        <w:t>Use inventory and control systems to purchase materials, supplies and equipment (e.g., Last In, First Out [LIFO]; First In, First Out [FIFO]; Just in Time [JIT]; LEAN).</w:t>
      </w:r>
    </w:p>
    <w:p w14:paraId="19814B9F"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1.8.6. </w:t>
      </w:r>
      <w:r w:rsidRPr="001D505E">
        <w:rPr>
          <w:rFonts w:ascii="Source Sans Pro" w:hAnsi="Source Sans Pro" w:cs="Arial"/>
          <w:szCs w:val="22"/>
        </w:rPr>
        <w:tab/>
        <w:t>Identify the advantages and disadvantages of carrying cost and Just-in-Time (JIT) production systems and the effects of maintaining inventory (e.g., perishable, shrinkage, insurance) on profitability.</w:t>
      </w:r>
    </w:p>
    <w:p w14:paraId="103ED873" w14:textId="77777777" w:rsidR="007A09F6" w:rsidRPr="001D505E" w:rsidRDefault="007A09F6" w:rsidP="007A09F6">
      <w:pPr>
        <w:ind w:left="900" w:hanging="900"/>
        <w:rPr>
          <w:rFonts w:ascii="Source Sans Pro" w:hAnsi="Source Sans Pro" w:cs="Arial"/>
          <w:b/>
          <w:szCs w:val="22"/>
        </w:rPr>
      </w:pPr>
      <w:r w:rsidRPr="001D505E">
        <w:rPr>
          <w:rFonts w:ascii="Source Sans Pro" w:hAnsi="Source Sans Pro" w:cs="Arial"/>
          <w:szCs w:val="22"/>
        </w:rPr>
        <w:t xml:space="preserve">1.8.8. </w:t>
      </w:r>
      <w:r w:rsidRPr="001D505E">
        <w:rPr>
          <w:rFonts w:ascii="Source Sans Pro" w:hAnsi="Source Sans Pro" w:cs="Arial"/>
          <w:szCs w:val="22"/>
        </w:rPr>
        <w:tab/>
        <w:t>Identify routine activities for maintaining business facilities and equipment.</w:t>
      </w:r>
    </w:p>
    <w:p w14:paraId="34D2BF33" w14:textId="77777777" w:rsidR="007A09F6" w:rsidRPr="001D505E" w:rsidRDefault="007A09F6" w:rsidP="00565140">
      <w:pPr>
        <w:rPr>
          <w:rFonts w:ascii="Source Sans Pro" w:hAnsi="Source Sans Pro" w:cs="Arial"/>
          <w:b/>
          <w:szCs w:val="22"/>
        </w:rPr>
      </w:pPr>
    </w:p>
    <w:p w14:paraId="13FDE411" w14:textId="77777777" w:rsidR="007A09F6" w:rsidRPr="001D505E" w:rsidRDefault="007A09F6" w:rsidP="00565140">
      <w:pPr>
        <w:ind w:left="1620" w:hanging="1620"/>
        <w:rPr>
          <w:rFonts w:ascii="Source Sans Pro" w:hAnsi="Source Sans Pro" w:cs="Arial"/>
          <w:b/>
          <w:szCs w:val="22"/>
        </w:rPr>
      </w:pPr>
      <w:r w:rsidRPr="001D505E">
        <w:rPr>
          <w:rFonts w:ascii="Source Sans Pro" w:hAnsi="Source Sans Pro" w:cs="Arial"/>
          <w:b/>
          <w:szCs w:val="22"/>
        </w:rPr>
        <w:t xml:space="preserve">Outcome:  </w:t>
      </w:r>
      <w:r w:rsidRPr="001D505E">
        <w:rPr>
          <w:rFonts w:ascii="Source Sans Pro" w:hAnsi="Source Sans Pro" w:cs="Arial"/>
          <w:b/>
          <w:bCs/>
          <w:szCs w:val="22"/>
        </w:rPr>
        <w:t xml:space="preserve">1.10.  </w:t>
      </w:r>
      <w:r w:rsidRPr="001D505E">
        <w:rPr>
          <w:rFonts w:ascii="Source Sans Pro" w:hAnsi="Source Sans Pro" w:cs="Arial"/>
          <w:b/>
          <w:bCs/>
          <w:szCs w:val="22"/>
        </w:rPr>
        <w:tab/>
        <w:t>Sales and Marketing</w:t>
      </w:r>
    </w:p>
    <w:p w14:paraId="0E23202B" w14:textId="77777777" w:rsidR="007A09F6" w:rsidRPr="001D505E" w:rsidRDefault="007A09F6" w:rsidP="00565140">
      <w:pPr>
        <w:ind w:left="1620"/>
        <w:rPr>
          <w:rFonts w:ascii="Source Sans Pro" w:hAnsi="Source Sans Pro" w:cs="Arial"/>
          <w:bCs/>
          <w:szCs w:val="22"/>
        </w:rPr>
      </w:pPr>
      <w:r w:rsidRPr="001D505E">
        <w:rPr>
          <w:rFonts w:ascii="Source Sans Pro" w:hAnsi="Source Sans Pro" w:cs="Arial"/>
          <w:bCs/>
          <w:szCs w:val="22"/>
        </w:rPr>
        <w:t>Manage pricing, place, promotion, packaging, positioning and public relations to improve quality customer service.</w:t>
      </w:r>
    </w:p>
    <w:p w14:paraId="7495C9BD" w14:textId="612E457B"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316959BD"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1.10.1. </w:t>
      </w:r>
      <w:r w:rsidRPr="001D505E">
        <w:rPr>
          <w:rFonts w:ascii="Source Sans Pro" w:hAnsi="Source Sans Pro" w:cs="Arial"/>
          <w:szCs w:val="22"/>
        </w:rPr>
        <w:tab/>
        <w:t>Identify how the roles of sales, advertising and public relations contribute to a company’s brand.</w:t>
      </w:r>
    </w:p>
    <w:p w14:paraId="31A467BA"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1.10.2. </w:t>
      </w:r>
      <w:r w:rsidRPr="001D505E">
        <w:rPr>
          <w:rFonts w:ascii="Source Sans Pro" w:hAnsi="Source Sans Pro" w:cs="Arial"/>
          <w:szCs w:val="22"/>
        </w:rPr>
        <w:tab/>
        <w:t>Determine the customer's needs and identify solutions.</w:t>
      </w:r>
    </w:p>
    <w:p w14:paraId="0B2C09AA"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1.10.3. </w:t>
      </w:r>
      <w:r w:rsidRPr="001D505E">
        <w:rPr>
          <w:rFonts w:ascii="Source Sans Pro" w:hAnsi="Source Sans Pro" w:cs="Arial"/>
          <w:szCs w:val="22"/>
        </w:rPr>
        <w:tab/>
        <w:t>Communicate features, benefits and warranties of a product or service to the customer.</w:t>
      </w:r>
    </w:p>
    <w:p w14:paraId="337B6FFD"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1.10.4. </w:t>
      </w:r>
      <w:r w:rsidRPr="001D505E">
        <w:rPr>
          <w:rFonts w:ascii="Source Sans Pro" w:hAnsi="Source Sans Pro" w:cs="Arial"/>
          <w:szCs w:val="22"/>
        </w:rPr>
        <w:tab/>
        <w:t>Identify the company policies and procedures for initiating product and service improvements.</w:t>
      </w:r>
    </w:p>
    <w:p w14:paraId="2183FD5A"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1.10.5.</w:t>
      </w:r>
      <w:r w:rsidRPr="001D505E">
        <w:rPr>
          <w:rFonts w:ascii="Source Sans Pro" w:hAnsi="Source Sans Pro" w:cs="Arial"/>
          <w:szCs w:val="22"/>
        </w:rPr>
        <w:tab/>
        <w:t>Monitor customer expectations and determine product/service satisfaction by using measurement tools.</w:t>
      </w:r>
    </w:p>
    <w:p w14:paraId="5F9B2143" w14:textId="77777777" w:rsidR="007A09F6" w:rsidRPr="001D505E" w:rsidRDefault="007A09F6" w:rsidP="007A09F6">
      <w:pPr>
        <w:ind w:left="1620" w:hanging="1620"/>
        <w:rPr>
          <w:rFonts w:ascii="Source Sans Pro" w:hAnsi="Source Sans Pro" w:cs="Arial"/>
          <w:b/>
          <w:szCs w:val="22"/>
        </w:rPr>
      </w:pPr>
    </w:p>
    <w:p w14:paraId="5D57F0B0" w14:textId="1E9C962C" w:rsidR="007A09F6" w:rsidRPr="001D505E" w:rsidRDefault="007A09F6" w:rsidP="002B170C">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1.12.</w:t>
      </w:r>
      <w:r w:rsidR="00565140">
        <w:rPr>
          <w:rFonts w:ascii="Source Sans Pro" w:hAnsi="Source Sans Pro" w:cs="Arial"/>
          <w:b/>
          <w:bCs/>
          <w:szCs w:val="22"/>
        </w:rPr>
        <w:tab/>
      </w:r>
      <w:r w:rsidRPr="001D505E">
        <w:rPr>
          <w:rFonts w:ascii="Source Sans Pro" w:hAnsi="Source Sans Pro" w:cs="Arial"/>
          <w:b/>
          <w:bCs/>
          <w:szCs w:val="22"/>
        </w:rPr>
        <w:t>Site and Personal Safety Procedures</w:t>
      </w:r>
    </w:p>
    <w:p w14:paraId="11B9789E" w14:textId="77777777" w:rsidR="007A09F6" w:rsidRPr="001D505E" w:rsidRDefault="007A09F6" w:rsidP="002B170C">
      <w:pPr>
        <w:ind w:left="1620"/>
        <w:rPr>
          <w:rFonts w:ascii="Source Sans Pro" w:hAnsi="Source Sans Pro" w:cs="Arial"/>
          <w:b/>
          <w:bCs/>
          <w:strike/>
          <w:szCs w:val="22"/>
        </w:rPr>
      </w:pPr>
      <w:r w:rsidRPr="001D505E">
        <w:rPr>
          <w:rFonts w:ascii="Source Sans Pro" w:hAnsi="Source Sans Pro" w:cs="Arial"/>
          <w:bCs/>
          <w:szCs w:val="22"/>
        </w:rPr>
        <w:t>Follow site and personal safety procedures in specific situations with specialized tools and equipment, evaluate the situation and take corrective action.</w:t>
      </w:r>
    </w:p>
    <w:p w14:paraId="1354EF5D" w14:textId="77777777"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3C6F6B79"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1.12.1. </w:t>
      </w:r>
      <w:r w:rsidRPr="001D505E">
        <w:rPr>
          <w:rFonts w:ascii="Source Sans Pro" w:hAnsi="Source Sans Pro" w:cs="Arial"/>
          <w:szCs w:val="22"/>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r w:rsidRPr="001D505E">
        <w:rPr>
          <w:rFonts w:ascii="Source Sans Pro" w:hAnsi="Source Sans Pro" w:cs="Arial"/>
          <w:szCs w:val="22"/>
        </w:rPr>
        <w:tab/>
      </w:r>
    </w:p>
    <w:p w14:paraId="197ACCA3"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1.12.2. </w:t>
      </w:r>
      <w:r w:rsidRPr="001D505E">
        <w:rPr>
          <w:rFonts w:ascii="Source Sans Pro" w:hAnsi="Source Sans Pro" w:cs="Arial"/>
          <w:szCs w:val="22"/>
        </w:rPr>
        <w:tab/>
        <w:t>Interpret safety signs and symbols.</w:t>
      </w:r>
    </w:p>
    <w:p w14:paraId="17094E3A"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1.12.4. </w:t>
      </w:r>
      <w:r w:rsidRPr="001D505E">
        <w:rPr>
          <w:rFonts w:ascii="Source Sans Pro" w:hAnsi="Source Sans Pro" w:cs="Arial"/>
          <w:szCs w:val="22"/>
        </w:rPr>
        <w:tab/>
        <w:t>Describe how working under the influence of drugs and alcohol increases the risk of accident, lowers productivity, raises insurance costs and reduces profits.</w:t>
      </w:r>
    </w:p>
    <w:p w14:paraId="5B0AC5B6"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lastRenderedPageBreak/>
        <w:t xml:space="preserve">1.12.5. </w:t>
      </w:r>
      <w:r w:rsidRPr="001D505E">
        <w:rPr>
          <w:rFonts w:ascii="Source Sans Pro" w:hAnsi="Source Sans Pro" w:cs="Arial"/>
          <w:szCs w:val="22"/>
        </w:rPr>
        <w:tab/>
        <w:t>Identify the location of emergency flush showers, eyewash fountains, Safety Data Sheets (SDSs), fire alarms and exits.</w:t>
      </w:r>
    </w:p>
    <w:p w14:paraId="474FAB43"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1.12.6. </w:t>
      </w:r>
      <w:r w:rsidRPr="001D505E">
        <w:rPr>
          <w:rFonts w:ascii="Source Sans Pro" w:hAnsi="Source Sans Pro" w:cs="Arial"/>
          <w:szCs w:val="22"/>
        </w:rPr>
        <w:tab/>
        <w:t>Identify procedures for the handling, storage and disposal of hazardous materials.</w:t>
      </w:r>
    </w:p>
    <w:p w14:paraId="566A0281"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1.12.7. </w:t>
      </w:r>
      <w:r w:rsidRPr="001D505E">
        <w:rPr>
          <w:rFonts w:ascii="Source Sans Pro" w:hAnsi="Source Sans Pro" w:cs="Arial"/>
          <w:szCs w:val="22"/>
        </w:rPr>
        <w:tab/>
        <w:t>Select, use, store, maintain and dispose of personal protective equipment (PPE), appropriate to job tasks, conditions and materials.</w:t>
      </w:r>
    </w:p>
    <w:p w14:paraId="3BEEEE8C"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1.12.8. </w:t>
      </w:r>
      <w:r w:rsidRPr="001D505E">
        <w:rPr>
          <w:rFonts w:ascii="Source Sans Pro" w:hAnsi="Source Sans Pro" w:cs="Arial"/>
          <w:szCs w:val="22"/>
        </w:rPr>
        <w:tab/>
        <w:t>Identify safety hazards and take corrective measures.</w:t>
      </w:r>
    </w:p>
    <w:p w14:paraId="584248F9"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1.12.9. </w:t>
      </w:r>
      <w:r w:rsidRPr="001D505E">
        <w:rPr>
          <w:rFonts w:ascii="Source Sans Pro" w:hAnsi="Source Sans Pro" w:cs="Arial"/>
          <w:szCs w:val="22"/>
        </w:rPr>
        <w:tab/>
        <w:t>Identify, inspect and use safety equipment appropriate for the task.</w:t>
      </w:r>
    </w:p>
    <w:p w14:paraId="01F669AE"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1.12.10.</w:t>
      </w:r>
      <w:r w:rsidRPr="001D505E">
        <w:rPr>
          <w:rFonts w:ascii="Source Sans Pro" w:hAnsi="Source Sans Pro" w:cs="Arial"/>
          <w:szCs w:val="22"/>
        </w:rPr>
        <w:tab/>
        <w:t>Follow established procedures for the administration of first aid and contact emergency medical personnel when necessary.</w:t>
      </w:r>
    </w:p>
    <w:p w14:paraId="6540D6EE" w14:textId="77777777" w:rsidR="007A09F6" w:rsidRPr="001D505E" w:rsidRDefault="007A09F6" w:rsidP="007A09F6">
      <w:pPr>
        <w:rPr>
          <w:rFonts w:ascii="Source Sans Pro" w:hAnsi="Source Sans Pro" w:cs="Arial"/>
          <w:szCs w:val="22"/>
        </w:rPr>
      </w:pPr>
      <w:r w:rsidRPr="001D505E">
        <w:rPr>
          <w:rFonts w:ascii="Source Sans Pro" w:hAnsi="Source Sans Pro" w:cs="Arial"/>
          <w:szCs w:val="22"/>
        </w:rPr>
        <w:t>1.12.15.   Select and operate fire extinguishers based on the class of fire.</w:t>
      </w:r>
    </w:p>
    <w:p w14:paraId="42F133E2" w14:textId="77777777" w:rsidR="007A09F6" w:rsidRPr="001D505E" w:rsidRDefault="007A09F6" w:rsidP="007A09F6">
      <w:pPr>
        <w:ind w:left="900" w:hanging="900"/>
        <w:rPr>
          <w:rFonts w:ascii="Source Sans Pro" w:hAnsi="Source Sans Pro" w:cs="Arial"/>
          <w:szCs w:val="22"/>
        </w:rPr>
      </w:pPr>
    </w:p>
    <w:p w14:paraId="16CC5CBA" w14:textId="77777777" w:rsidR="007A09F6" w:rsidRPr="001D505E" w:rsidRDefault="007A09F6" w:rsidP="007A09F6">
      <w:pPr>
        <w:ind w:left="1620" w:hanging="1620"/>
        <w:outlineLvl w:val="0"/>
        <w:rPr>
          <w:rFonts w:ascii="Source Sans Pro" w:hAnsi="Source Sans Pro" w:cs="Arial"/>
          <w:b/>
          <w:bCs/>
          <w:color w:val="002060"/>
          <w:szCs w:val="22"/>
        </w:rPr>
      </w:pPr>
      <w:r w:rsidRPr="001D505E">
        <w:rPr>
          <w:rFonts w:ascii="Source Sans Pro" w:hAnsi="Source Sans Pro" w:cs="Arial"/>
          <w:b/>
          <w:bCs/>
          <w:color w:val="002060"/>
          <w:szCs w:val="22"/>
        </w:rPr>
        <w:t xml:space="preserve">Strand 4. </w:t>
      </w:r>
      <w:r w:rsidRPr="001D505E">
        <w:rPr>
          <w:rFonts w:ascii="Source Sans Pro" w:hAnsi="Source Sans Pro" w:cs="Arial"/>
          <w:b/>
          <w:bCs/>
          <w:color w:val="002060"/>
          <w:szCs w:val="22"/>
        </w:rPr>
        <w:tab/>
        <w:t>Power Systems</w:t>
      </w:r>
    </w:p>
    <w:p w14:paraId="390E16A6" w14:textId="77777777" w:rsidR="007A09F6" w:rsidRPr="001D505E" w:rsidRDefault="007A09F6" w:rsidP="007A09F6">
      <w:pPr>
        <w:ind w:left="1620"/>
        <w:outlineLvl w:val="0"/>
        <w:rPr>
          <w:rFonts w:ascii="Source Sans Pro" w:hAnsi="Source Sans Pro" w:cs="Arial"/>
          <w:b/>
          <w:bCs/>
          <w:strike/>
          <w:szCs w:val="22"/>
        </w:rPr>
      </w:pPr>
      <w:r w:rsidRPr="001D505E">
        <w:rPr>
          <w:rFonts w:ascii="Source Sans Pro" w:hAnsi="Source Sans Pro" w:cs="Arial"/>
          <w:bCs/>
          <w:szCs w:val="22"/>
        </w:rPr>
        <w:t>Learners apply principles of tool use, power transmission, hydraulics, pneumatics, two- and four-stroke cycle combustion, exhaust, ignition, fuel, starting and charging, steering, HVAC, and lubrication systems to operate, to maintain and repair equipment.</w:t>
      </w:r>
    </w:p>
    <w:p w14:paraId="6C87B84B" w14:textId="77777777" w:rsidR="007A09F6" w:rsidRPr="001D505E" w:rsidRDefault="007A09F6" w:rsidP="007A09F6">
      <w:pPr>
        <w:ind w:left="1620" w:hanging="1620"/>
        <w:rPr>
          <w:rFonts w:ascii="Source Sans Pro" w:hAnsi="Source Sans Pro" w:cs="Arial"/>
          <w:b/>
          <w:szCs w:val="22"/>
        </w:rPr>
      </w:pPr>
    </w:p>
    <w:p w14:paraId="2DB5F4DB" w14:textId="5E7A8ADF" w:rsidR="007A09F6" w:rsidRPr="001D505E" w:rsidRDefault="007A09F6" w:rsidP="00565140">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 xml:space="preserve">4.1.  </w:t>
      </w:r>
      <w:r w:rsidR="00565140">
        <w:rPr>
          <w:rFonts w:ascii="Source Sans Pro" w:hAnsi="Source Sans Pro" w:cs="Arial"/>
          <w:b/>
          <w:bCs/>
          <w:szCs w:val="22"/>
        </w:rPr>
        <w:tab/>
      </w:r>
      <w:r w:rsidRPr="001D505E">
        <w:rPr>
          <w:rFonts w:ascii="Source Sans Pro" w:hAnsi="Source Sans Pro" w:cs="Arial"/>
          <w:b/>
          <w:bCs/>
          <w:szCs w:val="22"/>
        </w:rPr>
        <w:t>Tool, Stationary and Mobile Equipment Maintenance</w:t>
      </w:r>
    </w:p>
    <w:p w14:paraId="387F46B5" w14:textId="77777777" w:rsidR="007A09F6" w:rsidRPr="001D505E" w:rsidRDefault="007A09F6" w:rsidP="007A09F6">
      <w:pPr>
        <w:ind w:left="1620"/>
        <w:rPr>
          <w:rFonts w:ascii="Source Sans Pro" w:hAnsi="Source Sans Pro" w:cs="Arial"/>
          <w:bCs/>
          <w:szCs w:val="22"/>
        </w:rPr>
      </w:pPr>
      <w:r w:rsidRPr="001D505E">
        <w:rPr>
          <w:rFonts w:ascii="Source Sans Pro" w:hAnsi="Source Sans Pro" w:cs="Arial"/>
          <w:bCs/>
          <w:szCs w:val="22"/>
        </w:rPr>
        <w:t>Inspect, clean, maintain and perform planned preventative maintenance on equipment.</w:t>
      </w:r>
    </w:p>
    <w:p w14:paraId="05C85CBB" w14:textId="0F79D51D"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729A36A4"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4.1.1.</w:t>
      </w:r>
      <w:r w:rsidRPr="001D505E">
        <w:rPr>
          <w:rFonts w:ascii="Source Sans Pro" w:hAnsi="Source Sans Pro" w:cs="Arial"/>
          <w:szCs w:val="22"/>
        </w:rPr>
        <w:tab/>
        <w:t>Inspect, clean, maintain and perform preventative maintenance on equipment</w:t>
      </w:r>
    </w:p>
    <w:p w14:paraId="212F2113"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4.1.7.</w:t>
      </w:r>
      <w:r w:rsidRPr="001D505E">
        <w:rPr>
          <w:rFonts w:ascii="Source Sans Pro" w:hAnsi="Source Sans Pro" w:cs="Arial"/>
          <w:szCs w:val="22"/>
        </w:rPr>
        <w:tab/>
        <w:t>Inspect fluid leakage, fluid levels and the condition of fluids.</w:t>
      </w:r>
    </w:p>
    <w:p w14:paraId="2814942B"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4.1.8.</w:t>
      </w:r>
      <w:r w:rsidRPr="001D505E">
        <w:rPr>
          <w:rFonts w:ascii="Source Sans Pro" w:hAnsi="Source Sans Pro" w:cs="Arial"/>
          <w:szCs w:val="22"/>
        </w:rPr>
        <w:tab/>
        <w:t>Inspect, clean, lubricate, and adjust equipment for safe operation.</w:t>
      </w:r>
    </w:p>
    <w:p w14:paraId="38850D4A"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4.1.9.</w:t>
      </w:r>
      <w:r w:rsidRPr="001D505E">
        <w:rPr>
          <w:rFonts w:ascii="Source Sans Pro" w:hAnsi="Source Sans Pro" w:cs="Arial"/>
          <w:szCs w:val="22"/>
        </w:rPr>
        <w:tab/>
        <w:t>Select fluids, maintain fluid levels and replace system filters per OEM (original equipment manufacturer) specification.</w:t>
      </w:r>
    </w:p>
    <w:p w14:paraId="635B974A" w14:textId="77777777" w:rsidR="007A09F6" w:rsidRPr="001D505E" w:rsidRDefault="007A09F6" w:rsidP="007A09F6">
      <w:pPr>
        <w:ind w:left="900" w:hanging="900"/>
        <w:rPr>
          <w:rFonts w:ascii="Source Sans Pro" w:hAnsi="Source Sans Pro" w:cs="Arial"/>
          <w:szCs w:val="22"/>
        </w:rPr>
      </w:pPr>
    </w:p>
    <w:p w14:paraId="4BC7CFB1" w14:textId="77777777" w:rsidR="007A09F6" w:rsidRPr="001D505E" w:rsidRDefault="007A09F6" w:rsidP="007A09F6">
      <w:pPr>
        <w:ind w:left="1710" w:hanging="171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 xml:space="preserve">4.2.  </w:t>
      </w:r>
      <w:r w:rsidRPr="001D505E">
        <w:rPr>
          <w:rFonts w:ascii="Source Sans Pro" w:hAnsi="Source Sans Pro" w:cs="Arial"/>
          <w:b/>
          <w:bCs/>
          <w:szCs w:val="22"/>
        </w:rPr>
        <w:tab/>
        <w:t>Equipment Operations</w:t>
      </w:r>
    </w:p>
    <w:p w14:paraId="4B77A306" w14:textId="77777777" w:rsidR="007A09F6" w:rsidRPr="001D505E" w:rsidRDefault="007A09F6" w:rsidP="007A09F6">
      <w:pPr>
        <w:ind w:left="1710"/>
        <w:rPr>
          <w:rFonts w:ascii="Source Sans Pro" w:hAnsi="Source Sans Pro" w:cs="Arial"/>
          <w:bCs/>
          <w:szCs w:val="22"/>
        </w:rPr>
      </w:pPr>
      <w:r w:rsidRPr="001D505E">
        <w:rPr>
          <w:rFonts w:ascii="Source Sans Pro" w:hAnsi="Source Sans Pro" w:cs="Arial"/>
          <w:bCs/>
          <w:szCs w:val="22"/>
        </w:rPr>
        <w:t>Operate and maintain mechanical equipment and power systems.</w:t>
      </w:r>
    </w:p>
    <w:p w14:paraId="47B60255" w14:textId="77777777"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2C8458F6"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4.2.4. </w:t>
      </w:r>
      <w:r w:rsidRPr="001D505E">
        <w:rPr>
          <w:rFonts w:ascii="Source Sans Pro" w:hAnsi="Source Sans Pro" w:cs="Arial"/>
          <w:szCs w:val="22"/>
        </w:rPr>
        <w:tab/>
        <w:t>Perform appropriate start-up, operating and shut-down procedures.</w:t>
      </w:r>
    </w:p>
    <w:p w14:paraId="78770E35" w14:textId="77777777" w:rsidR="007A09F6" w:rsidRPr="001D505E" w:rsidRDefault="007A09F6" w:rsidP="007A09F6">
      <w:pPr>
        <w:ind w:left="900" w:hanging="900"/>
        <w:rPr>
          <w:rFonts w:ascii="Source Sans Pro" w:hAnsi="Source Sans Pro" w:cs="Arial"/>
          <w:szCs w:val="22"/>
        </w:rPr>
      </w:pPr>
    </w:p>
    <w:p w14:paraId="30ACCC32" w14:textId="789DF24F" w:rsidR="007A09F6" w:rsidRPr="001D505E" w:rsidRDefault="007A09F6" w:rsidP="007A09F6">
      <w:pPr>
        <w:ind w:left="1710" w:hanging="171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 xml:space="preserve">4.3.  </w:t>
      </w:r>
      <w:r w:rsidR="00B02781" w:rsidRPr="001D505E">
        <w:rPr>
          <w:rFonts w:ascii="Source Sans Pro" w:hAnsi="Source Sans Pro" w:cs="Arial"/>
          <w:b/>
          <w:bCs/>
          <w:szCs w:val="22"/>
        </w:rPr>
        <w:t xml:space="preserve"> </w:t>
      </w:r>
      <w:r w:rsidR="00DE43F4">
        <w:rPr>
          <w:rFonts w:ascii="Source Sans Pro" w:hAnsi="Source Sans Pro" w:cs="Arial"/>
          <w:b/>
          <w:bCs/>
          <w:szCs w:val="22"/>
        </w:rPr>
        <w:t xml:space="preserve">    </w:t>
      </w:r>
      <w:r w:rsidRPr="001D505E">
        <w:rPr>
          <w:rFonts w:ascii="Source Sans Pro" w:hAnsi="Source Sans Pro" w:cs="Arial"/>
          <w:b/>
          <w:bCs/>
          <w:szCs w:val="22"/>
        </w:rPr>
        <w:t>Engines</w:t>
      </w:r>
    </w:p>
    <w:p w14:paraId="402E0708" w14:textId="3A271185" w:rsidR="00AF2780" w:rsidRPr="001D505E" w:rsidRDefault="00AF2780" w:rsidP="00DE43F4">
      <w:pPr>
        <w:ind w:left="1710"/>
        <w:rPr>
          <w:rFonts w:ascii="Source Sans Pro" w:hAnsi="Source Sans Pro" w:cs="Arial"/>
          <w:bCs/>
          <w:szCs w:val="22"/>
        </w:rPr>
      </w:pPr>
      <w:r w:rsidRPr="001D505E">
        <w:rPr>
          <w:rFonts w:ascii="Source Sans Pro" w:hAnsi="Source Sans Pro" w:cs="Arial"/>
          <w:bCs/>
          <w:szCs w:val="22"/>
        </w:rPr>
        <w:t xml:space="preserve">Apply concepts to service components of both small and large internal combustion engines per the Original Equipment Manufacturer (OEM) </w:t>
      </w:r>
      <w:r w:rsidR="00EA2C99" w:rsidRPr="001D505E">
        <w:rPr>
          <w:rFonts w:ascii="Source Sans Pro" w:hAnsi="Source Sans Pro" w:cs="Arial"/>
          <w:bCs/>
          <w:szCs w:val="22"/>
        </w:rPr>
        <w:t>operator’s</w:t>
      </w:r>
      <w:r w:rsidRPr="001D505E">
        <w:rPr>
          <w:rFonts w:ascii="Source Sans Pro" w:hAnsi="Source Sans Pro" w:cs="Arial"/>
          <w:bCs/>
          <w:szCs w:val="22"/>
        </w:rPr>
        <w:t xml:space="preserve"> manual.</w:t>
      </w:r>
    </w:p>
    <w:p w14:paraId="74C91C08" w14:textId="728A56BA"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62455ECF" w14:textId="71C9C1B3"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4.3.1.</w:t>
      </w:r>
      <w:r w:rsidRPr="001D505E">
        <w:rPr>
          <w:rFonts w:ascii="Source Sans Pro" w:hAnsi="Source Sans Pro" w:cs="Arial"/>
          <w:szCs w:val="22"/>
        </w:rPr>
        <w:tab/>
        <w:t xml:space="preserve">Assess the physical and mechanical principles of engine operation, including motion, friction </w:t>
      </w:r>
      <w:r w:rsidR="00EA2C99" w:rsidRPr="001D505E">
        <w:rPr>
          <w:rFonts w:ascii="Source Sans Pro" w:hAnsi="Source Sans Pro" w:cs="Arial"/>
          <w:szCs w:val="22"/>
        </w:rPr>
        <w:t>and thermodynamics</w:t>
      </w:r>
      <w:r w:rsidRPr="001D505E">
        <w:rPr>
          <w:rFonts w:ascii="Source Sans Pro" w:hAnsi="Source Sans Pro" w:cs="Arial"/>
          <w:szCs w:val="22"/>
        </w:rPr>
        <w:t>.</w:t>
      </w:r>
    </w:p>
    <w:p w14:paraId="7E511E2A" w14:textId="002539B0"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4.3.2.   </w:t>
      </w:r>
      <w:r w:rsidRPr="001D505E">
        <w:rPr>
          <w:rFonts w:ascii="Source Sans Pro" w:hAnsi="Source Sans Pro" w:cs="Arial"/>
          <w:szCs w:val="22"/>
        </w:rPr>
        <w:tab/>
        <w:t>Retrieve and record stored on-board diagnostics (OBD) trouble codes and clear codes were applicable.</w:t>
      </w:r>
    </w:p>
    <w:p w14:paraId="08FF203B"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4.3.3.    </w:t>
      </w:r>
      <w:r w:rsidRPr="001D505E">
        <w:rPr>
          <w:rFonts w:ascii="Source Sans Pro" w:hAnsi="Source Sans Pro" w:cs="Arial"/>
          <w:szCs w:val="22"/>
        </w:rPr>
        <w:tab/>
        <w:t>Locate the data plate and determine engine specifications.</w:t>
      </w:r>
    </w:p>
    <w:p w14:paraId="3E842B5C"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4.3.4.   </w:t>
      </w:r>
      <w:r w:rsidRPr="001D505E">
        <w:rPr>
          <w:rFonts w:ascii="Source Sans Pro" w:hAnsi="Source Sans Pro" w:cs="Arial"/>
          <w:szCs w:val="22"/>
        </w:rPr>
        <w:tab/>
        <w:t>Analyze, evaluate, and troubleshoot an engine.</w:t>
      </w:r>
    </w:p>
    <w:p w14:paraId="6F803D8A"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4.3.5.    </w:t>
      </w:r>
      <w:r w:rsidRPr="001D505E">
        <w:rPr>
          <w:rFonts w:ascii="Source Sans Pro" w:hAnsi="Source Sans Pro" w:cs="Arial"/>
          <w:szCs w:val="22"/>
        </w:rPr>
        <w:tab/>
        <w:t>Compare and contrast two-cycle and four-cycle engines and their operating principles.</w:t>
      </w:r>
    </w:p>
    <w:p w14:paraId="25C5BE29"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4.3.6.  </w:t>
      </w:r>
      <w:r w:rsidRPr="001D505E">
        <w:rPr>
          <w:rFonts w:ascii="Source Sans Pro" w:hAnsi="Source Sans Pro" w:cs="Arial"/>
          <w:szCs w:val="22"/>
        </w:rPr>
        <w:tab/>
        <w:t xml:space="preserve">Evaluate engine head and engine block components to determine serviceability </w:t>
      </w:r>
      <w:r w:rsidRPr="001D505E">
        <w:rPr>
          <w:rFonts w:ascii="Source Sans Pro" w:hAnsi="Source Sans Pro"/>
          <w:szCs w:val="22"/>
        </w:rPr>
        <w:t>per the OEM (original equipment manufacturer) specification</w:t>
      </w:r>
      <w:r w:rsidRPr="001D505E">
        <w:rPr>
          <w:rFonts w:ascii="Source Sans Pro" w:hAnsi="Source Sans Pro" w:cs="Arial"/>
          <w:szCs w:val="22"/>
        </w:rPr>
        <w:t>.</w:t>
      </w:r>
    </w:p>
    <w:p w14:paraId="2E1CFB72"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4.3.7.    </w:t>
      </w:r>
      <w:r w:rsidRPr="001D505E">
        <w:rPr>
          <w:rFonts w:ascii="Source Sans Pro" w:hAnsi="Source Sans Pro" w:cs="Arial"/>
          <w:szCs w:val="22"/>
        </w:rPr>
        <w:tab/>
        <w:t>Remove and replace components comprising the engine block and engine head.</w:t>
      </w:r>
    </w:p>
    <w:p w14:paraId="28E70202"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4.3.8.    </w:t>
      </w:r>
      <w:r w:rsidRPr="001D505E">
        <w:rPr>
          <w:rFonts w:ascii="Source Sans Pro" w:hAnsi="Source Sans Pro" w:cs="Arial"/>
          <w:szCs w:val="22"/>
        </w:rPr>
        <w:tab/>
        <w:t xml:space="preserve">Perform the requirements of engine servicing </w:t>
      </w:r>
      <w:r w:rsidRPr="001D505E">
        <w:rPr>
          <w:rFonts w:ascii="Source Sans Pro" w:hAnsi="Source Sans Pro"/>
          <w:szCs w:val="22"/>
        </w:rPr>
        <w:t>per the OEM (original equipment manufacturer) specification</w:t>
      </w:r>
      <w:r w:rsidRPr="001D505E">
        <w:rPr>
          <w:rFonts w:ascii="Source Sans Pro" w:hAnsi="Source Sans Pro" w:cs="Arial"/>
          <w:szCs w:val="22"/>
        </w:rPr>
        <w:t xml:space="preserve"> to maintain emission requirements.</w:t>
      </w:r>
    </w:p>
    <w:p w14:paraId="066E5A22" w14:textId="77777777" w:rsidR="007A09F6" w:rsidRPr="001D505E" w:rsidRDefault="007A09F6" w:rsidP="007A09F6">
      <w:pPr>
        <w:rPr>
          <w:rFonts w:ascii="Source Sans Pro" w:hAnsi="Source Sans Pro" w:cs="Arial"/>
          <w:b/>
          <w:szCs w:val="22"/>
        </w:rPr>
      </w:pPr>
    </w:p>
    <w:p w14:paraId="52847E6D" w14:textId="689C999A" w:rsidR="007A09F6" w:rsidRPr="001D505E" w:rsidRDefault="007A09F6" w:rsidP="007A09F6">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 xml:space="preserve">4.4. </w:t>
      </w:r>
      <w:r w:rsidR="00B02781" w:rsidRPr="001D505E">
        <w:rPr>
          <w:rFonts w:ascii="Source Sans Pro" w:hAnsi="Source Sans Pro" w:cs="Arial"/>
          <w:b/>
          <w:bCs/>
          <w:szCs w:val="22"/>
        </w:rPr>
        <w:t xml:space="preserve">  </w:t>
      </w:r>
      <w:r w:rsidRPr="001D505E">
        <w:rPr>
          <w:rFonts w:ascii="Source Sans Pro" w:hAnsi="Source Sans Pro" w:cs="Arial"/>
          <w:b/>
          <w:bCs/>
          <w:szCs w:val="22"/>
        </w:rPr>
        <w:t>Lubrication and Cooling Systems</w:t>
      </w:r>
    </w:p>
    <w:p w14:paraId="3FF2FEA7" w14:textId="426F6E31" w:rsidR="007A09F6" w:rsidRPr="001D505E" w:rsidRDefault="00F27960" w:rsidP="00DE43F4">
      <w:pPr>
        <w:ind w:left="1530"/>
        <w:rPr>
          <w:rFonts w:ascii="Source Sans Pro" w:hAnsi="Source Sans Pro" w:cs="Arial"/>
          <w:bCs/>
          <w:szCs w:val="22"/>
        </w:rPr>
      </w:pPr>
      <w:r w:rsidRPr="001D505E">
        <w:rPr>
          <w:rFonts w:ascii="Source Sans Pro" w:hAnsi="Source Sans Pro" w:cs="Arial"/>
          <w:bCs/>
          <w:szCs w:val="22"/>
        </w:rPr>
        <w:t xml:space="preserve"> </w:t>
      </w:r>
      <w:r w:rsidR="007A09F6" w:rsidRPr="001D505E">
        <w:rPr>
          <w:rFonts w:ascii="Source Sans Pro" w:hAnsi="Source Sans Pro" w:cs="Arial"/>
          <w:bCs/>
          <w:szCs w:val="22"/>
        </w:rPr>
        <w:t>Inspect lubrication and cooling systems operation.</w:t>
      </w:r>
    </w:p>
    <w:p w14:paraId="68202B73" w14:textId="77777777"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352FD25D"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4.4.1. </w:t>
      </w:r>
      <w:r w:rsidRPr="001D505E">
        <w:rPr>
          <w:rFonts w:ascii="Source Sans Pro" w:hAnsi="Source Sans Pro" w:cs="Arial"/>
          <w:szCs w:val="22"/>
        </w:rPr>
        <w:tab/>
        <w:t>Explain principles of engine lubrication and cooling.</w:t>
      </w:r>
      <w:r w:rsidRPr="001D505E">
        <w:rPr>
          <w:rFonts w:ascii="Source Sans Pro" w:hAnsi="Source Sans Pro" w:cs="Arial"/>
          <w:szCs w:val="22"/>
        </w:rPr>
        <w:tab/>
      </w:r>
    </w:p>
    <w:p w14:paraId="622216B1" w14:textId="77777777" w:rsidR="007A09F6" w:rsidRPr="001D505E" w:rsidRDefault="007A09F6" w:rsidP="007A09F6">
      <w:pPr>
        <w:ind w:left="900" w:hanging="900"/>
        <w:rPr>
          <w:rFonts w:ascii="Source Sans Pro" w:hAnsi="Source Sans Pro"/>
          <w:szCs w:val="22"/>
        </w:rPr>
      </w:pPr>
      <w:r w:rsidRPr="001D505E">
        <w:rPr>
          <w:rFonts w:ascii="Source Sans Pro" w:hAnsi="Source Sans Pro" w:cs="Arial"/>
          <w:szCs w:val="22"/>
        </w:rPr>
        <w:t xml:space="preserve">4.4.2. </w:t>
      </w:r>
      <w:r w:rsidRPr="001D505E">
        <w:rPr>
          <w:rFonts w:ascii="Source Sans Pro" w:hAnsi="Source Sans Pro" w:cs="Arial"/>
          <w:szCs w:val="22"/>
        </w:rPr>
        <w:tab/>
        <w:t xml:space="preserve">Perform </w:t>
      </w:r>
      <w:r w:rsidRPr="001D505E">
        <w:rPr>
          <w:rFonts w:ascii="Source Sans Pro" w:hAnsi="Source Sans Pro"/>
          <w:szCs w:val="22"/>
        </w:rPr>
        <w:t>pressure and sensor test on lubrication and cooling systems.</w:t>
      </w:r>
    </w:p>
    <w:p w14:paraId="06A60FBB" w14:textId="2F22B90E"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4.4.3.</w:t>
      </w:r>
      <w:r w:rsidRPr="001D505E">
        <w:rPr>
          <w:rFonts w:ascii="Source Sans Pro" w:hAnsi="Source Sans Pro" w:cs="Arial"/>
          <w:szCs w:val="22"/>
        </w:rPr>
        <w:tab/>
        <w:t>Understand the purpose fluid sampling, perform fluid sampling procedures and interpret sample reporting.</w:t>
      </w:r>
    </w:p>
    <w:p w14:paraId="2BB63986"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4.4.4. </w:t>
      </w:r>
      <w:r w:rsidRPr="001D505E">
        <w:rPr>
          <w:rFonts w:ascii="Source Sans Pro" w:hAnsi="Source Sans Pro" w:cs="Arial"/>
          <w:szCs w:val="22"/>
        </w:rPr>
        <w:tab/>
        <w:t>Inspect the oil pump gears or rotors, housing, pressure relief devices and pump drive.</w:t>
      </w:r>
    </w:p>
    <w:p w14:paraId="08C99330"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4.4.5. </w:t>
      </w:r>
      <w:r w:rsidRPr="001D505E">
        <w:rPr>
          <w:rFonts w:ascii="Source Sans Pro" w:hAnsi="Source Sans Pro" w:cs="Arial"/>
          <w:szCs w:val="22"/>
        </w:rPr>
        <w:tab/>
        <w:t>Inspect, test and replace the radiator, pressure cap, coolant recovery tank.</w:t>
      </w:r>
    </w:p>
    <w:p w14:paraId="3820532F"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4.4.6. </w:t>
      </w:r>
      <w:r w:rsidRPr="001D505E">
        <w:rPr>
          <w:rFonts w:ascii="Source Sans Pro" w:hAnsi="Source Sans Pro" w:cs="Arial"/>
          <w:szCs w:val="22"/>
        </w:rPr>
        <w:tab/>
        <w:t>Inspect and replace engine system hoses and belts.</w:t>
      </w:r>
    </w:p>
    <w:p w14:paraId="4B23F522"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4.4.7. </w:t>
      </w:r>
      <w:r w:rsidRPr="001D505E">
        <w:rPr>
          <w:rFonts w:ascii="Source Sans Pro" w:hAnsi="Source Sans Pro" w:cs="Arial"/>
          <w:szCs w:val="22"/>
        </w:rPr>
        <w:tab/>
        <w:t>Inspect, test and replace the thermostat and gasket</w:t>
      </w:r>
      <w:r w:rsidRPr="001D505E">
        <w:rPr>
          <w:rFonts w:ascii="Source Sans Pro" w:hAnsi="Source Sans Pro"/>
          <w:szCs w:val="22"/>
        </w:rPr>
        <w:t xml:space="preserve"> </w:t>
      </w:r>
      <w:r w:rsidRPr="001D505E">
        <w:rPr>
          <w:rFonts w:ascii="Source Sans Pro" w:hAnsi="Source Sans Pro" w:cs="Arial"/>
          <w:szCs w:val="22"/>
        </w:rPr>
        <w:t>per original equipment manufacturer (OEM) specification.</w:t>
      </w:r>
    </w:p>
    <w:p w14:paraId="3D8008FF"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4.4.8. </w:t>
      </w:r>
      <w:r w:rsidRPr="001D505E">
        <w:rPr>
          <w:rFonts w:ascii="Source Sans Pro" w:hAnsi="Source Sans Pro" w:cs="Arial"/>
          <w:szCs w:val="22"/>
        </w:rPr>
        <w:tab/>
        <w:t>Test, drain, flush and refill coolant and bleed the cooling system per original equipment manufacturer (OEM) specification.</w:t>
      </w:r>
    </w:p>
    <w:p w14:paraId="73E5EAD6"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4.4.9. </w:t>
      </w:r>
      <w:r w:rsidRPr="001D505E">
        <w:rPr>
          <w:rFonts w:ascii="Source Sans Pro" w:hAnsi="Source Sans Pro" w:cs="Arial"/>
          <w:szCs w:val="22"/>
        </w:rPr>
        <w:tab/>
        <w:t>Inspect, remove and replace the water pump per original equipment manufacturer (OEM) specification.</w:t>
      </w:r>
    </w:p>
    <w:p w14:paraId="566F0987"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4.4.10. </w:t>
      </w:r>
      <w:r w:rsidRPr="001D505E">
        <w:rPr>
          <w:rFonts w:ascii="Source Sans Pro" w:hAnsi="Source Sans Pro" w:cs="Arial"/>
          <w:szCs w:val="22"/>
        </w:rPr>
        <w:tab/>
        <w:t>Inspect and test mechanical and electrical fans, fan clutches, fan shrouds and air dams.</w:t>
      </w:r>
    </w:p>
    <w:p w14:paraId="7CCD6E8F" w14:textId="77777777" w:rsidR="007A09F6" w:rsidRPr="001D505E" w:rsidRDefault="007A09F6" w:rsidP="007A09F6">
      <w:pPr>
        <w:ind w:left="900" w:hanging="900"/>
        <w:rPr>
          <w:rFonts w:ascii="Source Sans Pro" w:hAnsi="Source Sans Pro" w:cs="Arial"/>
          <w:szCs w:val="22"/>
        </w:rPr>
      </w:pPr>
    </w:p>
    <w:p w14:paraId="70176114" w14:textId="6B381BD3" w:rsidR="007A09F6" w:rsidRPr="001D505E" w:rsidRDefault="007A09F6" w:rsidP="006670E5">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4.5.  Fuel, Air Induction and Exhaust System</w:t>
      </w:r>
    </w:p>
    <w:p w14:paraId="4BF4234B" w14:textId="77777777" w:rsidR="007A09F6" w:rsidRPr="001D505E" w:rsidRDefault="007A09F6" w:rsidP="00DE43F4">
      <w:pPr>
        <w:ind w:left="1530"/>
        <w:rPr>
          <w:rFonts w:ascii="Source Sans Pro" w:hAnsi="Source Sans Pro" w:cs="Arial"/>
          <w:bCs/>
          <w:szCs w:val="22"/>
        </w:rPr>
      </w:pPr>
      <w:r w:rsidRPr="001D505E">
        <w:rPr>
          <w:rFonts w:ascii="Source Sans Pro" w:hAnsi="Source Sans Pro" w:cs="Arial"/>
          <w:bCs/>
          <w:szCs w:val="22"/>
        </w:rPr>
        <w:t>Diagnose and repair fuel, air induction and exhaust systems</w:t>
      </w:r>
      <w:r w:rsidRPr="001D505E">
        <w:rPr>
          <w:rFonts w:ascii="Source Sans Pro" w:hAnsi="Source Sans Pro"/>
          <w:szCs w:val="22"/>
        </w:rPr>
        <w:t xml:space="preserve"> </w:t>
      </w:r>
      <w:r w:rsidRPr="001D505E">
        <w:rPr>
          <w:rFonts w:ascii="Source Sans Pro" w:hAnsi="Source Sans Pro" w:cs="Arial"/>
          <w:bCs/>
          <w:szCs w:val="22"/>
        </w:rPr>
        <w:t>and aftertreatment devices (ATD).</w:t>
      </w:r>
    </w:p>
    <w:p w14:paraId="6FFAC4CB" w14:textId="77777777" w:rsidR="007A09F6" w:rsidRPr="001D505E" w:rsidRDefault="007A09F6" w:rsidP="007A09F6">
      <w:pPr>
        <w:rPr>
          <w:rFonts w:ascii="Source Sans Pro" w:hAnsi="Source Sans Pro" w:cs="Arial"/>
          <w:b/>
          <w:szCs w:val="22"/>
        </w:rPr>
      </w:pPr>
      <w:r w:rsidRPr="001D505E">
        <w:rPr>
          <w:rFonts w:ascii="Source Sans Pro" w:hAnsi="Source Sans Pro" w:cs="Arial"/>
          <w:b/>
          <w:szCs w:val="22"/>
        </w:rPr>
        <w:t xml:space="preserve">Competencies </w:t>
      </w:r>
    </w:p>
    <w:p w14:paraId="025C83B4"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4.5.1. </w:t>
      </w:r>
      <w:r w:rsidRPr="001D505E">
        <w:rPr>
          <w:rFonts w:ascii="Source Sans Pro" w:hAnsi="Source Sans Pro" w:cs="Arial"/>
          <w:szCs w:val="22"/>
        </w:rPr>
        <w:tab/>
        <w:t>Explain principles of exhaust, intake, aftertreatment, and turbocharger on designs and operations.</w:t>
      </w:r>
    </w:p>
    <w:p w14:paraId="70449C01"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4.5.2. </w:t>
      </w:r>
      <w:r w:rsidRPr="001D505E">
        <w:rPr>
          <w:rFonts w:ascii="Source Sans Pro" w:hAnsi="Source Sans Pro" w:cs="Arial"/>
          <w:szCs w:val="22"/>
        </w:rPr>
        <w:tab/>
        <w:t xml:space="preserve">Identify and understand starting and drivability issues or concerns. </w:t>
      </w:r>
    </w:p>
    <w:p w14:paraId="32354FDB" w14:textId="786C5D4F"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4.5.3. </w:t>
      </w:r>
      <w:r w:rsidRPr="001D505E">
        <w:rPr>
          <w:rFonts w:ascii="Source Sans Pro" w:hAnsi="Source Sans Pro" w:cs="Arial"/>
          <w:szCs w:val="22"/>
        </w:rPr>
        <w:tab/>
        <w:t>Understand and interpret fuel sampling report for contaminants and quality.</w:t>
      </w:r>
    </w:p>
    <w:p w14:paraId="424558A1"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4.5.4. </w:t>
      </w:r>
      <w:r w:rsidRPr="001D505E">
        <w:rPr>
          <w:rFonts w:ascii="Source Sans Pro" w:hAnsi="Source Sans Pro" w:cs="Arial"/>
          <w:szCs w:val="22"/>
        </w:rPr>
        <w:tab/>
        <w:t>Inspect and test fuel pumps and pump control systems for pressure, regulation and volume.</w:t>
      </w:r>
    </w:p>
    <w:p w14:paraId="796601AF"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4.5.5. </w:t>
      </w:r>
      <w:r w:rsidRPr="001D505E">
        <w:rPr>
          <w:rFonts w:ascii="Source Sans Pro" w:hAnsi="Source Sans Pro" w:cs="Arial"/>
          <w:szCs w:val="22"/>
        </w:rPr>
        <w:tab/>
        <w:t>Inspect and test the cold start system.</w:t>
      </w:r>
    </w:p>
    <w:p w14:paraId="595B97AD"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4.5.6. </w:t>
      </w:r>
      <w:r w:rsidRPr="001D505E">
        <w:rPr>
          <w:rFonts w:ascii="Source Sans Pro" w:hAnsi="Source Sans Pro" w:cs="Arial"/>
          <w:szCs w:val="22"/>
        </w:rPr>
        <w:tab/>
        <w:t>Inspect the air induction system, intake manifold and gaskets for vacuum leaks and unmetered air.</w:t>
      </w:r>
    </w:p>
    <w:p w14:paraId="29D6A07D"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4.5.7. </w:t>
      </w:r>
      <w:r w:rsidRPr="001D505E">
        <w:rPr>
          <w:rFonts w:ascii="Source Sans Pro" w:hAnsi="Source Sans Pro" w:cs="Arial"/>
          <w:szCs w:val="22"/>
        </w:rPr>
        <w:tab/>
        <w:t>Inspect and service governor systems.</w:t>
      </w:r>
    </w:p>
    <w:p w14:paraId="29D7B0AE"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4.5.8. </w:t>
      </w:r>
      <w:r w:rsidRPr="001D505E">
        <w:rPr>
          <w:rFonts w:ascii="Source Sans Pro" w:hAnsi="Source Sans Pro" w:cs="Arial"/>
          <w:szCs w:val="22"/>
        </w:rPr>
        <w:tab/>
        <w:t>Explain fuel injection theory.</w:t>
      </w:r>
    </w:p>
    <w:p w14:paraId="52A1D1CF"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4.5.9. </w:t>
      </w:r>
      <w:r w:rsidRPr="001D505E">
        <w:rPr>
          <w:rFonts w:ascii="Source Sans Pro" w:hAnsi="Source Sans Pro" w:cs="Arial"/>
          <w:szCs w:val="22"/>
        </w:rPr>
        <w:tab/>
        <w:t>Inspect and test fuel injectors per original equipment manufacturer (OEM) specification.</w:t>
      </w:r>
    </w:p>
    <w:p w14:paraId="24FAE0CC" w14:textId="14859A79"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4.5.10. </w:t>
      </w:r>
      <w:r w:rsidRPr="001D505E">
        <w:rPr>
          <w:rFonts w:ascii="Source Sans Pro" w:hAnsi="Source Sans Pro" w:cs="Arial"/>
          <w:szCs w:val="22"/>
        </w:rPr>
        <w:tab/>
        <w:t>Inspect the integrity of the exhaust system and after-treatment components.</w:t>
      </w:r>
    </w:p>
    <w:p w14:paraId="0FD201E1"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4.5.11. </w:t>
      </w:r>
      <w:r w:rsidRPr="001D505E">
        <w:rPr>
          <w:rFonts w:ascii="Source Sans Pro" w:hAnsi="Source Sans Pro" w:cs="Arial"/>
          <w:szCs w:val="22"/>
        </w:rPr>
        <w:tab/>
        <w:t xml:space="preserve">Identify, remove and replace positive crankcase ventilation system components. </w:t>
      </w:r>
    </w:p>
    <w:p w14:paraId="15F7C632"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4.5.12. </w:t>
      </w:r>
      <w:r w:rsidRPr="001D505E">
        <w:rPr>
          <w:rFonts w:ascii="Source Sans Pro" w:hAnsi="Source Sans Pro" w:cs="Arial"/>
          <w:szCs w:val="22"/>
        </w:rPr>
        <w:tab/>
        <w:t xml:space="preserve">Identify the parts and describe the functions of evaporative emission control systems. </w:t>
      </w:r>
    </w:p>
    <w:p w14:paraId="5A45680C" w14:textId="77777777"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4.5.13. </w:t>
      </w:r>
      <w:r w:rsidRPr="001D505E">
        <w:rPr>
          <w:rFonts w:ascii="Source Sans Pro" w:hAnsi="Source Sans Pro" w:cs="Arial"/>
          <w:szCs w:val="22"/>
        </w:rPr>
        <w:tab/>
        <w:t>Check and refill the diesel exhaust fluid and service the diesel particulate filter per original equipment manufacturer (OEM) specification.</w:t>
      </w:r>
    </w:p>
    <w:p w14:paraId="478EA97B" w14:textId="5D7B324C" w:rsidR="007A09F6" w:rsidRPr="001D505E" w:rsidRDefault="007A09F6" w:rsidP="007A09F6">
      <w:pPr>
        <w:ind w:left="900" w:hanging="900"/>
        <w:rPr>
          <w:rFonts w:ascii="Source Sans Pro" w:hAnsi="Source Sans Pro" w:cs="Arial"/>
          <w:szCs w:val="22"/>
        </w:rPr>
      </w:pPr>
      <w:r w:rsidRPr="001D505E">
        <w:rPr>
          <w:rFonts w:ascii="Source Sans Pro" w:hAnsi="Source Sans Pro" w:cs="Arial"/>
          <w:szCs w:val="22"/>
        </w:rPr>
        <w:t xml:space="preserve">4.5.14. </w:t>
      </w:r>
      <w:r w:rsidRPr="001D505E">
        <w:rPr>
          <w:rFonts w:ascii="Source Sans Pro" w:hAnsi="Source Sans Pro" w:cs="Arial"/>
          <w:szCs w:val="22"/>
        </w:rPr>
        <w:tab/>
        <w:t>Identify and describe alternative power systems.</w:t>
      </w:r>
    </w:p>
    <w:p w14:paraId="1599DB2B" w14:textId="77777777" w:rsidR="00B02781" w:rsidRPr="001D505E" w:rsidRDefault="00B02781" w:rsidP="007A09F6">
      <w:pPr>
        <w:ind w:left="900" w:hanging="900"/>
        <w:rPr>
          <w:rFonts w:ascii="Source Sans Pro" w:hAnsi="Source Sans Pro" w:cs="Arial"/>
          <w:szCs w:val="22"/>
        </w:rPr>
      </w:pPr>
    </w:p>
    <w:p w14:paraId="1A68AAA3" w14:textId="77C282E6" w:rsidR="00B02781" w:rsidRPr="001D505E" w:rsidRDefault="00B02781" w:rsidP="006670E5">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4.6.  Ignition System</w:t>
      </w:r>
    </w:p>
    <w:p w14:paraId="3C66E3AA" w14:textId="77777777" w:rsidR="00B02781" w:rsidRPr="001D505E" w:rsidRDefault="00B02781" w:rsidP="00DE43F4">
      <w:pPr>
        <w:ind w:left="1440"/>
        <w:rPr>
          <w:rFonts w:ascii="Source Sans Pro" w:hAnsi="Source Sans Pro" w:cs="Arial"/>
          <w:bCs/>
          <w:szCs w:val="22"/>
        </w:rPr>
      </w:pPr>
      <w:r w:rsidRPr="001D505E">
        <w:rPr>
          <w:rFonts w:ascii="Source Sans Pro" w:hAnsi="Source Sans Pro" w:cs="Arial"/>
          <w:bCs/>
          <w:szCs w:val="22"/>
        </w:rPr>
        <w:t>Perform ignition system diagnostics and repair.</w:t>
      </w:r>
    </w:p>
    <w:p w14:paraId="5238D04A" w14:textId="77777777" w:rsidR="00B02781" w:rsidRPr="001D505E" w:rsidRDefault="00B02781" w:rsidP="00B02781">
      <w:pPr>
        <w:rPr>
          <w:rFonts w:ascii="Source Sans Pro" w:hAnsi="Source Sans Pro" w:cs="Arial"/>
          <w:b/>
          <w:szCs w:val="22"/>
        </w:rPr>
      </w:pPr>
      <w:r w:rsidRPr="001D505E">
        <w:rPr>
          <w:rFonts w:ascii="Source Sans Pro" w:hAnsi="Source Sans Pro" w:cs="Arial"/>
          <w:b/>
          <w:szCs w:val="22"/>
        </w:rPr>
        <w:t xml:space="preserve">Competencies </w:t>
      </w:r>
    </w:p>
    <w:p w14:paraId="689B976C"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4.6.1. </w:t>
      </w:r>
      <w:r w:rsidRPr="001D505E">
        <w:rPr>
          <w:rFonts w:ascii="Source Sans Pro" w:hAnsi="Source Sans Pro" w:cs="Arial"/>
          <w:szCs w:val="22"/>
        </w:rPr>
        <w:tab/>
        <w:t>Explain basic ignition system theory.</w:t>
      </w:r>
    </w:p>
    <w:p w14:paraId="340D03B2" w14:textId="000E698D"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4.6.2. </w:t>
      </w:r>
      <w:r w:rsidRPr="001D505E">
        <w:rPr>
          <w:rFonts w:ascii="Source Sans Pro" w:hAnsi="Source Sans Pro" w:cs="Arial"/>
          <w:szCs w:val="22"/>
        </w:rPr>
        <w:tab/>
        <w:t>Use wiring diagrams and schematics to troubleshoot and repair ignition system components</w:t>
      </w:r>
      <w:r w:rsidR="00595351" w:rsidRPr="001D505E">
        <w:rPr>
          <w:rFonts w:ascii="Source Sans Pro" w:hAnsi="Source Sans Pro" w:cs="Arial"/>
          <w:szCs w:val="22"/>
        </w:rPr>
        <w:t>.</w:t>
      </w:r>
    </w:p>
    <w:p w14:paraId="725387FF"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4.6.3. </w:t>
      </w:r>
      <w:r w:rsidRPr="001D505E">
        <w:rPr>
          <w:rFonts w:ascii="Source Sans Pro" w:hAnsi="Source Sans Pro" w:cs="Arial"/>
          <w:szCs w:val="22"/>
        </w:rPr>
        <w:tab/>
        <w:t>Diagnose and repair ignition system problems</w:t>
      </w:r>
      <w:r w:rsidRPr="001D505E">
        <w:rPr>
          <w:rFonts w:ascii="Source Sans Pro" w:hAnsi="Source Sans Pro"/>
          <w:szCs w:val="22"/>
        </w:rPr>
        <w:t xml:space="preserve"> </w:t>
      </w:r>
      <w:r w:rsidRPr="001D505E">
        <w:rPr>
          <w:rFonts w:ascii="Source Sans Pro" w:hAnsi="Source Sans Pro" w:cs="Arial"/>
          <w:szCs w:val="22"/>
        </w:rPr>
        <w:t>for drivability.</w:t>
      </w:r>
    </w:p>
    <w:p w14:paraId="099534A8"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lastRenderedPageBreak/>
        <w:t xml:space="preserve">4.6.4. </w:t>
      </w:r>
      <w:r w:rsidRPr="001D505E">
        <w:rPr>
          <w:rFonts w:ascii="Source Sans Pro" w:hAnsi="Source Sans Pro" w:cs="Arial"/>
          <w:szCs w:val="22"/>
        </w:rPr>
        <w:tab/>
        <w:t>Inspect, test, and replace ignition system circuit wiring and components.</w:t>
      </w:r>
    </w:p>
    <w:p w14:paraId="3C11BD9D"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4.6.5. </w:t>
      </w:r>
      <w:r w:rsidRPr="001D505E">
        <w:rPr>
          <w:rFonts w:ascii="Source Sans Pro" w:hAnsi="Source Sans Pro" w:cs="Arial"/>
          <w:szCs w:val="22"/>
        </w:rPr>
        <w:tab/>
        <w:t xml:space="preserve">Identify, describe, adjust ignition system timing, timing advance and retard. </w:t>
      </w:r>
    </w:p>
    <w:p w14:paraId="72209663" w14:textId="77777777" w:rsidR="00DE43F4" w:rsidRDefault="00DE43F4" w:rsidP="00DE43F4">
      <w:pPr>
        <w:rPr>
          <w:rFonts w:ascii="Source Sans Pro" w:hAnsi="Source Sans Pro" w:cs="Arial"/>
          <w:b/>
          <w:szCs w:val="22"/>
        </w:rPr>
      </w:pPr>
    </w:p>
    <w:p w14:paraId="0FA40CCD" w14:textId="17A00D07" w:rsidR="00B02781" w:rsidRPr="00DE43F4" w:rsidRDefault="00B02781" w:rsidP="00DE43F4">
      <w:pPr>
        <w:rPr>
          <w:rFonts w:ascii="Source Sans Pro" w:hAnsi="Source Sans Pro" w:cs="Arial"/>
          <w:b/>
          <w:szCs w:val="22"/>
        </w:rPr>
      </w:pPr>
      <w:r w:rsidRPr="001D505E">
        <w:rPr>
          <w:rFonts w:ascii="Source Sans Pro" w:hAnsi="Source Sans Pro" w:cs="Arial"/>
          <w:b/>
          <w:szCs w:val="22"/>
        </w:rPr>
        <w:t xml:space="preserve">Outcome:  </w:t>
      </w:r>
      <w:r w:rsidRPr="001D505E">
        <w:rPr>
          <w:rFonts w:ascii="Source Sans Pro" w:hAnsi="Source Sans Pro" w:cs="Arial"/>
          <w:b/>
          <w:bCs/>
          <w:szCs w:val="22"/>
        </w:rPr>
        <w:t>4.7.  Transmission of Power</w:t>
      </w:r>
    </w:p>
    <w:p w14:paraId="238BC301" w14:textId="77777777" w:rsidR="00B02781" w:rsidRPr="001D505E" w:rsidRDefault="00B02781" w:rsidP="00DE43F4">
      <w:pPr>
        <w:ind w:left="990" w:firstLine="540"/>
        <w:rPr>
          <w:rFonts w:ascii="Source Sans Pro" w:hAnsi="Source Sans Pro" w:cs="Arial"/>
          <w:bCs/>
          <w:szCs w:val="22"/>
        </w:rPr>
      </w:pPr>
      <w:r w:rsidRPr="001D505E">
        <w:rPr>
          <w:rFonts w:ascii="Source Sans Pro" w:hAnsi="Source Sans Pro" w:cs="Arial"/>
          <w:bCs/>
          <w:szCs w:val="22"/>
        </w:rPr>
        <w:t>Diagnose and service power transmission components.</w:t>
      </w:r>
    </w:p>
    <w:p w14:paraId="43C4CF7C" w14:textId="77777777" w:rsidR="00B02781" w:rsidRPr="001D505E" w:rsidRDefault="00B02781" w:rsidP="00B02781">
      <w:pPr>
        <w:rPr>
          <w:rFonts w:ascii="Source Sans Pro" w:hAnsi="Source Sans Pro" w:cs="Arial"/>
          <w:b/>
          <w:szCs w:val="22"/>
        </w:rPr>
      </w:pPr>
      <w:r w:rsidRPr="001D505E">
        <w:rPr>
          <w:rFonts w:ascii="Source Sans Pro" w:hAnsi="Source Sans Pro" w:cs="Arial"/>
          <w:b/>
          <w:szCs w:val="22"/>
        </w:rPr>
        <w:t xml:space="preserve">Competencies </w:t>
      </w:r>
    </w:p>
    <w:p w14:paraId="7058A4E1"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4.7.1. </w:t>
      </w:r>
      <w:r w:rsidRPr="001D505E">
        <w:rPr>
          <w:rFonts w:ascii="Source Sans Pro" w:hAnsi="Source Sans Pro" w:cs="Arial"/>
          <w:szCs w:val="22"/>
        </w:rPr>
        <w:tab/>
        <w:t>Identify and describe the features, benefits and applications of power transmission components.</w:t>
      </w:r>
    </w:p>
    <w:p w14:paraId="13BA4DF7"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4.7.2. </w:t>
      </w:r>
      <w:r w:rsidRPr="001D505E">
        <w:rPr>
          <w:rFonts w:ascii="Source Sans Pro" w:hAnsi="Source Sans Pro" w:cs="Arial"/>
          <w:szCs w:val="22"/>
        </w:rPr>
        <w:tab/>
        <w:t>Identify and describe the physical and mechanical principles of mechanical, hydraulic, pneumatic and electrical power transfer.</w:t>
      </w:r>
    </w:p>
    <w:p w14:paraId="6D4DCAE1"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4.7.3. </w:t>
      </w:r>
      <w:r w:rsidRPr="001D505E">
        <w:rPr>
          <w:rFonts w:ascii="Source Sans Pro" w:hAnsi="Source Sans Pro" w:cs="Arial"/>
          <w:szCs w:val="22"/>
        </w:rPr>
        <w:tab/>
        <w:t>Perform calculations involving speed, torque and power.</w:t>
      </w:r>
    </w:p>
    <w:p w14:paraId="0182B40C" w14:textId="77777777" w:rsidR="000D21B8"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4.7.4. </w:t>
      </w:r>
      <w:r w:rsidRPr="001D505E">
        <w:rPr>
          <w:rFonts w:ascii="Source Sans Pro" w:hAnsi="Source Sans Pro" w:cs="Arial"/>
          <w:szCs w:val="22"/>
        </w:rPr>
        <w:tab/>
        <w:t>Remove, replace, and adjust hydrostatic transmissions.</w:t>
      </w:r>
    </w:p>
    <w:p w14:paraId="133E1E5B" w14:textId="77777777" w:rsidR="000D21B8"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4.7.5. </w:t>
      </w:r>
      <w:r w:rsidRPr="001D505E">
        <w:rPr>
          <w:rFonts w:ascii="Source Sans Pro" w:hAnsi="Source Sans Pro" w:cs="Arial"/>
          <w:szCs w:val="22"/>
        </w:rPr>
        <w:tab/>
        <w:t>Remove, replace, and adjust clutches and brakes.</w:t>
      </w:r>
    </w:p>
    <w:p w14:paraId="5C6D04E2" w14:textId="0E41F419"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4.7.6. </w:t>
      </w:r>
      <w:r w:rsidRPr="001D505E">
        <w:rPr>
          <w:rFonts w:ascii="Source Sans Pro" w:hAnsi="Source Sans Pro" w:cs="Arial"/>
          <w:szCs w:val="22"/>
        </w:rPr>
        <w:tab/>
        <w:t>Test, diagnose, remove, and replace electronic power train control systems components.</w:t>
      </w:r>
    </w:p>
    <w:p w14:paraId="364116EE" w14:textId="77777777" w:rsidR="000D21B8"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4.7.7. </w:t>
      </w:r>
      <w:r w:rsidRPr="001D505E">
        <w:rPr>
          <w:rFonts w:ascii="Source Sans Pro" w:hAnsi="Source Sans Pro" w:cs="Arial"/>
          <w:szCs w:val="22"/>
        </w:rPr>
        <w:tab/>
        <w:t xml:space="preserve">Test, remove and replace pneumatic components. </w:t>
      </w:r>
    </w:p>
    <w:p w14:paraId="5D6148B6" w14:textId="511F3BAC"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4.7.8. </w:t>
      </w:r>
      <w:r w:rsidRPr="001D505E">
        <w:rPr>
          <w:rFonts w:ascii="Source Sans Pro" w:hAnsi="Source Sans Pro" w:cs="Arial"/>
          <w:szCs w:val="22"/>
        </w:rPr>
        <w:tab/>
        <w:t xml:space="preserve">Remove, replace, and adjust damaged and non-functioning power train components. </w:t>
      </w:r>
    </w:p>
    <w:p w14:paraId="364EEF5F" w14:textId="77777777" w:rsidR="00B02781" w:rsidRPr="001D505E" w:rsidRDefault="00B02781" w:rsidP="00B02781">
      <w:pPr>
        <w:ind w:left="1620" w:hanging="1620"/>
        <w:rPr>
          <w:rFonts w:ascii="Source Sans Pro" w:hAnsi="Source Sans Pro" w:cs="Arial"/>
          <w:b/>
          <w:szCs w:val="22"/>
        </w:rPr>
      </w:pPr>
    </w:p>
    <w:p w14:paraId="782F5C8F" w14:textId="7A695CCB" w:rsidR="00B02781" w:rsidRPr="001D505E" w:rsidRDefault="00B02781" w:rsidP="00B02781">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4.8.  Starting and Charging Systems</w:t>
      </w:r>
    </w:p>
    <w:p w14:paraId="4BFED01C" w14:textId="77777777" w:rsidR="00B02781" w:rsidRPr="001D505E" w:rsidRDefault="00B02781" w:rsidP="00DE43F4">
      <w:pPr>
        <w:ind w:left="810" w:firstLine="720"/>
        <w:rPr>
          <w:rFonts w:ascii="Source Sans Pro" w:hAnsi="Source Sans Pro" w:cs="Arial"/>
          <w:bCs/>
          <w:szCs w:val="22"/>
        </w:rPr>
      </w:pPr>
      <w:r w:rsidRPr="001D505E">
        <w:rPr>
          <w:rFonts w:ascii="Source Sans Pro" w:hAnsi="Source Sans Pro" w:cs="Arial"/>
          <w:bCs/>
          <w:szCs w:val="22"/>
        </w:rPr>
        <w:t>Identify, inspect and repair starting and charging system components.</w:t>
      </w:r>
    </w:p>
    <w:p w14:paraId="0982AD40" w14:textId="77777777" w:rsidR="00B02781" w:rsidRPr="001D505E" w:rsidRDefault="00B02781" w:rsidP="00B02781">
      <w:pPr>
        <w:rPr>
          <w:rFonts w:ascii="Source Sans Pro" w:hAnsi="Source Sans Pro" w:cs="Arial"/>
          <w:b/>
          <w:szCs w:val="22"/>
        </w:rPr>
      </w:pPr>
      <w:r w:rsidRPr="001D505E">
        <w:rPr>
          <w:rFonts w:ascii="Source Sans Pro" w:hAnsi="Source Sans Pro" w:cs="Arial"/>
          <w:b/>
          <w:szCs w:val="22"/>
        </w:rPr>
        <w:t xml:space="preserve">Competencies </w:t>
      </w:r>
    </w:p>
    <w:p w14:paraId="753D1304"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4.8.1. </w:t>
      </w:r>
      <w:r w:rsidRPr="001D505E">
        <w:rPr>
          <w:rFonts w:ascii="Source Sans Pro" w:hAnsi="Source Sans Pro" w:cs="Arial"/>
          <w:szCs w:val="22"/>
        </w:rPr>
        <w:tab/>
        <w:t>Identify and differentiate between electrical and engine problems that cause a slow crank or no crank condition.</w:t>
      </w:r>
    </w:p>
    <w:p w14:paraId="430F6515"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4.8.2. </w:t>
      </w:r>
      <w:r w:rsidRPr="001D505E">
        <w:rPr>
          <w:rFonts w:ascii="Source Sans Pro" w:hAnsi="Source Sans Pro" w:cs="Arial"/>
          <w:szCs w:val="22"/>
        </w:rPr>
        <w:tab/>
        <w:t>Use wiring diagrams and schematics to troubleshoot and repair starting and charging system components.</w:t>
      </w:r>
    </w:p>
    <w:p w14:paraId="40A5AE5F"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4.8.3. </w:t>
      </w:r>
      <w:r w:rsidRPr="001D505E">
        <w:rPr>
          <w:rFonts w:ascii="Source Sans Pro" w:hAnsi="Source Sans Pro" w:cs="Arial"/>
          <w:szCs w:val="22"/>
        </w:rPr>
        <w:tab/>
        <w:t>Inspect, test, and replace fuses, relays, circuit breakers, and solenoids.</w:t>
      </w:r>
    </w:p>
    <w:p w14:paraId="2F1F40E3"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4.8.4. </w:t>
      </w:r>
      <w:r w:rsidRPr="001D505E">
        <w:rPr>
          <w:rFonts w:ascii="Source Sans Pro" w:hAnsi="Source Sans Pro" w:cs="Arial"/>
          <w:szCs w:val="22"/>
        </w:rPr>
        <w:tab/>
        <w:t>Perform charging system output tests.</w:t>
      </w:r>
    </w:p>
    <w:p w14:paraId="5D091E27"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4.8.5. </w:t>
      </w:r>
      <w:r w:rsidRPr="001D505E">
        <w:rPr>
          <w:rFonts w:ascii="Source Sans Pro" w:hAnsi="Source Sans Pro" w:cs="Arial"/>
          <w:szCs w:val="22"/>
        </w:rPr>
        <w:tab/>
        <w:t>Inspect, remove, replace, and adjust alternator drive belts, pulleys, and tensioners and check pulley and belt alignment.</w:t>
      </w:r>
    </w:p>
    <w:p w14:paraId="41D6A844"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 xml:space="preserve">4.8.6. </w:t>
      </w:r>
      <w:r w:rsidRPr="001D505E">
        <w:rPr>
          <w:rFonts w:ascii="Source Sans Pro" w:hAnsi="Source Sans Pro" w:cs="Arial"/>
          <w:szCs w:val="22"/>
        </w:rPr>
        <w:tab/>
        <w:t>Remove, inspect and install an alternator and starter per original equipment manufacturer (OEM) specification.</w:t>
      </w:r>
    </w:p>
    <w:p w14:paraId="63021A55"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4.8.7.</w:t>
      </w:r>
      <w:r w:rsidRPr="001D505E">
        <w:rPr>
          <w:rFonts w:ascii="Source Sans Pro" w:hAnsi="Source Sans Pro" w:cs="Arial"/>
          <w:szCs w:val="22"/>
        </w:rPr>
        <w:tab/>
        <w:t>Measure and diagnose the causes of excessive key-off battery drain (parasitic draw).</w:t>
      </w:r>
    </w:p>
    <w:p w14:paraId="62B922B7" w14:textId="77777777" w:rsidR="00B02781" w:rsidRPr="001D505E" w:rsidRDefault="00B02781" w:rsidP="00B02781">
      <w:pPr>
        <w:ind w:left="900" w:hanging="900"/>
        <w:rPr>
          <w:rFonts w:ascii="Source Sans Pro" w:hAnsi="Source Sans Pro" w:cs="Arial"/>
          <w:szCs w:val="22"/>
        </w:rPr>
      </w:pPr>
      <w:r w:rsidRPr="001D505E">
        <w:rPr>
          <w:rFonts w:ascii="Source Sans Pro" w:hAnsi="Source Sans Pro" w:cs="Arial"/>
          <w:szCs w:val="22"/>
        </w:rPr>
        <w:t>4.8.8.</w:t>
      </w:r>
      <w:r w:rsidRPr="001D505E">
        <w:rPr>
          <w:rFonts w:ascii="Source Sans Pro" w:hAnsi="Source Sans Pro" w:cs="Arial"/>
          <w:szCs w:val="22"/>
        </w:rPr>
        <w:tab/>
        <w:t>Identify the high voltage circuit of electric or hybrid electric vehicles and related safety precautions.</w:t>
      </w:r>
    </w:p>
    <w:p w14:paraId="3E1347E1" w14:textId="77777777" w:rsidR="000D21B8" w:rsidRPr="001D505E" w:rsidRDefault="000D21B8" w:rsidP="00B02781">
      <w:pPr>
        <w:ind w:left="900" w:hanging="900"/>
        <w:rPr>
          <w:rFonts w:ascii="Source Sans Pro" w:hAnsi="Source Sans Pro" w:cs="Arial"/>
          <w:szCs w:val="22"/>
        </w:rPr>
      </w:pPr>
    </w:p>
    <w:p w14:paraId="0264756D" w14:textId="3E6493CB" w:rsidR="000D21B8" w:rsidRPr="001D505E" w:rsidRDefault="000D21B8" w:rsidP="00EA2C99">
      <w:pPr>
        <w:tabs>
          <w:tab w:val="left" w:pos="1530"/>
          <w:tab w:val="left" w:pos="1710"/>
        </w:tabs>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4.9.  Steering, Suspension and Traction</w:t>
      </w:r>
    </w:p>
    <w:p w14:paraId="62F998AF" w14:textId="77777777" w:rsidR="000D21B8" w:rsidRPr="001D505E" w:rsidRDefault="000D21B8" w:rsidP="00DE43F4">
      <w:pPr>
        <w:ind w:left="1530"/>
        <w:rPr>
          <w:rFonts w:ascii="Source Sans Pro" w:hAnsi="Source Sans Pro" w:cs="Arial"/>
          <w:bCs/>
          <w:szCs w:val="22"/>
        </w:rPr>
      </w:pPr>
      <w:r w:rsidRPr="001D505E">
        <w:rPr>
          <w:rFonts w:ascii="Source Sans Pro" w:hAnsi="Source Sans Pro" w:cs="Arial"/>
          <w:bCs/>
          <w:szCs w:val="22"/>
        </w:rPr>
        <w:t>Diagnose and repair steering, suspension and traction systems.</w:t>
      </w:r>
    </w:p>
    <w:p w14:paraId="1C63535C" w14:textId="77777777" w:rsidR="000D21B8" w:rsidRPr="001D505E" w:rsidRDefault="000D21B8" w:rsidP="000D21B8">
      <w:pPr>
        <w:rPr>
          <w:rFonts w:ascii="Source Sans Pro" w:hAnsi="Source Sans Pro" w:cs="Arial"/>
          <w:b/>
          <w:szCs w:val="22"/>
        </w:rPr>
      </w:pPr>
      <w:r w:rsidRPr="001D505E">
        <w:rPr>
          <w:rFonts w:ascii="Source Sans Pro" w:hAnsi="Source Sans Pro" w:cs="Arial"/>
          <w:b/>
          <w:szCs w:val="22"/>
        </w:rPr>
        <w:t xml:space="preserve">Competencies </w:t>
      </w:r>
    </w:p>
    <w:p w14:paraId="2981BC7A"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4.9.2. </w:t>
      </w:r>
      <w:r w:rsidRPr="001D505E">
        <w:rPr>
          <w:rFonts w:ascii="Source Sans Pro" w:hAnsi="Source Sans Pro" w:cs="Arial"/>
          <w:szCs w:val="22"/>
        </w:rPr>
        <w:tab/>
        <w:t>Evaluate and formulate solutions for vehicle stability to include automatic leveling devices, center of gravity, roll-over potential and wheelbase dimensions.</w:t>
      </w:r>
    </w:p>
    <w:p w14:paraId="712855CE"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4.9.3. </w:t>
      </w:r>
      <w:r w:rsidRPr="001D505E">
        <w:rPr>
          <w:rFonts w:ascii="Source Sans Pro" w:hAnsi="Source Sans Pro" w:cs="Arial"/>
          <w:szCs w:val="22"/>
        </w:rPr>
        <w:tab/>
        <w:t>Remove, inspect, repair or replace steering systems components.</w:t>
      </w:r>
    </w:p>
    <w:p w14:paraId="3370B699"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4.9.4. </w:t>
      </w:r>
      <w:r w:rsidRPr="001D505E">
        <w:rPr>
          <w:rFonts w:ascii="Source Sans Pro" w:hAnsi="Source Sans Pro" w:cs="Arial"/>
          <w:szCs w:val="22"/>
        </w:rPr>
        <w:tab/>
        <w:t>Align steering components, including tires and tracks.</w:t>
      </w:r>
    </w:p>
    <w:p w14:paraId="0619E1AE"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4.9.5. </w:t>
      </w:r>
      <w:r w:rsidRPr="001D505E">
        <w:rPr>
          <w:rFonts w:ascii="Source Sans Pro" w:hAnsi="Source Sans Pro" w:cs="Arial"/>
          <w:szCs w:val="22"/>
        </w:rPr>
        <w:tab/>
        <w:t>Interpret tire and track wear patterns and consider product construction to evaluate replacement needs per original equipment manufacturer (OEM) specification.</w:t>
      </w:r>
    </w:p>
    <w:p w14:paraId="29F37860"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4.9.6. </w:t>
      </w:r>
      <w:r w:rsidRPr="001D505E">
        <w:rPr>
          <w:rFonts w:ascii="Source Sans Pro" w:hAnsi="Source Sans Pro" w:cs="Arial"/>
          <w:szCs w:val="22"/>
        </w:rPr>
        <w:tab/>
        <w:t xml:space="preserve">Identify and differentiate bearing noise, vehicle pull, and wheel vibration, shimmy and noise. </w:t>
      </w:r>
    </w:p>
    <w:p w14:paraId="7C5DBC22"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4.9.7. </w:t>
      </w:r>
      <w:r w:rsidRPr="001D505E">
        <w:rPr>
          <w:rFonts w:ascii="Source Sans Pro" w:hAnsi="Source Sans Pro" w:cs="Arial"/>
          <w:szCs w:val="22"/>
        </w:rPr>
        <w:tab/>
        <w:t>Measure wheel, tire, axle and hub runout to evaluate replacement needs.</w:t>
      </w:r>
    </w:p>
    <w:p w14:paraId="33076C93" w14:textId="4584506E"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4.9.8. </w:t>
      </w:r>
      <w:r w:rsidRPr="001D505E">
        <w:rPr>
          <w:rFonts w:ascii="Source Sans Pro" w:hAnsi="Source Sans Pro" w:cs="Arial"/>
          <w:szCs w:val="22"/>
        </w:rPr>
        <w:tab/>
      </w:r>
      <w:r w:rsidR="00595351" w:rsidRPr="001D505E">
        <w:rPr>
          <w:rFonts w:ascii="Source Sans Pro" w:hAnsi="Source Sans Pro" w:cs="Arial"/>
          <w:szCs w:val="22"/>
        </w:rPr>
        <w:t>Remove, inspect, repair/replace and reinstall the tire and wheel or track assembly per original equipment manufacturer (OEM) specification.</w:t>
      </w:r>
    </w:p>
    <w:p w14:paraId="3F455869" w14:textId="77777777" w:rsidR="000D21B8" w:rsidRPr="001D505E" w:rsidRDefault="000D21B8" w:rsidP="000D21B8">
      <w:pPr>
        <w:ind w:left="900" w:hanging="900"/>
        <w:rPr>
          <w:rFonts w:ascii="Source Sans Pro" w:hAnsi="Source Sans Pro" w:cs="Arial"/>
          <w:szCs w:val="22"/>
        </w:rPr>
      </w:pPr>
    </w:p>
    <w:p w14:paraId="625D7BD9" w14:textId="318F8B25" w:rsidR="000D21B8" w:rsidRPr="001D505E" w:rsidRDefault="000D21B8" w:rsidP="000D21B8">
      <w:pPr>
        <w:ind w:left="1620" w:hanging="162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 xml:space="preserve">4.11.  </w:t>
      </w:r>
      <w:r w:rsidR="00F27960" w:rsidRPr="001D505E">
        <w:rPr>
          <w:rFonts w:ascii="Source Sans Pro" w:hAnsi="Source Sans Pro" w:cs="Arial"/>
          <w:b/>
          <w:bCs/>
          <w:szCs w:val="22"/>
        </w:rPr>
        <w:t xml:space="preserve">   </w:t>
      </w:r>
      <w:r w:rsidRPr="001D505E">
        <w:rPr>
          <w:rFonts w:ascii="Source Sans Pro" w:hAnsi="Source Sans Pro" w:cs="Arial"/>
          <w:b/>
          <w:bCs/>
          <w:szCs w:val="22"/>
        </w:rPr>
        <w:t>Hydraulic Systems</w:t>
      </w:r>
    </w:p>
    <w:p w14:paraId="37652D84" w14:textId="77777777" w:rsidR="000D21B8" w:rsidRPr="001D505E" w:rsidRDefault="000D21B8" w:rsidP="00DE43F4">
      <w:pPr>
        <w:ind w:left="1710"/>
        <w:rPr>
          <w:rFonts w:ascii="Source Sans Pro" w:hAnsi="Source Sans Pro" w:cs="Arial"/>
          <w:bCs/>
          <w:szCs w:val="22"/>
        </w:rPr>
      </w:pPr>
      <w:r w:rsidRPr="001D505E">
        <w:rPr>
          <w:rFonts w:ascii="Source Sans Pro" w:hAnsi="Source Sans Pro" w:cs="Arial"/>
          <w:bCs/>
          <w:szCs w:val="22"/>
        </w:rPr>
        <w:t>Diagnose, repair and rebuild hydraulic systems.</w:t>
      </w:r>
    </w:p>
    <w:p w14:paraId="3F8FFA31" w14:textId="77777777" w:rsidR="000D21B8" w:rsidRPr="001D505E" w:rsidRDefault="000D21B8" w:rsidP="000D21B8">
      <w:pPr>
        <w:rPr>
          <w:rFonts w:ascii="Source Sans Pro" w:hAnsi="Source Sans Pro" w:cs="Arial"/>
          <w:b/>
          <w:szCs w:val="22"/>
        </w:rPr>
      </w:pPr>
      <w:r w:rsidRPr="001D505E">
        <w:rPr>
          <w:rFonts w:ascii="Source Sans Pro" w:hAnsi="Source Sans Pro" w:cs="Arial"/>
          <w:b/>
          <w:szCs w:val="22"/>
        </w:rPr>
        <w:t xml:space="preserve">Competencies </w:t>
      </w:r>
    </w:p>
    <w:p w14:paraId="117E1075"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4.11.1. </w:t>
      </w:r>
      <w:r w:rsidRPr="001D505E">
        <w:rPr>
          <w:rFonts w:ascii="Source Sans Pro" w:hAnsi="Source Sans Pro" w:cs="Arial"/>
          <w:szCs w:val="22"/>
        </w:rPr>
        <w:tab/>
        <w:t>Interpret symbols and schematic drawings related to hydraulic system design.</w:t>
      </w:r>
    </w:p>
    <w:p w14:paraId="2C4A0623"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4.11.2. </w:t>
      </w:r>
      <w:r w:rsidRPr="001D505E">
        <w:rPr>
          <w:rFonts w:ascii="Source Sans Pro" w:hAnsi="Source Sans Pro" w:cs="Arial"/>
          <w:szCs w:val="22"/>
        </w:rPr>
        <w:tab/>
        <w:t>Describe the physical and mechanical principles of hydraulics.</w:t>
      </w:r>
    </w:p>
    <w:p w14:paraId="2EDA37F2" w14:textId="32D10029"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4.11.3. </w:t>
      </w:r>
      <w:r w:rsidRPr="001D505E">
        <w:rPr>
          <w:rFonts w:ascii="Source Sans Pro" w:hAnsi="Source Sans Pro" w:cs="Arial"/>
          <w:szCs w:val="22"/>
        </w:rPr>
        <w:tab/>
      </w:r>
      <w:r w:rsidR="0096042B" w:rsidRPr="001D505E">
        <w:rPr>
          <w:rFonts w:ascii="Source Sans Pro" w:hAnsi="Source Sans Pro" w:cs="Arial"/>
          <w:szCs w:val="22"/>
        </w:rPr>
        <w:t>Identify and describe the features, benefits and applications of the different types of hydraulic and hydrostatic systems.</w:t>
      </w:r>
    </w:p>
    <w:p w14:paraId="04A1007B" w14:textId="39660B5E"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4.11.5. </w:t>
      </w:r>
      <w:r w:rsidRPr="001D505E">
        <w:rPr>
          <w:rFonts w:ascii="Source Sans Pro" w:hAnsi="Source Sans Pro" w:cs="Arial"/>
          <w:szCs w:val="22"/>
        </w:rPr>
        <w:tab/>
        <w:t xml:space="preserve">Inspect, </w:t>
      </w:r>
      <w:r w:rsidR="00C02B49" w:rsidRPr="001D505E">
        <w:rPr>
          <w:rFonts w:ascii="Source Sans Pro" w:hAnsi="Source Sans Pro" w:cs="Arial"/>
          <w:szCs w:val="22"/>
        </w:rPr>
        <w:t>test, diagnose</w:t>
      </w:r>
      <w:r w:rsidRPr="001D505E">
        <w:rPr>
          <w:rFonts w:ascii="Source Sans Pro" w:hAnsi="Source Sans Pro" w:cs="Arial"/>
          <w:szCs w:val="22"/>
        </w:rPr>
        <w:t xml:space="preserve">, and repair hydraulic systems and components. </w:t>
      </w:r>
    </w:p>
    <w:p w14:paraId="51FB057B"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4.11.6. </w:t>
      </w:r>
      <w:r w:rsidRPr="001D505E">
        <w:rPr>
          <w:rFonts w:ascii="Source Sans Pro" w:hAnsi="Source Sans Pro" w:cs="Arial"/>
          <w:szCs w:val="22"/>
        </w:rPr>
        <w:tab/>
        <w:t>Test and diagnose electronic controls for hydraulic systems.</w:t>
      </w:r>
    </w:p>
    <w:p w14:paraId="2F9C1FB0" w14:textId="5A14C3DF"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4.11.7.</w:t>
      </w:r>
      <w:r w:rsidRPr="001D505E">
        <w:rPr>
          <w:rFonts w:ascii="Source Sans Pro" w:hAnsi="Source Sans Pro" w:cs="Arial"/>
          <w:szCs w:val="22"/>
        </w:rPr>
        <w:tab/>
        <w:t>Identify and describe the purpose fluid sampling, perform fluid sampling procedures and interpret sample reporting.</w:t>
      </w:r>
    </w:p>
    <w:p w14:paraId="0823A244"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4.11.8. </w:t>
      </w:r>
      <w:r w:rsidRPr="001D505E">
        <w:rPr>
          <w:rFonts w:ascii="Source Sans Pro" w:hAnsi="Source Sans Pro" w:cs="Arial"/>
          <w:szCs w:val="22"/>
        </w:rPr>
        <w:tab/>
        <w:t xml:space="preserve">Identify and describe hydraulic fitting types and sizes per international standard organization (ISO). </w:t>
      </w:r>
    </w:p>
    <w:p w14:paraId="137874D6" w14:textId="260E2810"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4.11.9. </w:t>
      </w:r>
      <w:r w:rsidRPr="001D505E">
        <w:rPr>
          <w:rFonts w:ascii="Source Sans Pro" w:hAnsi="Source Sans Pro" w:cs="Arial"/>
          <w:szCs w:val="22"/>
        </w:rPr>
        <w:tab/>
        <w:t>Measure flow rate, pressure and temperature.</w:t>
      </w:r>
    </w:p>
    <w:p w14:paraId="7C2448EB" w14:textId="77777777" w:rsidR="00050F67" w:rsidRPr="001D505E" w:rsidRDefault="00050F67" w:rsidP="000D21B8">
      <w:pPr>
        <w:ind w:left="1620" w:hanging="1620"/>
        <w:rPr>
          <w:rFonts w:ascii="Source Sans Pro" w:hAnsi="Source Sans Pro" w:cs="Arial"/>
          <w:b/>
          <w:szCs w:val="22"/>
        </w:rPr>
      </w:pPr>
    </w:p>
    <w:p w14:paraId="0F26FDAD" w14:textId="65337B31" w:rsidR="000D21B8" w:rsidRPr="001D505E" w:rsidRDefault="000D21B8" w:rsidP="00EA2C99">
      <w:pPr>
        <w:ind w:left="1800" w:hanging="1800"/>
        <w:rPr>
          <w:rFonts w:ascii="Source Sans Pro" w:hAnsi="Source Sans Pro" w:cs="Arial"/>
          <w:b/>
          <w:bCs/>
          <w:szCs w:val="22"/>
        </w:rPr>
      </w:pPr>
      <w:r w:rsidRPr="001D505E">
        <w:rPr>
          <w:rFonts w:ascii="Source Sans Pro" w:hAnsi="Source Sans Pro" w:cs="Arial"/>
          <w:b/>
          <w:szCs w:val="22"/>
        </w:rPr>
        <w:t xml:space="preserve">Outcome: </w:t>
      </w:r>
      <w:r w:rsidRPr="001D505E">
        <w:rPr>
          <w:rFonts w:ascii="Source Sans Pro" w:hAnsi="Source Sans Pro" w:cs="Arial"/>
          <w:b/>
          <w:bCs/>
          <w:szCs w:val="22"/>
        </w:rPr>
        <w:t>4.12.</w:t>
      </w:r>
      <w:r w:rsidR="00C02B49" w:rsidRPr="001D505E">
        <w:rPr>
          <w:rFonts w:ascii="Source Sans Pro" w:hAnsi="Source Sans Pro" w:cs="Arial"/>
          <w:b/>
          <w:bCs/>
          <w:szCs w:val="22"/>
        </w:rPr>
        <w:tab/>
      </w:r>
      <w:r w:rsidRPr="001D505E">
        <w:rPr>
          <w:rFonts w:ascii="Source Sans Pro" w:hAnsi="Source Sans Pro" w:cs="Arial"/>
          <w:b/>
          <w:bCs/>
          <w:szCs w:val="22"/>
        </w:rPr>
        <w:t>Brakes</w:t>
      </w:r>
    </w:p>
    <w:p w14:paraId="65DE97B5" w14:textId="77777777" w:rsidR="000D21B8" w:rsidRPr="001D505E" w:rsidRDefault="000D21B8" w:rsidP="00EA2C99">
      <w:pPr>
        <w:ind w:left="1620" w:firstLine="180"/>
        <w:rPr>
          <w:rFonts w:ascii="Source Sans Pro" w:hAnsi="Source Sans Pro" w:cs="Arial"/>
          <w:bCs/>
          <w:szCs w:val="22"/>
        </w:rPr>
      </w:pPr>
      <w:r w:rsidRPr="001D505E">
        <w:rPr>
          <w:rFonts w:ascii="Source Sans Pro" w:hAnsi="Source Sans Pro" w:cs="Arial"/>
          <w:bCs/>
          <w:szCs w:val="22"/>
        </w:rPr>
        <w:t>Identify, inspect and replace components of braking systems.</w:t>
      </w:r>
    </w:p>
    <w:p w14:paraId="276EEDFF" w14:textId="77777777" w:rsidR="000D21B8" w:rsidRPr="001D505E" w:rsidRDefault="000D21B8" w:rsidP="000D21B8">
      <w:pPr>
        <w:rPr>
          <w:rFonts w:ascii="Source Sans Pro" w:hAnsi="Source Sans Pro" w:cs="Arial"/>
          <w:b/>
          <w:szCs w:val="22"/>
        </w:rPr>
      </w:pPr>
      <w:r w:rsidRPr="001D505E">
        <w:rPr>
          <w:rFonts w:ascii="Source Sans Pro" w:hAnsi="Source Sans Pro" w:cs="Arial"/>
          <w:b/>
          <w:szCs w:val="22"/>
        </w:rPr>
        <w:t xml:space="preserve">Competencies </w:t>
      </w:r>
    </w:p>
    <w:p w14:paraId="65AD110C"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4.12.1. </w:t>
      </w:r>
      <w:r w:rsidRPr="001D505E">
        <w:rPr>
          <w:rFonts w:ascii="Source Sans Pro" w:hAnsi="Source Sans Pro" w:cs="Arial"/>
          <w:szCs w:val="22"/>
        </w:rPr>
        <w:tab/>
        <w:t>Identify and locate components of braking systems.</w:t>
      </w:r>
    </w:p>
    <w:p w14:paraId="3B73E927"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4.12.3. </w:t>
      </w:r>
      <w:r w:rsidRPr="001D505E">
        <w:rPr>
          <w:rFonts w:ascii="Source Sans Pro" w:hAnsi="Source Sans Pro" w:cs="Arial"/>
          <w:szCs w:val="22"/>
        </w:rPr>
        <w:tab/>
        <w:t>Identify poor stopping, pulling, noise, vibration, premature wear or dragging.</w:t>
      </w:r>
    </w:p>
    <w:p w14:paraId="68C4574E"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4.12.4. </w:t>
      </w:r>
      <w:r w:rsidRPr="001D505E">
        <w:rPr>
          <w:rFonts w:ascii="Source Sans Pro" w:hAnsi="Source Sans Pro" w:cs="Arial"/>
          <w:szCs w:val="22"/>
        </w:rPr>
        <w:tab/>
        <w:t>Remove and replace a master cylinder per original equipment manufacturer (OEM) specification.</w:t>
      </w:r>
    </w:p>
    <w:p w14:paraId="67BF44AE"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4.12.5. </w:t>
      </w:r>
      <w:r w:rsidRPr="001D505E">
        <w:rPr>
          <w:rFonts w:ascii="Source Sans Pro" w:hAnsi="Source Sans Pro" w:cs="Arial"/>
          <w:szCs w:val="22"/>
        </w:rPr>
        <w:tab/>
        <w:t xml:space="preserve">Inspect and install lines and fittings per original equipment manufacturer (OEM) specification. </w:t>
      </w:r>
    </w:p>
    <w:p w14:paraId="2848044C" w14:textId="77777777"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4.12.6. </w:t>
      </w:r>
      <w:r w:rsidRPr="001D505E">
        <w:rPr>
          <w:rFonts w:ascii="Source Sans Pro" w:hAnsi="Source Sans Pro" w:cs="Arial"/>
          <w:szCs w:val="22"/>
        </w:rPr>
        <w:tab/>
        <w:t>Remove, inspect and replace brake components and inspect for leaks.</w:t>
      </w:r>
    </w:p>
    <w:p w14:paraId="4F5638E1" w14:textId="2FBAB1E9" w:rsidR="000D21B8" w:rsidRPr="001D505E" w:rsidRDefault="000D21B8" w:rsidP="000D21B8">
      <w:pPr>
        <w:ind w:left="900" w:hanging="900"/>
        <w:rPr>
          <w:rFonts w:ascii="Source Sans Pro" w:hAnsi="Source Sans Pro" w:cs="Arial"/>
          <w:szCs w:val="22"/>
        </w:rPr>
      </w:pPr>
      <w:r w:rsidRPr="001D505E">
        <w:rPr>
          <w:rFonts w:ascii="Source Sans Pro" w:hAnsi="Source Sans Pro" w:cs="Arial"/>
          <w:szCs w:val="22"/>
        </w:rPr>
        <w:t xml:space="preserve">4.12.7. </w:t>
      </w:r>
      <w:r w:rsidRPr="001D505E">
        <w:rPr>
          <w:rFonts w:ascii="Source Sans Pro" w:hAnsi="Source Sans Pro" w:cs="Arial"/>
          <w:szCs w:val="22"/>
        </w:rPr>
        <w:tab/>
        <w:t xml:space="preserve">Inspect the condition of the parking brake, and service or replace as needed. </w:t>
      </w:r>
    </w:p>
    <w:p w14:paraId="56EAA262" w14:textId="77777777" w:rsidR="000D21B8" w:rsidRPr="001D505E" w:rsidRDefault="000D21B8" w:rsidP="00B02781">
      <w:pPr>
        <w:ind w:left="900" w:hanging="900"/>
        <w:rPr>
          <w:rFonts w:ascii="Source Sans Pro" w:hAnsi="Source Sans Pro" w:cs="Arial"/>
          <w:szCs w:val="22"/>
        </w:rPr>
      </w:pPr>
    </w:p>
    <w:p w14:paraId="3B85E32B" w14:textId="77777777" w:rsidR="00B02781" w:rsidRPr="00875255" w:rsidRDefault="00B02781" w:rsidP="007A09F6">
      <w:pPr>
        <w:ind w:left="900" w:hanging="900"/>
        <w:rPr>
          <w:rFonts w:cs="Arial"/>
        </w:rPr>
      </w:pPr>
    </w:p>
    <w:p w14:paraId="7BCE33F9" w14:textId="77777777" w:rsidR="007A09F6" w:rsidRPr="00875255" w:rsidRDefault="007A09F6" w:rsidP="007A09F6">
      <w:pPr>
        <w:ind w:left="900" w:hanging="900"/>
        <w:rPr>
          <w:rFonts w:cs="Arial"/>
        </w:rPr>
      </w:pPr>
    </w:p>
    <w:p w14:paraId="4E5E6819" w14:textId="77777777" w:rsidR="007A09F6" w:rsidRPr="00C36B91" w:rsidRDefault="007A09F6" w:rsidP="007A09F6">
      <w:pPr>
        <w:ind w:left="900" w:hanging="900"/>
        <w:rPr>
          <w:rFonts w:cs="Arial"/>
        </w:rPr>
      </w:pPr>
    </w:p>
    <w:p w14:paraId="687080FC" w14:textId="77777777" w:rsidR="007A09F6" w:rsidRPr="00875255" w:rsidRDefault="007A09F6" w:rsidP="007A09F6">
      <w:pPr>
        <w:ind w:left="900" w:hanging="900"/>
        <w:rPr>
          <w:rFonts w:cs="Arial"/>
        </w:rPr>
      </w:pPr>
    </w:p>
    <w:p w14:paraId="40143586" w14:textId="77777777" w:rsidR="004820B9" w:rsidRPr="00016F7E" w:rsidRDefault="004820B9" w:rsidP="004820B9">
      <w:pPr>
        <w:ind w:left="720" w:hanging="720"/>
        <w:outlineLvl w:val="0"/>
        <w:rPr>
          <w:rFonts w:ascii="Source Sans Pro" w:hAnsi="Source Sans Pro" w:cs="Arial"/>
          <w:strike/>
          <w:sz w:val="24"/>
          <w:szCs w:val="28"/>
        </w:rPr>
      </w:pPr>
    </w:p>
    <w:sectPr w:rsidR="004820B9" w:rsidRPr="00016F7E" w:rsidSect="0068072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674F06" w14:textId="77777777" w:rsidR="00F35E89" w:rsidRDefault="00F35E89" w:rsidP="00A05352">
      <w:r>
        <w:separator/>
      </w:r>
    </w:p>
  </w:endnote>
  <w:endnote w:type="continuationSeparator" w:id="0">
    <w:p w14:paraId="64102090" w14:textId="77777777" w:rsidR="00F35E89" w:rsidRDefault="00F35E89"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6C77A5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872330">
      <w:t>Power Sports</w:t>
    </w:r>
    <w:r w:rsidR="004820B9">
      <w:t xml:space="preserve"> </w:t>
    </w:r>
    <w:r>
      <w:t xml:space="preserve">| </w:t>
    </w:r>
    <w:r w:rsidR="00461485">
      <w:t>202</w:t>
    </w:r>
    <w:r w:rsidR="002F7299">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47C7A0" w14:textId="77777777" w:rsidR="00F35E89" w:rsidRDefault="00F35E89" w:rsidP="00A05352">
      <w:r>
        <w:separator/>
      </w:r>
    </w:p>
  </w:footnote>
  <w:footnote w:type="continuationSeparator" w:id="0">
    <w:p w14:paraId="216CACFF" w14:textId="77777777" w:rsidR="00F35E89" w:rsidRDefault="00F35E89"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4301B37"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50F67"/>
    <w:rsid w:val="000572D7"/>
    <w:rsid w:val="00077ADC"/>
    <w:rsid w:val="0009012F"/>
    <w:rsid w:val="000D21B8"/>
    <w:rsid w:val="000D44BA"/>
    <w:rsid w:val="000D5A14"/>
    <w:rsid w:val="0010110A"/>
    <w:rsid w:val="0018517F"/>
    <w:rsid w:val="001D505E"/>
    <w:rsid w:val="002253BB"/>
    <w:rsid w:val="00245EB2"/>
    <w:rsid w:val="002538D0"/>
    <w:rsid w:val="00267CFA"/>
    <w:rsid w:val="002818FF"/>
    <w:rsid w:val="002B170C"/>
    <w:rsid w:val="002E3C1B"/>
    <w:rsid w:val="002F7299"/>
    <w:rsid w:val="003032BF"/>
    <w:rsid w:val="00320374"/>
    <w:rsid w:val="00320753"/>
    <w:rsid w:val="003326BF"/>
    <w:rsid w:val="00333254"/>
    <w:rsid w:val="003851FC"/>
    <w:rsid w:val="00390EA2"/>
    <w:rsid w:val="003E7C66"/>
    <w:rsid w:val="004237A8"/>
    <w:rsid w:val="00430507"/>
    <w:rsid w:val="00442B07"/>
    <w:rsid w:val="004443F9"/>
    <w:rsid w:val="0045277A"/>
    <w:rsid w:val="00461485"/>
    <w:rsid w:val="0047369E"/>
    <w:rsid w:val="004820B9"/>
    <w:rsid w:val="004901FB"/>
    <w:rsid w:val="004A0FA1"/>
    <w:rsid w:val="004B2102"/>
    <w:rsid w:val="004F06CF"/>
    <w:rsid w:val="00500B16"/>
    <w:rsid w:val="00522460"/>
    <w:rsid w:val="005278E0"/>
    <w:rsid w:val="00565140"/>
    <w:rsid w:val="00567533"/>
    <w:rsid w:val="00595351"/>
    <w:rsid w:val="0064284F"/>
    <w:rsid w:val="00663B83"/>
    <w:rsid w:val="006670E5"/>
    <w:rsid w:val="00680720"/>
    <w:rsid w:val="007A09F6"/>
    <w:rsid w:val="007D74AA"/>
    <w:rsid w:val="00824136"/>
    <w:rsid w:val="00842EB0"/>
    <w:rsid w:val="0085340A"/>
    <w:rsid w:val="00872330"/>
    <w:rsid w:val="00892E11"/>
    <w:rsid w:val="008C3748"/>
    <w:rsid w:val="0096042B"/>
    <w:rsid w:val="00983AD4"/>
    <w:rsid w:val="00992393"/>
    <w:rsid w:val="009926F9"/>
    <w:rsid w:val="009C4D51"/>
    <w:rsid w:val="009F2D8A"/>
    <w:rsid w:val="00A05352"/>
    <w:rsid w:val="00AA7D04"/>
    <w:rsid w:val="00AB5858"/>
    <w:rsid w:val="00AB7149"/>
    <w:rsid w:val="00AC2E41"/>
    <w:rsid w:val="00AD1AE8"/>
    <w:rsid w:val="00AE2F71"/>
    <w:rsid w:val="00AF2780"/>
    <w:rsid w:val="00B02781"/>
    <w:rsid w:val="00B0278C"/>
    <w:rsid w:val="00B33743"/>
    <w:rsid w:val="00B35586"/>
    <w:rsid w:val="00BB1F89"/>
    <w:rsid w:val="00C02B49"/>
    <w:rsid w:val="00C558D1"/>
    <w:rsid w:val="00C60AAD"/>
    <w:rsid w:val="00C8440B"/>
    <w:rsid w:val="00CA4DC1"/>
    <w:rsid w:val="00D04D67"/>
    <w:rsid w:val="00DA4921"/>
    <w:rsid w:val="00DC1C43"/>
    <w:rsid w:val="00DE27C9"/>
    <w:rsid w:val="00DE43F4"/>
    <w:rsid w:val="00DF1970"/>
    <w:rsid w:val="00E105EC"/>
    <w:rsid w:val="00E8783B"/>
    <w:rsid w:val="00E95B12"/>
    <w:rsid w:val="00EA2C99"/>
    <w:rsid w:val="00EC4012"/>
    <w:rsid w:val="00EF3236"/>
    <w:rsid w:val="00EF63B5"/>
    <w:rsid w:val="00F04AEF"/>
    <w:rsid w:val="00F27960"/>
    <w:rsid w:val="00F35E89"/>
    <w:rsid w:val="00F55EE4"/>
    <w:rsid w:val="00F8627B"/>
    <w:rsid w:val="00FA2ECD"/>
    <w:rsid w:val="00FB2A04"/>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43</TotalTime>
  <Pages>7</Pages>
  <Words>2298</Words>
  <Characters>15350</Characters>
  <Application>Microsoft Office Word</Application>
  <DocSecurity>0</DocSecurity>
  <Lines>317</Lines>
  <Paragraphs>195</Paragraphs>
  <ScaleCrop>false</ScaleCrop>
  <HeadingPairs>
    <vt:vector size="2" baseType="variant">
      <vt:variant>
        <vt:lpstr>Title</vt:lpstr>
      </vt:variant>
      <vt:variant>
        <vt:i4>1</vt:i4>
      </vt:variant>
    </vt:vector>
  </HeadingPairs>
  <TitlesOfParts>
    <vt:vector size="1" baseType="lpstr">
      <vt:lpstr>Powersports</vt:lpstr>
    </vt:vector>
  </TitlesOfParts>
  <Manager/>
  <Company/>
  <LinksUpToDate>false</LinksUpToDate>
  <CharactersWithSpaces>17671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Powersports</dc:title>
  <dc:subject>Powersports</dc:subject>
  <dc:creator>Alyssa.Bregel@education.ohio.gov;Ryan.Curtis@education.ohio.gov</dc:creator>
  <cp:keywords>Power Sports</cp:keywords>
  <dc:description/>
  <cp:lastModifiedBy>Bregel, Alyssa</cp:lastModifiedBy>
  <cp:revision>12</cp:revision>
  <cp:lastPrinted>2024-07-25T14:27:00Z</cp:lastPrinted>
  <dcterms:created xsi:type="dcterms:W3CDTF">2024-06-04T09:33:00Z</dcterms:created>
  <dcterms:modified xsi:type="dcterms:W3CDTF">2024-07-25T14:30:00Z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799ede788eb556fc3e978f09fc2f262274a5e9c7f454566428747719e67aa088</vt:lpwstr>
  </property>
</Properties>
</file>