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57B835" w14:textId="77777777" w:rsidR="00D3559D" w:rsidRDefault="00D3559D" w:rsidP="00D3559D">
      <w:pPr>
        <w:pStyle w:val="Heading2"/>
        <w:rPr>
          <w:rFonts w:eastAsia="Times New Roman"/>
          <w:lang w:bidi="en-US"/>
        </w:rPr>
      </w:pPr>
      <w:bookmarkStart w:id="0" w:name="_Toc126335903"/>
      <w:bookmarkStart w:id="1" w:name="_Toc148962129"/>
      <w:r w:rsidRPr="003866F3">
        <w:rPr>
          <w:rFonts w:eastAsia="Times New Roman"/>
          <w:lang w:bidi="en-US"/>
        </w:rPr>
        <w:t xml:space="preserve">Agricultural and Environmental Systems </w:t>
      </w:r>
      <w:r w:rsidRPr="00FA5B8C">
        <w:rPr>
          <w:rFonts w:eastAsia="Times New Roman"/>
          <w:lang w:bidi="en-US"/>
        </w:rPr>
        <w:t>Career Field</w:t>
      </w:r>
    </w:p>
    <w:p w14:paraId="794292E8" w14:textId="77777777" w:rsidR="00D3559D" w:rsidRPr="002F7742" w:rsidRDefault="00D3559D" w:rsidP="00447D62">
      <w:pPr>
        <w:jc w:val="center"/>
        <w:rPr>
          <w:rFonts w:eastAsia="Times New Roman" w:cs="Arial"/>
          <w:b/>
          <w:bCs/>
          <w:color w:val="002060"/>
          <w:sz w:val="36"/>
          <w:szCs w:val="36"/>
          <w:lang w:bidi="en-US"/>
        </w:rPr>
      </w:pPr>
      <w:r w:rsidRPr="002F7742">
        <w:rPr>
          <w:rFonts w:eastAsia="Times New Roman" w:cs="Arial"/>
          <w:b/>
          <w:bCs/>
          <w:color w:val="002060"/>
          <w:sz w:val="36"/>
          <w:szCs w:val="36"/>
          <w:lang w:bidi="en-US"/>
        </w:rPr>
        <w:t>Global Economics and Food Markets</w:t>
      </w:r>
    </w:p>
    <w:p w14:paraId="0A0ABD54" w14:textId="77777777" w:rsidR="00D3559D" w:rsidRPr="00C267E9" w:rsidRDefault="00D3559D" w:rsidP="00D3559D">
      <w:pPr>
        <w:jc w:val="center"/>
        <w:rPr>
          <w:rFonts w:eastAsia="Times New Roman" w:cs="Arial"/>
          <w:b/>
          <w:bCs/>
          <w:color w:val="000000"/>
          <w:sz w:val="28"/>
          <w:szCs w:val="21"/>
          <w:lang w:bidi="en-US"/>
        </w:rPr>
      </w:pPr>
      <w:r w:rsidRPr="00C267E9">
        <w:rPr>
          <w:rFonts w:eastAsia="Times New Roman" w:cs="Arial"/>
          <w:b/>
          <w:bCs/>
          <w:color w:val="000000"/>
          <w:sz w:val="28"/>
          <w:szCs w:val="21"/>
          <w:lang w:bidi="en-US"/>
        </w:rPr>
        <w:t>Subject Code: 010130</w:t>
      </w:r>
    </w:p>
    <w:p w14:paraId="590DFA7C" w14:textId="77777777" w:rsidR="00D3559D" w:rsidRDefault="00D3559D" w:rsidP="00D3559D">
      <w:pPr>
        <w:jc w:val="center"/>
        <w:rPr>
          <w:rFonts w:eastAsia="Times New Roman" w:cs="Arial"/>
          <w:b/>
          <w:bCs/>
          <w:color w:val="000000"/>
          <w:sz w:val="28"/>
          <w:szCs w:val="21"/>
          <w:lang w:bidi="en-US"/>
        </w:rPr>
      </w:pPr>
      <w:r w:rsidRPr="00C267E9">
        <w:rPr>
          <w:rFonts w:eastAsia="Times New Roman" w:cs="Arial"/>
          <w:b/>
          <w:bCs/>
          <w:color w:val="000000"/>
          <w:sz w:val="28"/>
          <w:szCs w:val="21"/>
          <w:lang w:bidi="en-US"/>
        </w:rPr>
        <w:t>Outcome &amp; Competency Descriptions</w:t>
      </w:r>
    </w:p>
    <w:p w14:paraId="0D732E7C" w14:textId="77777777" w:rsidR="002F7742" w:rsidRPr="003F77E7" w:rsidRDefault="002F7742" w:rsidP="00D3559D">
      <w:pPr>
        <w:jc w:val="center"/>
        <w:rPr>
          <w:rFonts w:eastAsia="Times New Roman" w:cs="Arial"/>
          <w:b/>
          <w:bCs/>
          <w:color w:val="000000"/>
          <w:sz w:val="22"/>
          <w:szCs w:val="22"/>
          <w:lang w:bidi="en-US"/>
        </w:rPr>
      </w:pPr>
    </w:p>
    <w:p w14:paraId="125ABFB1" w14:textId="77777777" w:rsidR="00D3559D" w:rsidRPr="003F77E7" w:rsidRDefault="00D3559D" w:rsidP="00D3559D">
      <w:pPr>
        <w:rPr>
          <w:rFonts w:eastAsia="Times New Roman" w:cs="Times New Roman"/>
          <w:sz w:val="22"/>
          <w:szCs w:val="22"/>
        </w:rPr>
      </w:pPr>
      <w:r w:rsidRPr="003F77E7">
        <w:rPr>
          <w:rFonts w:eastAsia="Times New Roman" w:cstheme="minorHAnsi"/>
          <w:b/>
          <w:color w:val="000000"/>
          <w:sz w:val="22"/>
          <w:szCs w:val="22"/>
          <w:lang w:bidi="en-US"/>
        </w:rPr>
        <w:t>Course Description:</w:t>
      </w:r>
      <w:r w:rsidRPr="003F77E7">
        <w:rPr>
          <w:rFonts w:eastAsia="Times New Roman" w:cs="Times New Roman"/>
          <w:sz w:val="22"/>
          <w:szCs w:val="22"/>
        </w:rPr>
        <w:t xml:space="preserve"> </w:t>
      </w:r>
    </w:p>
    <w:p w14:paraId="3E7896C8" w14:textId="77777777" w:rsidR="00D3559D" w:rsidRPr="003F77E7" w:rsidRDefault="00D3559D" w:rsidP="00D3559D">
      <w:pPr>
        <w:outlineLvl w:val="0"/>
        <w:rPr>
          <w:rFonts w:eastAsia="Times New Roman" w:cs="Arial"/>
          <w:sz w:val="22"/>
          <w:szCs w:val="22"/>
        </w:rPr>
      </w:pPr>
      <w:r w:rsidRPr="003F77E7">
        <w:rPr>
          <w:rFonts w:eastAsia="Times New Roman" w:cs="Arial"/>
          <w:sz w:val="22"/>
          <w:szCs w:val="22"/>
        </w:rPr>
        <w:t>Students will examine economic principles related to agriculture, food, and natural resources along with the operation and use of commodity futures and option markets. Students will learn economic principles with emphasis on their application to the solution of agricultural industry problems. They will examine future exchanges and commodity futures contracts, hedging strategies, as well as put and call options. Throughout the course, students will become familiar with the causes and consequences of economic growth, globalization and development.</w:t>
      </w:r>
    </w:p>
    <w:p w14:paraId="333D5A50" w14:textId="77777777" w:rsidR="00D3559D" w:rsidRPr="003F77E7" w:rsidRDefault="00D3559D" w:rsidP="00D3559D">
      <w:pPr>
        <w:outlineLvl w:val="0"/>
        <w:rPr>
          <w:rFonts w:cstheme="minorHAnsi"/>
          <w:b/>
          <w:bCs/>
          <w:sz w:val="22"/>
          <w:szCs w:val="22"/>
        </w:rPr>
      </w:pPr>
    </w:p>
    <w:p w14:paraId="53BE78DE" w14:textId="77777777" w:rsidR="00D3559D" w:rsidRPr="003F77E7" w:rsidRDefault="00D3559D" w:rsidP="00D3559D">
      <w:pPr>
        <w:ind w:left="1620" w:hanging="1620"/>
        <w:outlineLvl w:val="0"/>
        <w:rPr>
          <w:rFonts w:cstheme="minorHAnsi"/>
          <w:b/>
          <w:bCs/>
          <w:color w:val="002060"/>
          <w:sz w:val="22"/>
          <w:szCs w:val="22"/>
        </w:rPr>
      </w:pPr>
      <w:r w:rsidRPr="003F77E7">
        <w:rPr>
          <w:rFonts w:cstheme="minorHAnsi"/>
          <w:b/>
          <w:bCs/>
          <w:color w:val="002060"/>
          <w:sz w:val="22"/>
          <w:szCs w:val="22"/>
        </w:rPr>
        <w:t xml:space="preserve">Strand 1. </w:t>
      </w:r>
      <w:r w:rsidRPr="003F77E7">
        <w:rPr>
          <w:rFonts w:cstheme="minorHAnsi"/>
          <w:b/>
          <w:bCs/>
          <w:color w:val="002060"/>
          <w:sz w:val="22"/>
          <w:szCs w:val="22"/>
        </w:rPr>
        <w:tab/>
        <w:t>Business Operations/21st Century Skills</w:t>
      </w:r>
    </w:p>
    <w:p w14:paraId="4D2FB344" w14:textId="77777777" w:rsidR="00D3559D" w:rsidRPr="003F77E7" w:rsidRDefault="00D3559D" w:rsidP="00D3559D">
      <w:pPr>
        <w:ind w:left="1620"/>
        <w:outlineLvl w:val="0"/>
        <w:rPr>
          <w:rFonts w:cstheme="minorHAnsi"/>
          <w:b/>
          <w:bCs/>
          <w:strike/>
          <w:sz w:val="22"/>
          <w:szCs w:val="22"/>
        </w:rPr>
      </w:pPr>
      <w:r w:rsidRPr="003F77E7">
        <w:rPr>
          <w:rFonts w:cstheme="minorHAnsi"/>
          <w:bCs/>
          <w:sz w:val="22"/>
          <w:szCs w:val="22"/>
        </w:rPr>
        <w:t>Learners apply principles of economics, business management, marketing and employability in an entrepreneur, manager and employee role to the leadership, planning, developing and analyzing of business enterprises related to the career field.</w:t>
      </w:r>
    </w:p>
    <w:p w14:paraId="39FD10A5" w14:textId="77777777" w:rsidR="00D3559D" w:rsidRPr="003F77E7" w:rsidRDefault="00D3559D" w:rsidP="00D3559D">
      <w:pPr>
        <w:ind w:left="1620" w:hanging="1620"/>
        <w:rPr>
          <w:b/>
          <w:sz w:val="22"/>
          <w:szCs w:val="22"/>
        </w:rPr>
      </w:pPr>
    </w:p>
    <w:p w14:paraId="3C7454B8"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1.1.  </w:t>
      </w:r>
      <w:r w:rsidRPr="003F77E7">
        <w:rPr>
          <w:b/>
          <w:bCs/>
          <w:sz w:val="22"/>
          <w:szCs w:val="22"/>
        </w:rPr>
        <w:tab/>
        <w:t>Employability Skills</w:t>
      </w:r>
    </w:p>
    <w:p w14:paraId="55E2FB52" w14:textId="77777777" w:rsidR="00D3559D" w:rsidRPr="003F77E7" w:rsidRDefault="00D3559D" w:rsidP="00D3559D">
      <w:pPr>
        <w:ind w:left="1620"/>
        <w:rPr>
          <w:b/>
          <w:bCs/>
          <w:strike/>
          <w:sz w:val="22"/>
          <w:szCs w:val="22"/>
        </w:rPr>
      </w:pPr>
      <w:r w:rsidRPr="003F77E7">
        <w:rPr>
          <w:bCs/>
          <w:sz w:val="22"/>
          <w:szCs w:val="22"/>
        </w:rPr>
        <w:t>Develop career awareness and employability skills (e.g., face-to-face, online) needed for gaining and maintaining employment in diverse business settings.</w:t>
      </w:r>
    </w:p>
    <w:p w14:paraId="7FD068E1" w14:textId="77777777" w:rsidR="00D3559D" w:rsidRPr="003F77E7" w:rsidRDefault="00D3559D" w:rsidP="00D3559D">
      <w:pPr>
        <w:rPr>
          <w:b/>
          <w:sz w:val="22"/>
          <w:szCs w:val="22"/>
        </w:rPr>
      </w:pPr>
      <w:r w:rsidRPr="003F77E7">
        <w:rPr>
          <w:b/>
          <w:sz w:val="22"/>
          <w:szCs w:val="22"/>
        </w:rPr>
        <w:t xml:space="preserve">Competencies </w:t>
      </w:r>
    </w:p>
    <w:p w14:paraId="795475BF" w14:textId="77777777" w:rsidR="00D3559D" w:rsidRPr="003F77E7" w:rsidRDefault="00D3559D" w:rsidP="00D3559D">
      <w:pPr>
        <w:ind w:left="900" w:hanging="900"/>
        <w:rPr>
          <w:sz w:val="22"/>
          <w:szCs w:val="22"/>
        </w:rPr>
      </w:pPr>
      <w:r w:rsidRPr="003F77E7">
        <w:rPr>
          <w:sz w:val="22"/>
          <w:szCs w:val="22"/>
        </w:rPr>
        <w:t xml:space="preserve">1.1.1. </w:t>
      </w:r>
      <w:r w:rsidRPr="003F77E7">
        <w:rPr>
          <w:sz w:val="22"/>
          <w:szCs w:val="22"/>
        </w:rPr>
        <w:tab/>
        <w:t>Identify the knowledge, skills and abilities necessary to succeed in careers.</w:t>
      </w:r>
    </w:p>
    <w:p w14:paraId="383623E3" w14:textId="77777777" w:rsidR="00D3559D" w:rsidRPr="003F77E7" w:rsidRDefault="00D3559D" w:rsidP="00D3559D">
      <w:pPr>
        <w:ind w:left="900" w:hanging="900"/>
        <w:rPr>
          <w:sz w:val="22"/>
          <w:szCs w:val="22"/>
        </w:rPr>
      </w:pPr>
      <w:r w:rsidRPr="003F77E7">
        <w:rPr>
          <w:sz w:val="22"/>
          <w:szCs w:val="22"/>
        </w:rPr>
        <w:t>1.1.2.</w:t>
      </w:r>
      <w:r w:rsidRPr="003F77E7">
        <w:rPr>
          <w:sz w:val="22"/>
          <w:szCs w:val="22"/>
        </w:rPr>
        <w:tab/>
        <w:t xml:space="preserve"> Identify the scope of career opportunities and the requirements for education, training, certification, licensure and experience.</w:t>
      </w:r>
    </w:p>
    <w:p w14:paraId="100B8CEA" w14:textId="77777777" w:rsidR="00D3559D" w:rsidRPr="003F77E7" w:rsidRDefault="00D3559D" w:rsidP="00D3559D">
      <w:pPr>
        <w:ind w:left="900" w:hanging="900"/>
        <w:rPr>
          <w:sz w:val="22"/>
          <w:szCs w:val="22"/>
        </w:rPr>
      </w:pPr>
      <w:r w:rsidRPr="003F77E7">
        <w:rPr>
          <w:sz w:val="22"/>
          <w:szCs w:val="22"/>
        </w:rPr>
        <w:t xml:space="preserve">1.1.3. </w:t>
      </w:r>
      <w:r w:rsidRPr="003F77E7">
        <w:rPr>
          <w:sz w:val="22"/>
          <w:szCs w:val="22"/>
        </w:rPr>
        <w:tab/>
        <w:t>Develop a career plan that reflects career interests, pathways and secondary and postsecondary options.</w:t>
      </w:r>
    </w:p>
    <w:p w14:paraId="2629B17F" w14:textId="77777777" w:rsidR="00D3559D" w:rsidRPr="003F77E7" w:rsidRDefault="00D3559D" w:rsidP="00D3559D">
      <w:pPr>
        <w:ind w:left="900" w:hanging="900"/>
        <w:rPr>
          <w:sz w:val="22"/>
          <w:szCs w:val="22"/>
        </w:rPr>
      </w:pPr>
      <w:r w:rsidRPr="003F77E7">
        <w:rPr>
          <w:sz w:val="22"/>
          <w:szCs w:val="22"/>
        </w:rPr>
        <w:t xml:space="preserve">1.1.4. </w:t>
      </w:r>
      <w:r w:rsidRPr="003F77E7">
        <w:rPr>
          <w:sz w:val="22"/>
          <w:szCs w:val="22"/>
        </w:rPr>
        <w:tab/>
        <w:t>Describe the role and function of professional organizations, industry associations and organized labor and use networking techniques to develop and maintain professional relationships.</w:t>
      </w:r>
    </w:p>
    <w:p w14:paraId="288B095D" w14:textId="77777777" w:rsidR="00D3559D" w:rsidRPr="003F77E7" w:rsidRDefault="00D3559D" w:rsidP="00D3559D">
      <w:pPr>
        <w:ind w:left="900" w:hanging="900"/>
        <w:rPr>
          <w:sz w:val="22"/>
          <w:szCs w:val="22"/>
        </w:rPr>
      </w:pPr>
      <w:r w:rsidRPr="003F77E7">
        <w:rPr>
          <w:sz w:val="22"/>
          <w:szCs w:val="22"/>
        </w:rPr>
        <w:t xml:space="preserve">1.1.5. </w:t>
      </w:r>
      <w:r w:rsidRPr="003F77E7">
        <w:rPr>
          <w:sz w:val="22"/>
          <w:szCs w:val="22"/>
        </w:rPr>
        <w:tab/>
        <w:t>Develop strategies for self-promotion in the hiring process (e.g., filling out job applications, resumé writing, interviewing skills, portfolio development).</w:t>
      </w:r>
    </w:p>
    <w:p w14:paraId="78F2FF69" w14:textId="77777777" w:rsidR="00D3559D" w:rsidRPr="003F77E7" w:rsidRDefault="00D3559D" w:rsidP="00D3559D">
      <w:pPr>
        <w:ind w:left="900" w:hanging="900"/>
        <w:rPr>
          <w:sz w:val="22"/>
          <w:szCs w:val="22"/>
        </w:rPr>
      </w:pPr>
      <w:r w:rsidRPr="003F77E7">
        <w:rPr>
          <w:sz w:val="22"/>
          <w:szCs w:val="22"/>
        </w:rPr>
        <w:t xml:space="preserve">1.1.6. </w:t>
      </w:r>
      <w:r w:rsidRPr="003F77E7">
        <w:rPr>
          <w:sz w:val="22"/>
          <w:szCs w:val="22"/>
        </w:rPr>
        <w:tab/>
        <w:t>Explain the importance of work ethic, accountability and responsibility and demonstrate associated behaviors in fulfilling personal, community and workplace roles.</w:t>
      </w:r>
    </w:p>
    <w:p w14:paraId="1D3D5C0D" w14:textId="77777777" w:rsidR="00D3559D" w:rsidRPr="003F77E7" w:rsidRDefault="00D3559D" w:rsidP="00D3559D">
      <w:pPr>
        <w:ind w:left="900" w:hanging="900"/>
        <w:rPr>
          <w:sz w:val="22"/>
          <w:szCs w:val="22"/>
        </w:rPr>
      </w:pPr>
      <w:r w:rsidRPr="003F77E7">
        <w:rPr>
          <w:sz w:val="22"/>
          <w:szCs w:val="22"/>
        </w:rPr>
        <w:t xml:space="preserve">1.1.7. </w:t>
      </w:r>
      <w:r w:rsidRPr="003F77E7">
        <w:rPr>
          <w:sz w:val="22"/>
          <w:szCs w:val="22"/>
        </w:rPr>
        <w:tab/>
        <w:t>Apply problem-solving and critical-thinking skills to work-related issues when making decisions and formulating solutions.</w:t>
      </w:r>
    </w:p>
    <w:p w14:paraId="560130C5" w14:textId="77777777" w:rsidR="00D3559D" w:rsidRPr="003F77E7" w:rsidRDefault="00D3559D" w:rsidP="00D3559D">
      <w:pPr>
        <w:ind w:left="900" w:hanging="900"/>
        <w:rPr>
          <w:sz w:val="22"/>
          <w:szCs w:val="22"/>
        </w:rPr>
      </w:pPr>
      <w:r w:rsidRPr="003F77E7">
        <w:rPr>
          <w:sz w:val="22"/>
          <w:szCs w:val="22"/>
        </w:rPr>
        <w:t xml:space="preserve">1.1.8. </w:t>
      </w:r>
      <w:r w:rsidRPr="003F77E7">
        <w:rPr>
          <w:sz w:val="22"/>
          <w:szCs w:val="22"/>
        </w:rPr>
        <w:tab/>
        <w:t>Identify the correlation between emotions, behavior and appearance and manage those to establish and maintain professionalism.</w:t>
      </w:r>
    </w:p>
    <w:p w14:paraId="06B8CB70" w14:textId="77777777" w:rsidR="00D3559D" w:rsidRPr="003F77E7" w:rsidRDefault="00D3559D" w:rsidP="00D3559D">
      <w:pPr>
        <w:ind w:left="900" w:hanging="900"/>
        <w:rPr>
          <w:sz w:val="22"/>
          <w:szCs w:val="22"/>
        </w:rPr>
      </w:pPr>
      <w:r w:rsidRPr="003F77E7">
        <w:rPr>
          <w:sz w:val="22"/>
          <w:szCs w:val="22"/>
        </w:rPr>
        <w:t xml:space="preserve">1.1.9. </w:t>
      </w:r>
      <w:r w:rsidRPr="003F77E7">
        <w:rPr>
          <w:sz w:val="22"/>
          <w:szCs w:val="22"/>
        </w:rPr>
        <w:tab/>
        <w:t>Give and receive constructive feedback to improve work habits.</w:t>
      </w:r>
    </w:p>
    <w:p w14:paraId="7A61414E" w14:textId="77777777" w:rsidR="00D3559D" w:rsidRPr="003F77E7" w:rsidRDefault="00D3559D" w:rsidP="00D3559D">
      <w:pPr>
        <w:ind w:left="900" w:hanging="900"/>
        <w:rPr>
          <w:sz w:val="22"/>
          <w:szCs w:val="22"/>
        </w:rPr>
      </w:pPr>
      <w:r w:rsidRPr="003F77E7">
        <w:rPr>
          <w:sz w:val="22"/>
          <w:szCs w:val="22"/>
        </w:rPr>
        <w:t xml:space="preserve">1.1.10. </w:t>
      </w:r>
      <w:r w:rsidRPr="003F77E7">
        <w:rPr>
          <w:sz w:val="22"/>
          <w:szCs w:val="22"/>
        </w:rPr>
        <w:tab/>
        <w:t>Adapt personal coping skills to adjust to taxing workplace demands.</w:t>
      </w:r>
    </w:p>
    <w:p w14:paraId="00134154" w14:textId="77777777" w:rsidR="00D3559D" w:rsidRPr="003F77E7" w:rsidRDefault="00D3559D" w:rsidP="00D3559D">
      <w:pPr>
        <w:ind w:left="900" w:hanging="900"/>
        <w:rPr>
          <w:sz w:val="22"/>
          <w:szCs w:val="22"/>
        </w:rPr>
      </w:pPr>
      <w:r w:rsidRPr="003F77E7">
        <w:rPr>
          <w:sz w:val="22"/>
          <w:szCs w:val="22"/>
        </w:rPr>
        <w:t xml:space="preserve">1.1.11. </w:t>
      </w:r>
      <w:r w:rsidRPr="003F77E7">
        <w:rPr>
          <w:sz w:val="22"/>
          <w:szCs w:val="22"/>
        </w:rPr>
        <w:tab/>
        <w:t>Recognize different cultural beliefs and practices in the workplace and demonstrate respect for them.</w:t>
      </w:r>
    </w:p>
    <w:p w14:paraId="7DBDEDE2" w14:textId="77777777" w:rsidR="00D3559D" w:rsidRDefault="00D3559D" w:rsidP="00D3559D">
      <w:pPr>
        <w:rPr>
          <w:strike/>
          <w:sz w:val="22"/>
          <w:szCs w:val="22"/>
        </w:rPr>
      </w:pPr>
    </w:p>
    <w:p w14:paraId="1D4FA7A7" w14:textId="77777777" w:rsidR="00B13224" w:rsidRDefault="00B13224" w:rsidP="00D3559D">
      <w:pPr>
        <w:rPr>
          <w:strike/>
          <w:sz w:val="22"/>
          <w:szCs w:val="22"/>
        </w:rPr>
      </w:pPr>
    </w:p>
    <w:p w14:paraId="7BED5179" w14:textId="77777777" w:rsidR="00B13224" w:rsidRPr="003F77E7" w:rsidRDefault="00B13224" w:rsidP="00D3559D">
      <w:pPr>
        <w:rPr>
          <w:strike/>
          <w:sz w:val="22"/>
          <w:szCs w:val="22"/>
        </w:rPr>
      </w:pPr>
    </w:p>
    <w:p w14:paraId="7A5BE40C" w14:textId="77777777" w:rsidR="00D3559D" w:rsidRPr="003F77E7" w:rsidRDefault="00D3559D" w:rsidP="00D3559D">
      <w:pPr>
        <w:ind w:left="1620" w:hanging="1620"/>
        <w:rPr>
          <w:b/>
          <w:bCs/>
          <w:sz w:val="22"/>
          <w:szCs w:val="22"/>
        </w:rPr>
      </w:pPr>
      <w:r w:rsidRPr="003F77E7">
        <w:rPr>
          <w:b/>
          <w:sz w:val="22"/>
          <w:szCs w:val="22"/>
        </w:rPr>
        <w:lastRenderedPageBreak/>
        <w:t xml:space="preserve">Outcome:  </w:t>
      </w:r>
      <w:r w:rsidRPr="003F77E7">
        <w:rPr>
          <w:b/>
          <w:bCs/>
          <w:sz w:val="22"/>
          <w:szCs w:val="22"/>
        </w:rPr>
        <w:t xml:space="preserve">1.2. </w:t>
      </w:r>
      <w:r w:rsidRPr="003F77E7">
        <w:rPr>
          <w:b/>
          <w:bCs/>
          <w:sz w:val="22"/>
          <w:szCs w:val="22"/>
        </w:rPr>
        <w:tab/>
        <w:t>Leadership and Communications</w:t>
      </w:r>
    </w:p>
    <w:p w14:paraId="32488C08" w14:textId="77777777" w:rsidR="00D3559D" w:rsidRPr="003F77E7" w:rsidRDefault="00D3559D" w:rsidP="00D3559D">
      <w:pPr>
        <w:ind w:left="1620" w:hanging="1620"/>
        <w:rPr>
          <w:bCs/>
          <w:sz w:val="22"/>
          <w:szCs w:val="22"/>
        </w:rPr>
      </w:pPr>
      <w:r w:rsidRPr="003F77E7">
        <w:rPr>
          <w:b/>
          <w:bCs/>
          <w:sz w:val="22"/>
          <w:szCs w:val="22"/>
        </w:rPr>
        <w:tab/>
      </w:r>
      <w:r w:rsidRPr="003F77E7">
        <w:rPr>
          <w:bCs/>
          <w:sz w:val="22"/>
          <w:szCs w:val="22"/>
        </w:rPr>
        <w:t>Process, maintain, evaluate and disseminate information in a business. Develop leadership and team building to promote collaboration.</w:t>
      </w:r>
    </w:p>
    <w:p w14:paraId="2430E97F" w14:textId="77777777" w:rsidR="00D3559D" w:rsidRPr="003F77E7" w:rsidRDefault="00D3559D" w:rsidP="00D3559D">
      <w:pPr>
        <w:ind w:left="1620" w:hanging="1620"/>
        <w:rPr>
          <w:b/>
          <w:sz w:val="22"/>
          <w:szCs w:val="22"/>
        </w:rPr>
      </w:pPr>
      <w:r w:rsidRPr="003F77E7">
        <w:rPr>
          <w:b/>
          <w:sz w:val="22"/>
          <w:szCs w:val="22"/>
        </w:rPr>
        <w:t xml:space="preserve">Competencies </w:t>
      </w:r>
    </w:p>
    <w:p w14:paraId="037A77C5" w14:textId="77777777" w:rsidR="00D3559D" w:rsidRPr="003F77E7" w:rsidRDefault="00D3559D" w:rsidP="00D3559D">
      <w:pPr>
        <w:ind w:left="900" w:hanging="900"/>
        <w:rPr>
          <w:sz w:val="22"/>
          <w:szCs w:val="22"/>
        </w:rPr>
      </w:pPr>
      <w:r w:rsidRPr="003F77E7">
        <w:rPr>
          <w:sz w:val="22"/>
          <w:szCs w:val="22"/>
        </w:rPr>
        <w:t xml:space="preserve">1.2.1. </w:t>
      </w:r>
      <w:r w:rsidRPr="003F77E7">
        <w:rPr>
          <w:sz w:val="22"/>
          <w:szCs w:val="22"/>
        </w:rPr>
        <w:tab/>
        <w:t>Extract relevant, valid information from materials and cite sources of information.</w:t>
      </w:r>
    </w:p>
    <w:p w14:paraId="0C5170C0" w14:textId="77777777" w:rsidR="00D3559D" w:rsidRPr="003F77E7" w:rsidRDefault="00D3559D" w:rsidP="00D3559D">
      <w:pPr>
        <w:ind w:left="900" w:hanging="900"/>
        <w:rPr>
          <w:sz w:val="22"/>
          <w:szCs w:val="22"/>
        </w:rPr>
      </w:pPr>
      <w:r w:rsidRPr="003F77E7">
        <w:rPr>
          <w:sz w:val="22"/>
          <w:szCs w:val="22"/>
        </w:rPr>
        <w:t xml:space="preserve">1.2.2. </w:t>
      </w:r>
      <w:r w:rsidRPr="003F77E7">
        <w:rPr>
          <w:sz w:val="22"/>
          <w:szCs w:val="22"/>
        </w:rPr>
        <w:tab/>
        <w:t>Deliver formal and informal presentations.</w:t>
      </w:r>
    </w:p>
    <w:p w14:paraId="2B5F215C" w14:textId="77777777" w:rsidR="00D3559D" w:rsidRPr="003F77E7" w:rsidRDefault="00D3559D" w:rsidP="00D3559D">
      <w:pPr>
        <w:ind w:left="900" w:hanging="900"/>
        <w:rPr>
          <w:sz w:val="22"/>
          <w:szCs w:val="22"/>
        </w:rPr>
      </w:pPr>
      <w:r w:rsidRPr="003F77E7">
        <w:rPr>
          <w:sz w:val="22"/>
          <w:szCs w:val="22"/>
        </w:rPr>
        <w:t xml:space="preserve">1.2.3. </w:t>
      </w:r>
      <w:r w:rsidRPr="003F77E7">
        <w:rPr>
          <w:sz w:val="22"/>
          <w:szCs w:val="22"/>
        </w:rPr>
        <w:tab/>
        <w:t>Identify and use verbal, nonverbal and active listening skills to communicate effectively.</w:t>
      </w:r>
    </w:p>
    <w:p w14:paraId="7B8F9551" w14:textId="77777777" w:rsidR="00D3559D" w:rsidRPr="003F77E7" w:rsidRDefault="00D3559D" w:rsidP="00D3559D">
      <w:pPr>
        <w:ind w:left="900" w:hanging="900"/>
        <w:rPr>
          <w:sz w:val="22"/>
          <w:szCs w:val="22"/>
        </w:rPr>
      </w:pPr>
      <w:r w:rsidRPr="003F77E7">
        <w:rPr>
          <w:sz w:val="22"/>
          <w:szCs w:val="22"/>
        </w:rPr>
        <w:t xml:space="preserve">1.2.4. </w:t>
      </w:r>
      <w:r w:rsidRPr="003F77E7">
        <w:rPr>
          <w:sz w:val="22"/>
          <w:szCs w:val="22"/>
        </w:rPr>
        <w:tab/>
        <w:t>Use negotiation and conflict-resolution skills to reach solutions.</w:t>
      </w:r>
    </w:p>
    <w:p w14:paraId="4E604EE5" w14:textId="77777777" w:rsidR="00D3559D" w:rsidRPr="003F77E7" w:rsidRDefault="00D3559D" w:rsidP="00D3559D">
      <w:pPr>
        <w:ind w:left="900" w:hanging="900"/>
        <w:rPr>
          <w:sz w:val="22"/>
          <w:szCs w:val="22"/>
        </w:rPr>
      </w:pPr>
      <w:r w:rsidRPr="003F77E7">
        <w:rPr>
          <w:sz w:val="22"/>
          <w:szCs w:val="22"/>
        </w:rPr>
        <w:t>1.2.5.</w:t>
      </w:r>
      <w:r w:rsidRPr="003F77E7">
        <w:rPr>
          <w:sz w:val="22"/>
          <w:szCs w:val="22"/>
        </w:rPr>
        <w:tab/>
        <w:t>Communicate information (e.g., directions, ideas, vision, workplace expectations) for an intended audience and purpose.</w:t>
      </w:r>
    </w:p>
    <w:p w14:paraId="5FBF7471" w14:textId="77777777" w:rsidR="00D3559D" w:rsidRPr="003F77E7" w:rsidRDefault="00D3559D" w:rsidP="00D3559D">
      <w:pPr>
        <w:ind w:left="900" w:hanging="900"/>
        <w:rPr>
          <w:sz w:val="22"/>
          <w:szCs w:val="22"/>
        </w:rPr>
      </w:pPr>
      <w:r w:rsidRPr="003F77E7">
        <w:rPr>
          <w:sz w:val="22"/>
          <w:szCs w:val="22"/>
        </w:rPr>
        <w:t>1.2.6.</w:t>
      </w:r>
      <w:r w:rsidRPr="003F77E7">
        <w:rPr>
          <w:sz w:val="22"/>
          <w:szCs w:val="22"/>
        </w:rPr>
        <w:tab/>
        <w:t>Use proper grammar and expression in all aspects of communication.</w:t>
      </w:r>
    </w:p>
    <w:p w14:paraId="6055D3C8" w14:textId="77777777" w:rsidR="00D3559D" w:rsidRPr="003F77E7" w:rsidRDefault="00D3559D" w:rsidP="00D3559D">
      <w:pPr>
        <w:ind w:left="900" w:hanging="900"/>
        <w:rPr>
          <w:sz w:val="22"/>
          <w:szCs w:val="22"/>
        </w:rPr>
      </w:pPr>
      <w:r w:rsidRPr="003F77E7">
        <w:rPr>
          <w:sz w:val="22"/>
          <w:szCs w:val="22"/>
        </w:rPr>
        <w:t xml:space="preserve">1.2.7. </w:t>
      </w:r>
      <w:r w:rsidRPr="003F77E7">
        <w:rPr>
          <w:sz w:val="22"/>
          <w:szCs w:val="22"/>
        </w:rPr>
        <w:tab/>
        <w:t>Use problem-solving and consensus-building techniques to draw conclusions and determine next steps.</w:t>
      </w:r>
    </w:p>
    <w:p w14:paraId="57AA8D20" w14:textId="77777777" w:rsidR="00D3559D" w:rsidRPr="003F77E7" w:rsidRDefault="00D3559D" w:rsidP="00D3559D">
      <w:pPr>
        <w:ind w:left="900" w:hanging="900"/>
        <w:rPr>
          <w:sz w:val="22"/>
          <w:szCs w:val="22"/>
        </w:rPr>
      </w:pPr>
      <w:r w:rsidRPr="003F77E7">
        <w:rPr>
          <w:sz w:val="22"/>
          <w:szCs w:val="22"/>
        </w:rPr>
        <w:t xml:space="preserve">1.2.8. </w:t>
      </w:r>
      <w:r w:rsidRPr="003F77E7">
        <w:rPr>
          <w:sz w:val="22"/>
          <w:szCs w:val="22"/>
        </w:rPr>
        <w:tab/>
        <w:t>Identify the strengths, weaknesses and characteristics of leadership styles that influence internal and external workplace relationships.</w:t>
      </w:r>
    </w:p>
    <w:p w14:paraId="44F4ECED" w14:textId="77777777" w:rsidR="00D3559D" w:rsidRPr="003F77E7" w:rsidRDefault="00D3559D" w:rsidP="00D3559D">
      <w:pPr>
        <w:ind w:left="900" w:hanging="900"/>
        <w:rPr>
          <w:sz w:val="22"/>
          <w:szCs w:val="22"/>
        </w:rPr>
      </w:pPr>
      <w:r w:rsidRPr="003F77E7">
        <w:rPr>
          <w:sz w:val="22"/>
          <w:szCs w:val="22"/>
        </w:rPr>
        <w:t xml:space="preserve">1.2.9. </w:t>
      </w:r>
      <w:r w:rsidRPr="003F77E7">
        <w:rPr>
          <w:sz w:val="22"/>
          <w:szCs w:val="22"/>
        </w:rPr>
        <w:tab/>
        <w:t>Identify advantages and disadvantages involving digital and/or electronic communications (e.g., common content for large audience, control of tone, speed, cost, lack of non-verbal cues, potential for forwarding information, longevity).</w:t>
      </w:r>
    </w:p>
    <w:p w14:paraId="033213F2" w14:textId="77777777" w:rsidR="00D3559D" w:rsidRPr="003F77E7" w:rsidRDefault="00D3559D" w:rsidP="00D3559D">
      <w:pPr>
        <w:ind w:left="900" w:hanging="900"/>
        <w:rPr>
          <w:sz w:val="22"/>
          <w:szCs w:val="22"/>
        </w:rPr>
      </w:pPr>
      <w:r w:rsidRPr="003F77E7">
        <w:rPr>
          <w:sz w:val="22"/>
          <w:szCs w:val="22"/>
        </w:rPr>
        <w:t xml:space="preserve">1.2.10. </w:t>
      </w:r>
      <w:r w:rsidRPr="003F77E7">
        <w:rPr>
          <w:sz w:val="22"/>
          <w:szCs w:val="22"/>
        </w:rPr>
        <w:tab/>
        <w:t>Use interpersonal skills to provide group leadership, promote collaboration and work in a team.</w:t>
      </w:r>
    </w:p>
    <w:p w14:paraId="3333E835" w14:textId="77777777" w:rsidR="00D3559D" w:rsidRPr="003F77E7" w:rsidRDefault="00D3559D" w:rsidP="00D3559D">
      <w:pPr>
        <w:ind w:left="900" w:hanging="900"/>
        <w:rPr>
          <w:sz w:val="22"/>
          <w:szCs w:val="22"/>
        </w:rPr>
      </w:pPr>
      <w:r w:rsidRPr="003F77E7">
        <w:rPr>
          <w:sz w:val="22"/>
          <w:szCs w:val="22"/>
        </w:rPr>
        <w:t xml:space="preserve">1.2.11. </w:t>
      </w:r>
      <w:r w:rsidRPr="003F77E7">
        <w:rPr>
          <w:sz w:val="22"/>
          <w:szCs w:val="22"/>
        </w:rPr>
        <w:tab/>
        <w:t>Write professional correspondence, documents, job applications and resumés.</w:t>
      </w:r>
    </w:p>
    <w:p w14:paraId="6960030F" w14:textId="77777777" w:rsidR="00D3559D" w:rsidRPr="003F77E7" w:rsidRDefault="00D3559D" w:rsidP="00D3559D">
      <w:pPr>
        <w:ind w:left="900" w:hanging="900"/>
        <w:rPr>
          <w:sz w:val="22"/>
          <w:szCs w:val="22"/>
        </w:rPr>
      </w:pPr>
      <w:r w:rsidRPr="003F77E7">
        <w:rPr>
          <w:sz w:val="22"/>
          <w:szCs w:val="22"/>
        </w:rPr>
        <w:t xml:space="preserve">1.2.12. </w:t>
      </w:r>
      <w:r w:rsidRPr="003F77E7">
        <w:rPr>
          <w:sz w:val="22"/>
          <w:szCs w:val="22"/>
        </w:rPr>
        <w:tab/>
        <w:t>Use technical writing skills to complete forms and create reports.</w:t>
      </w:r>
    </w:p>
    <w:p w14:paraId="23624412" w14:textId="77777777" w:rsidR="00D3559D" w:rsidRPr="003F77E7" w:rsidRDefault="00D3559D" w:rsidP="00D3559D">
      <w:pPr>
        <w:ind w:left="900" w:hanging="900"/>
        <w:rPr>
          <w:sz w:val="22"/>
          <w:szCs w:val="22"/>
        </w:rPr>
      </w:pPr>
      <w:r w:rsidRPr="003F77E7">
        <w:rPr>
          <w:sz w:val="22"/>
          <w:szCs w:val="22"/>
        </w:rPr>
        <w:t xml:space="preserve">1.2.13. </w:t>
      </w:r>
      <w:r w:rsidRPr="003F77E7">
        <w:rPr>
          <w:sz w:val="22"/>
          <w:szCs w:val="22"/>
        </w:rPr>
        <w:tab/>
        <w:t>Identify stakeholders and solicit their opinions.</w:t>
      </w:r>
    </w:p>
    <w:p w14:paraId="0BDA366B" w14:textId="77777777" w:rsidR="00D3559D" w:rsidRPr="003F77E7" w:rsidRDefault="00D3559D" w:rsidP="00D3559D">
      <w:pPr>
        <w:ind w:left="900" w:hanging="900"/>
        <w:rPr>
          <w:sz w:val="22"/>
          <w:szCs w:val="22"/>
        </w:rPr>
      </w:pPr>
      <w:r w:rsidRPr="003F77E7">
        <w:rPr>
          <w:sz w:val="22"/>
          <w:szCs w:val="22"/>
        </w:rPr>
        <w:t xml:space="preserve">1.2.14. </w:t>
      </w:r>
      <w:r w:rsidRPr="003F77E7">
        <w:rPr>
          <w:sz w:val="22"/>
          <w:szCs w:val="22"/>
        </w:rPr>
        <w:tab/>
        <w:t>Use motivational strategies to accomplish goals.</w:t>
      </w:r>
    </w:p>
    <w:p w14:paraId="4D664C1C" w14:textId="77777777" w:rsidR="00D3559D" w:rsidRPr="003F77E7" w:rsidRDefault="00D3559D" w:rsidP="00D3559D">
      <w:pPr>
        <w:ind w:left="900" w:hanging="900"/>
        <w:rPr>
          <w:sz w:val="22"/>
          <w:szCs w:val="22"/>
        </w:rPr>
      </w:pPr>
    </w:p>
    <w:p w14:paraId="6882B293"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1.3. </w:t>
      </w:r>
      <w:r w:rsidRPr="003F77E7">
        <w:rPr>
          <w:b/>
          <w:bCs/>
          <w:sz w:val="22"/>
          <w:szCs w:val="22"/>
        </w:rPr>
        <w:tab/>
        <w:t>Business Ethics and Law</w:t>
      </w:r>
    </w:p>
    <w:p w14:paraId="79099A86" w14:textId="77777777" w:rsidR="00D3559D" w:rsidRPr="003F77E7" w:rsidRDefault="00D3559D" w:rsidP="00D3559D">
      <w:pPr>
        <w:ind w:left="1620"/>
        <w:rPr>
          <w:bCs/>
          <w:sz w:val="22"/>
          <w:szCs w:val="22"/>
        </w:rPr>
      </w:pPr>
      <w:r w:rsidRPr="003F77E7">
        <w:rPr>
          <w:bCs/>
          <w:sz w:val="22"/>
          <w:szCs w:val="22"/>
        </w:rPr>
        <w:t>Analyze how professional, ethical and legal behavior contributes to continuous improvement in organizational performance and regulatory compliance.</w:t>
      </w:r>
    </w:p>
    <w:p w14:paraId="007A00D1" w14:textId="77777777" w:rsidR="00D3559D" w:rsidRPr="003F77E7" w:rsidRDefault="00D3559D" w:rsidP="00D3559D">
      <w:pPr>
        <w:rPr>
          <w:b/>
          <w:sz w:val="22"/>
          <w:szCs w:val="22"/>
        </w:rPr>
      </w:pPr>
      <w:r w:rsidRPr="003F77E7">
        <w:rPr>
          <w:b/>
          <w:sz w:val="22"/>
          <w:szCs w:val="22"/>
        </w:rPr>
        <w:t xml:space="preserve">Competencies </w:t>
      </w:r>
    </w:p>
    <w:p w14:paraId="637E0866" w14:textId="77777777" w:rsidR="00D3559D" w:rsidRPr="003F77E7" w:rsidRDefault="00D3559D" w:rsidP="00D3559D">
      <w:pPr>
        <w:ind w:left="900" w:hanging="900"/>
        <w:rPr>
          <w:sz w:val="22"/>
          <w:szCs w:val="22"/>
        </w:rPr>
      </w:pPr>
      <w:r w:rsidRPr="003F77E7">
        <w:rPr>
          <w:sz w:val="22"/>
          <w:szCs w:val="22"/>
        </w:rPr>
        <w:t xml:space="preserve">1.3.1. </w:t>
      </w:r>
      <w:r w:rsidRPr="003F77E7">
        <w:rPr>
          <w:sz w:val="22"/>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75150CEA" w14:textId="77777777" w:rsidR="00D3559D" w:rsidRPr="003F77E7" w:rsidRDefault="00D3559D" w:rsidP="00D3559D">
      <w:pPr>
        <w:ind w:left="900" w:hanging="900"/>
        <w:rPr>
          <w:sz w:val="22"/>
          <w:szCs w:val="22"/>
        </w:rPr>
      </w:pPr>
      <w:r w:rsidRPr="003F77E7">
        <w:rPr>
          <w:sz w:val="22"/>
          <w:szCs w:val="22"/>
        </w:rPr>
        <w:t xml:space="preserve">1.3.4. </w:t>
      </w:r>
      <w:r w:rsidRPr="003F77E7">
        <w:rPr>
          <w:sz w:val="22"/>
          <w:szCs w:val="22"/>
        </w:rPr>
        <w:tab/>
        <w:t>Identify how federal and state consumer protection laws affect products and services.</w:t>
      </w:r>
    </w:p>
    <w:p w14:paraId="439D6CD6" w14:textId="77777777" w:rsidR="00D3559D" w:rsidRPr="003F77E7" w:rsidRDefault="00D3559D" w:rsidP="00D3559D">
      <w:pPr>
        <w:ind w:left="900" w:hanging="900"/>
        <w:rPr>
          <w:sz w:val="22"/>
          <w:szCs w:val="22"/>
        </w:rPr>
      </w:pPr>
      <w:r w:rsidRPr="003F77E7">
        <w:rPr>
          <w:sz w:val="22"/>
          <w:szCs w:val="22"/>
        </w:rPr>
        <w:t xml:space="preserve">1.3.5. </w:t>
      </w:r>
      <w:r w:rsidRPr="003F77E7">
        <w:rPr>
          <w:sz w:val="22"/>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9652317" w14:textId="77777777" w:rsidR="00D3559D" w:rsidRPr="003F77E7" w:rsidRDefault="00D3559D" w:rsidP="00D3559D">
      <w:pPr>
        <w:ind w:left="900" w:hanging="900"/>
        <w:rPr>
          <w:sz w:val="22"/>
          <w:szCs w:val="22"/>
        </w:rPr>
      </w:pPr>
    </w:p>
    <w:p w14:paraId="07FFD890"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1.4. </w:t>
      </w:r>
      <w:r w:rsidRPr="003F77E7">
        <w:rPr>
          <w:b/>
          <w:bCs/>
          <w:sz w:val="22"/>
          <w:szCs w:val="22"/>
        </w:rPr>
        <w:tab/>
        <w:t>Knowledge Management and Information Technology</w:t>
      </w:r>
    </w:p>
    <w:p w14:paraId="7D23D06B" w14:textId="77777777" w:rsidR="00D3559D" w:rsidRPr="003F77E7" w:rsidRDefault="00D3559D" w:rsidP="00D3559D">
      <w:pPr>
        <w:ind w:left="1620"/>
        <w:rPr>
          <w:bCs/>
          <w:sz w:val="22"/>
          <w:szCs w:val="22"/>
        </w:rPr>
      </w:pPr>
      <w:r w:rsidRPr="003F77E7">
        <w:rPr>
          <w:bCs/>
          <w:sz w:val="22"/>
          <w:szCs w:val="22"/>
        </w:rPr>
        <w:t>Demonstrate current and emerging strategies and technologies used to collect, analyze, record and share information in business operations.</w:t>
      </w:r>
    </w:p>
    <w:p w14:paraId="61FF9D58" w14:textId="77777777" w:rsidR="00D3559D" w:rsidRPr="003F77E7" w:rsidRDefault="00D3559D" w:rsidP="00D3559D">
      <w:pPr>
        <w:rPr>
          <w:b/>
          <w:sz w:val="22"/>
          <w:szCs w:val="22"/>
        </w:rPr>
      </w:pPr>
      <w:r w:rsidRPr="003F77E7">
        <w:rPr>
          <w:b/>
          <w:sz w:val="22"/>
          <w:szCs w:val="22"/>
        </w:rPr>
        <w:t xml:space="preserve">Competencies </w:t>
      </w:r>
    </w:p>
    <w:p w14:paraId="26441834" w14:textId="77777777" w:rsidR="00D3559D" w:rsidRPr="003F77E7" w:rsidRDefault="00D3559D" w:rsidP="00AE3DD0">
      <w:pPr>
        <w:ind w:left="900" w:hanging="900"/>
        <w:rPr>
          <w:sz w:val="22"/>
          <w:szCs w:val="22"/>
        </w:rPr>
      </w:pPr>
      <w:r w:rsidRPr="003F77E7">
        <w:rPr>
          <w:sz w:val="22"/>
          <w:szCs w:val="22"/>
        </w:rPr>
        <w:t xml:space="preserve">1.4.2. </w:t>
      </w:r>
      <w:r w:rsidRPr="003F77E7">
        <w:rPr>
          <w:sz w:val="22"/>
          <w:szCs w:val="22"/>
        </w:rPr>
        <w:tab/>
        <w:t>Select and use software applications to locate, record, analyze and present information (e.g., word processing, e-mail, spreadsheet, databases, presentation, Internet search engines).</w:t>
      </w:r>
    </w:p>
    <w:p w14:paraId="1D615790" w14:textId="77777777" w:rsidR="00D3559D" w:rsidRPr="003F77E7" w:rsidRDefault="00D3559D" w:rsidP="00AE3DD0">
      <w:pPr>
        <w:ind w:left="900" w:hanging="900"/>
        <w:rPr>
          <w:sz w:val="22"/>
          <w:szCs w:val="22"/>
        </w:rPr>
      </w:pPr>
      <w:r w:rsidRPr="003F77E7">
        <w:rPr>
          <w:sz w:val="22"/>
          <w:szCs w:val="22"/>
        </w:rPr>
        <w:t xml:space="preserve">1.4.3. </w:t>
      </w:r>
      <w:r w:rsidRPr="003F77E7">
        <w:rPr>
          <w:sz w:val="22"/>
          <w:szCs w:val="22"/>
        </w:rPr>
        <w:tab/>
        <w:t>Verify compliance with security rules, regulations and codes (e.g., property, privacy, access, accuracy issues, client and patient record confidentiality) pertaining to technology specific to the industry pathway.</w:t>
      </w:r>
    </w:p>
    <w:p w14:paraId="3A68EC88" w14:textId="77777777" w:rsidR="00D3559D" w:rsidRPr="003F77E7" w:rsidRDefault="00D3559D" w:rsidP="00AE3DD0">
      <w:pPr>
        <w:ind w:left="900" w:hanging="900"/>
        <w:rPr>
          <w:sz w:val="22"/>
          <w:szCs w:val="22"/>
        </w:rPr>
      </w:pPr>
      <w:r w:rsidRPr="003F77E7">
        <w:rPr>
          <w:sz w:val="22"/>
          <w:szCs w:val="22"/>
        </w:rPr>
        <w:lastRenderedPageBreak/>
        <w:t xml:space="preserve">1.4.4. </w:t>
      </w:r>
      <w:r w:rsidRPr="003F77E7">
        <w:rPr>
          <w:sz w:val="22"/>
          <w:szCs w:val="22"/>
        </w:rPr>
        <w:tab/>
        <w:t>Use system hardware to support software applications.</w:t>
      </w:r>
    </w:p>
    <w:p w14:paraId="6646E03E" w14:textId="77777777" w:rsidR="00D3559D" w:rsidRPr="003F77E7" w:rsidRDefault="00D3559D" w:rsidP="00AE3DD0">
      <w:pPr>
        <w:ind w:left="900" w:hanging="900"/>
        <w:rPr>
          <w:sz w:val="22"/>
          <w:szCs w:val="22"/>
        </w:rPr>
      </w:pPr>
      <w:r w:rsidRPr="003F77E7">
        <w:rPr>
          <w:sz w:val="22"/>
          <w:szCs w:val="22"/>
        </w:rPr>
        <w:t xml:space="preserve">1.4.5. </w:t>
      </w:r>
      <w:r w:rsidRPr="003F77E7">
        <w:rPr>
          <w:sz w:val="22"/>
          <w:szCs w:val="22"/>
        </w:rPr>
        <w:tab/>
        <w:t>Use information technology tools to maintain, secure and monitor business records.</w:t>
      </w:r>
    </w:p>
    <w:p w14:paraId="48158543" w14:textId="77777777" w:rsidR="00D3559D" w:rsidRPr="003F77E7" w:rsidRDefault="00D3559D" w:rsidP="00AE3DD0">
      <w:pPr>
        <w:ind w:left="900" w:hanging="900"/>
        <w:rPr>
          <w:sz w:val="22"/>
          <w:szCs w:val="22"/>
        </w:rPr>
      </w:pPr>
      <w:r w:rsidRPr="003F77E7">
        <w:rPr>
          <w:sz w:val="22"/>
          <w:szCs w:val="22"/>
        </w:rPr>
        <w:t xml:space="preserve">1.4.6. </w:t>
      </w:r>
      <w:r w:rsidRPr="003F77E7">
        <w:rPr>
          <w:sz w:val="22"/>
          <w:szCs w:val="22"/>
        </w:rPr>
        <w:tab/>
        <w:t>Use an electronic database to access and create business and technical information.</w:t>
      </w:r>
    </w:p>
    <w:p w14:paraId="7CA633E7" w14:textId="77777777" w:rsidR="00D3559D" w:rsidRPr="003F77E7" w:rsidRDefault="00D3559D" w:rsidP="00AE3DD0">
      <w:pPr>
        <w:ind w:left="900" w:hanging="900"/>
        <w:rPr>
          <w:sz w:val="22"/>
          <w:szCs w:val="22"/>
        </w:rPr>
      </w:pPr>
      <w:r w:rsidRPr="003F77E7">
        <w:rPr>
          <w:sz w:val="22"/>
          <w:szCs w:val="22"/>
        </w:rPr>
        <w:t xml:space="preserve">1.4.7. </w:t>
      </w:r>
      <w:r w:rsidRPr="003F77E7">
        <w:rPr>
          <w:sz w:val="22"/>
          <w:szCs w:val="22"/>
        </w:rPr>
        <w:tab/>
        <w:t>Use personal information management and productivity applications to optimize assigned tasks (e.g., lists, calendars, address books).</w:t>
      </w:r>
    </w:p>
    <w:p w14:paraId="742129BC" w14:textId="77777777" w:rsidR="003F21FB" w:rsidRPr="003F77E7" w:rsidRDefault="003F21FB" w:rsidP="00D3559D">
      <w:pPr>
        <w:ind w:left="1620" w:hanging="1620"/>
        <w:rPr>
          <w:b/>
          <w:sz w:val="22"/>
          <w:szCs w:val="22"/>
        </w:rPr>
      </w:pPr>
    </w:p>
    <w:p w14:paraId="0F221996" w14:textId="5D828B26"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1.5. </w:t>
      </w:r>
      <w:r w:rsidRPr="003F77E7">
        <w:rPr>
          <w:b/>
          <w:bCs/>
          <w:sz w:val="22"/>
          <w:szCs w:val="22"/>
        </w:rPr>
        <w:tab/>
        <w:t>Global Environment</w:t>
      </w:r>
    </w:p>
    <w:p w14:paraId="2A3C3BED" w14:textId="77777777" w:rsidR="00D3559D" w:rsidRPr="003F77E7" w:rsidRDefault="00D3559D" w:rsidP="00D3559D">
      <w:pPr>
        <w:ind w:left="1620"/>
        <w:rPr>
          <w:bCs/>
          <w:sz w:val="22"/>
          <w:szCs w:val="22"/>
        </w:rPr>
      </w:pPr>
      <w:r w:rsidRPr="003F77E7">
        <w:rPr>
          <w:bCs/>
          <w:sz w:val="22"/>
          <w:szCs w:val="22"/>
        </w:rPr>
        <w:t>Evaluate how beliefs, values, attitudes and behaviors influence organizational strategies and goals.</w:t>
      </w:r>
    </w:p>
    <w:p w14:paraId="63D3C1EC" w14:textId="77777777" w:rsidR="00D3559D" w:rsidRPr="003F77E7" w:rsidRDefault="00D3559D" w:rsidP="00D3559D">
      <w:pPr>
        <w:rPr>
          <w:b/>
          <w:sz w:val="22"/>
          <w:szCs w:val="22"/>
        </w:rPr>
      </w:pPr>
      <w:r w:rsidRPr="003F77E7">
        <w:rPr>
          <w:b/>
          <w:sz w:val="22"/>
          <w:szCs w:val="22"/>
        </w:rPr>
        <w:t xml:space="preserve">Competencies </w:t>
      </w:r>
    </w:p>
    <w:p w14:paraId="5A0ED762" w14:textId="0AB1C628" w:rsidR="00D3559D" w:rsidRPr="003F77E7" w:rsidRDefault="00D3559D" w:rsidP="00AE3DD0">
      <w:pPr>
        <w:ind w:left="900" w:hanging="900"/>
        <w:rPr>
          <w:sz w:val="22"/>
          <w:szCs w:val="22"/>
        </w:rPr>
      </w:pPr>
      <w:r w:rsidRPr="003F77E7">
        <w:rPr>
          <w:sz w:val="22"/>
          <w:szCs w:val="22"/>
        </w:rPr>
        <w:t xml:space="preserve">1.5.1. </w:t>
      </w:r>
      <w:r w:rsidRPr="003F77E7">
        <w:rPr>
          <w:sz w:val="22"/>
          <w:szCs w:val="22"/>
        </w:rPr>
        <w:tab/>
        <w:t>Describe how cultural understanding, cultural intelligence skills and continual awareness are</w:t>
      </w:r>
      <w:r w:rsidR="00AE3DD0">
        <w:rPr>
          <w:sz w:val="22"/>
          <w:szCs w:val="22"/>
        </w:rPr>
        <w:t xml:space="preserve"> </w:t>
      </w:r>
      <w:r w:rsidRPr="003F77E7">
        <w:rPr>
          <w:sz w:val="22"/>
          <w:szCs w:val="22"/>
        </w:rPr>
        <w:t>interdependent.</w:t>
      </w:r>
    </w:p>
    <w:p w14:paraId="0669AE7C" w14:textId="77777777" w:rsidR="00D3559D" w:rsidRPr="003F77E7" w:rsidRDefault="00D3559D" w:rsidP="00AE3DD0">
      <w:pPr>
        <w:ind w:left="900" w:hanging="900"/>
        <w:rPr>
          <w:sz w:val="22"/>
          <w:szCs w:val="22"/>
        </w:rPr>
      </w:pPr>
      <w:r w:rsidRPr="003F77E7">
        <w:rPr>
          <w:sz w:val="22"/>
          <w:szCs w:val="22"/>
        </w:rPr>
        <w:t xml:space="preserve">1.5.2. </w:t>
      </w:r>
      <w:r w:rsidRPr="003F77E7">
        <w:rPr>
          <w:sz w:val="22"/>
          <w:szCs w:val="22"/>
        </w:rPr>
        <w:tab/>
        <w:t>Describe how cultural intelligence skills influence the overall success and survival of an organization.</w:t>
      </w:r>
    </w:p>
    <w:p w14:paraId="1F578365" w14:textId="77777777" w:rsidR="00D3559D" w:rsidRPr="003F77E7" w:rsidRDefault="00D3559D" w:rsidP="00AE3DD0">
      <w:pPr>
        <w:ind w:left="900" w:hanging="900"/>
        <w:rPr>
          <w:sz w:val="22"/>
          <w:szCs w:val="22"/>
        </w:rPr>
      </w:pPr>
      <w:r w:rsidRPr="003F77E7">
        <w:rPr>
          <w:sz w:val="22"/>
          <w:szCs w:val="22"/>
        </w:rPr>
        <w:t xml:space="preserve">1.5.3. </w:t>
      </w:r>
      <w:r w:rsidRPr="003F77E7">
        <w:rPr>
          <w:sz w:val="22"/>
          <w:szCs w:val="22"/>
        </w:rPr>
        <w:tab/>
        <w:t>Use cultural intelligence to interact with individuals from diverse cultural settings.</w:t>
      </w:r>
    </w:p>
    <w:p w14:paraId="7B5883F1" w14:textId="77777777" w:rsidR="00D3559D" w:rsidRPr="003F77E7" w:rsidRDefault="00D3559D" w:rsidP="00AE3DD0">
      <w:pPr>
        <w:ind w:left="900" w:hanging="900"/>
        <w:rPr>
          <w:sz w:val="22"/>
          <w:szCs w:val="22"/>
        </w:rPr>
      </w:pPr>
      <w:r w:rsidRPr="003F77E7">
        <w:rPr>
          <w:sz w:val="22"/>
          <w:szCs w:val="22"/>
        </w:rPr>
        <w:t xml:space="preserve">1.5.4. </w:t>
      </w:r>
      <w:r w:rsidRPr="003F77E7">
        <w:rPr>
          <w:sz w:val="22"/>
          <w:szCs w:val="22"/>
        </w:rPr>
        <w:tab/>
        <w:t>Recognize barriers in cross-cultural relationships and implement behavioral adjustments.</w:t>
      </w:r>
    </w:p>
    <w:p w14:paraId="0DCAB4FB" w14:textId="77777777" w:rsidR="00D3559D" w:rsidRPr="003F77E7" w:rsidRDefault="00D3559D" w:rsidP="00AE3DD0">
      <w:pPr>
        <w:ind w:left="900" w:hanging="900"/>
        <w:rPr>
          <w:sz w:val="22"/>
          <w:szCs w:val="22"/>
        </w:rPr>
      </w:pPr>
      <w:r w:rsidRPr="003F77E7">
        <w:rPr>
          <w:sz w:val="22"/>
          <w:szCs w:val="22"/>
        </w:rPr>
        <w:t xml:space="preserve">1.5.5. </w:t>
      </w:r>
      <w:r w:rsidRPr="003F77E7">
        <w:rPr>
          <w:sz w:val="22"/>
          <w:szCs w:val="22"/>
        </w:rPr>
        <w:tab/>
        <w:t>Recognize the ways in which bias and discrimination may influence productivity and profitability.</w:t>
      </w:r>
    </w:p>
    <w:p w14:paraId="348DC18C" w14:textId="77777777" w:rsidR="00D3559D" w:rsidRPr="003F77E7" w:rsidRDefault="00D3559D" w:rsidP="00AE3DD0">
      <w:pPr>
        <w:ind w:left="900" w:hanging="900"/>
        <w:rPr>
          <w:sz w:val="22"/>
          <w:szCs w:val="22"/>
        </w:rPr>
      </w:pPr>
      <w:r w:rsidRPr="003F77E7">
        <w:rPr>
          <w:sz w:val="22"/>
          <w:szCs w:val="22"/>
        </w:rPr>
        <w:t xml:space="preserve">1.5.6. </w:t>
      </w:r>
      <w:r w:rsidRPr="003F77E7">
        <w:rPr>
          <w:sz w:val="22"/>
          <w:szCs w:val="22"/>
        </w:rPr>
        <w:tab/>
        <w:t>Analyze work tasks for understanding and interpretation from a different cultural perspective.</w:t>
      </w:r>
    </w:p>
    <w:p w14:paraId="3D46F2D3" w14:textId="77777777" w:rsidR="00D3559D" w:rsidRPr="003F77E7" w:rsidRDefault="00D3559D" w:rsidP="00AE3DD0">
      <w:pPr>
        <w:ind w:left="900" w:hanging="900"/>
        <w:rPr>
          <w:sz w:val="22"/>
          <w:szCs w:val="22"/>
        </w:rPr>
      </w:pPr>
      <w:r w:rsidRPr="003F77E7">
        <w:rPr>
          <w:sz w:val="22"/>
          <w:szCs w:val="22"/>
        </w:rPr>
        <w:t xml:space="preserve">1.5.7. </w:t>
      </w:r>
      <w:r w:rsidRPr="003F77E7">
        <w:rPr>
          <w:sz w:val="22"/>
          <w:szCs w:val="22"/>
        </w:rPr>
        <w:tab/>
        <w:t>Use intercultural communication skills to exchange ideas and create meaning.</w:t>
      </w:r>
    </w:p>
    <w:p w14:paraId="395E563C" w14:textId="77777777" w:rsidR="0099370B" w:rsidRPr="003F77E7" w:rsidRDefault="0099370B" w:rsidP="0099370B">
      <w:pPr>
        <w:ind w:left="720" w:hanging="720"/>
        <w:rPr>
          <w:sz w:val="22"/>
          <w:szCs w:val="22"/>
        </w:rPr>
      </w:pPr>
    </w:p>
    <w:p w14:paraId="79D8F2E1"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1.6. </w:t>
      </w:r>
      <w:r w:rsidRPr="003F77E7">
        <w:rPr>
          <w:b/>
          <w:bCs/>
          <w:sz w:val="22"/>
          <w:szCs w:val="22"/>
        </w:rPr>
        <w:tab/>
        <w:t>Business Literacy</w:t>
      </w:r>
    </w:p>
    <w:p w14:paraId="12EA9C53" w14:textId="77777777" w:rsidR="00D3559D" w:rsidRPr="003F77E7" w:rsidRDefault="00D3559D" w:rsidP="00D3559D">
      <w:pPr>
        <w:ind w:left="1620"/>
        <w:rPr>
          <w:bCs/>
          <w:sz w:val="22"/>
          <w:szCs w:val="22"/>
        </w:rPr>
      </w:pPr>
      <w:r w:rsidRPr="003F77E7">
        <w:rPr>
          <w:bCs/>
          <w:sz w:val="22"/>
          <w:szCs w:val="22"/>
        </w:rPr>
        <w:t>Develop foundational skills and knowledge in entrepreneurship, financial literacy and business operations.</w:t>
      </w:r>
    </w:p>
    <w:p w14:paraId="4D7BD5EC" w14:textId="77777777" w:rsidR="00D3559D" w:rsidRPr="003F77E7" w:rsidRDefault="00D3559D" w:rsidP="00D3559D">
      <w:pPr>
        <w:rPr>
          <w:b/>
          <w:sz w:val="22"/>
          <w:szCs w:val="22"/>
        </w:rPr>
      </w:pPr>
      <w:r w:rsidRPr="003F77E7">
        <w:rPr>
          <w:b/>
          <w:sz w:val="22"/>
          <w:szCs w:val="22"/>
        </w:rPr>
        <w:t xml:space="preserve">Competencies </w:t>
      </w:r>
    </w:p>
    <w:p w14:paraId="22CA9A4D" w14:textId="77777777" w:rsidR="00D3559D" w:rsidRPr="003F77E7" w:rsidRDefault="00D3559D" w:rsidP="00D3559D">
      <w:pPr>
        <w:ind w:left="900" w:hanging="900"/>
        <w:rPr>
          <w:sz w:val="22"/>
          <w:szCs w:val="22"/>
        </w:rPr>
      </w:pPr>
      <w:r w:rsidRPr="003F77E7">
        <w:rPr>
          <w:sz w:val="22"/>
          <w:szCs w:val="22"/>
        </w:rPr>
        <w:t xml:space="preserve">1.6.1. </w:t>
      </w:r>
      <w:r w:rsidRPr="003F77E7">
        <w:rPr>
          <w:sz w:val="22"/>
          <w:szCs w:val="22"/>
        </w:rPr>
        <w:tab/>
        <w:t>Identify business opportunities.</w:t>
      </w:r>
    </w:p>
    <w:p w14:paraId="518E2E19" w14:textId="77777777" w:rsidR="00D3559D" w:rsidRPr="003F77E7" w:rsidRDefault="00D3559D" w:rsidP="00D3559D">
      <w:pPr>
        <w:ind w:left="900" w:hanging="900"/>
        <w:rPr>
          <w:sz w:val="22"/>
          <w:szCs w:val="22"/>
        </w:rPr>
      </w:pPr>
      <w:r w:rsidRPr="003F77E7">
        <w:rPr>
          <w:sz w:val="22"/>
          <w:szCs w:val="22"/>
        </w:rPr>
        <w:t xml:space="preserve">1.6.2. </w:t>
      </w:r>
      <w:r w:rsidRPr="003F77E7">
        <w:rPr>
          <w:sz w:val="22"/>
          <w:szCs w:val="22"/>
        </w:rPr>
        <w:tab/>
        <w:t>Assess the reality of becoming an entrepreneur, including advantages and disadvantages (e.g., risk versus reward, reasons for success and failure).</w:t>
      </w:r>
    </w:p>
    <w:p w14:paraId="568B62C7" w14:textId="77777777" w:rsidR="00D3559D" w:rsidRPr="003F77E7" w:rsidRDefault="00D3559D" w:rsidP="00D3559D">
      <w:pPr>
        <w:ind w:left="900" w:hanging="900"/>
        <w:rPr>
          <w:sz w:val="22"/>
          <w:szCs w:val="22"/>
        </w:rPr>
      </w:pPr>
      <w:r w:rsidRPr="003F77E7">
        <w:rPr>
          <w:sz w:val="22"/>
          <w:szCs w:val="22"/>
        </w:rPr>
        <w:t xml:space="preserve">1.6.3. </w:t>
      </w:r>
      <w:r w:rsidRPr="003F77E7">
        <w:rPr>
          <w:sz w:val="22"/>
          <w:szCs w:val="22"/>
        </w:rPr>
        <w:tab/>
        <w:t>Explain the importance of planning your business.</w:t>
      </w:r>
    </w:p>
    <w:p w14:paraId="3C594323" w14:textId="77777777" w:rsidR="00D3559D" w:rsidRPr="003F77E7" w:rsidRDefault="00D3559D" w:rsidP="00D3559D">
      <w:pPr>
        <w:ind w:left="900" w:hanging="900"/>
        <w:rPr>
          <w:sz w:val="22"/>
          <w:szCs w:val="22"/>
        </w:rPr>
      </w:pPr>
      <w:r w:rsidRPr="003F77E7">
        <w:rPr>
          <w:sz w:val="22"/>
          <w:szCs w:val="22"/>
        </w:rPr>
        <w:t xml:space="preserve">1.6.4. </w:t>
      </w:r>
      <w:r w:rsidRPr="003F77E7">
        <w:rPr>
          <w:sz w:val="22"/>
          <w:szCs w:val="22"/>
        </w:rPr>
        <w:tab/>
        <w:t>Identify types of businesses, ownership and entities (i.e., individual proprietorships, partnerships, corporations, cooperatives, public, private, profit, not-for-profit).</w:t>
      </w:r>
    </w:p>
    <w:p w14:paraId="47715D32" w14:textId="77777777" w:rsidR="00D3559D" w:rsidRPr="003F77E7" w:rsidRDefault="00D3559D" w:rsidP="00D3559D">
      <w:pPr>
        <w:ind w:left="900" w:hanging="900"/>
        <w:rPr>
          <w:sz w:val="22"/>
          <w:szCs w:val="22"/>
        </w:rPr>
      </w:pPr>
      <w:r w:rsidRPr="003F77E7">
        <w:rPr>
          <w:sz w:val="22"/>
          <w:szCs w:val="22"/>
        </w:rPr>
        <w:t xml:space="preserve">1.6.6. </w:t>
      </w:r>
      <w:r w:rsidRPr="003F77E7">
        <w:rPr>
          <w:sz w:val="22"/>
          <w:szCs w:val="22"/>
        </w:rPr>
        <w:tab/>
        <w:t>Identify the target market served by the organization, the niche that the organization fills and an outlook of the industry.</w:t>
      </w:r>
    </w:p>
    <w:p w14:paraId="63112BF1" w14:textId="77777777" w:rsidR="00D3559D" w:rsidRPr="003F77E7" w:rsidRDefault="00D3559D" w:rsidP="00D3559D">
      <w:pPr>
        <w:ind w:left="900" w:hanging="900"/>
        <w:rPr>
          <w:sz w:val="22"/>
          <w:szCs w:val="22"/>
        </w:rPr>
      </w:pPr>
      <w:r w:rsidRPr="003F77E7">
        <w:rPr>
          <w:sz w:val="22"/>
          <w:szCs w:val="22"/>
        </w:rPr>
        <w:t>1.6.7.</w:t>
      </w:r>
      <w:r w:rsidRPr="003F77E7">
        <w:rPr>
          <w:sz w:val="22"/>
          <w:szCs w:val="22"/>
        </w:rPr>
        <w:tab/>
        <w:t>Identify the effect of supply and demand on products and services.</w:t>
      </w:r>
    </w:p>
    <w:p w14:paraId="24CFA228" w14:textId="77777777" w:rsidR="00D3559D" w:rsidRPr="003F77E7" w:rsidRDefault="00D3559D" w:rsidP="00D3559D">
      <w:pPr>
        <w:ind w:left="900" w:hanging="900"/>
        <w:rPr>
          <w:sz w:val="22"/>
          <w:szCs w:val="22"/>
        </w:rPr>
      </w:pPr>
      <w:r w:rsidRPr="003F77E7">
        <w:rPr>
          <w:sz w:val="22"/>
          <w:szCs w:val="22"/>
        </w:rPr>
        <w:t xml:space="preserve">1.6.8. </w:t>
      </w:r>
      <w:r w:rsidRPr="003F77E7">
        <w:rPr>
          <w:sz w:val="22"/>
          <w:szCs w:val="22"/>
        </w:rPr>
        <w:tab/>
        <w:t>Identify the features and benefits that make an organization’s product or service competitive.</w:t>
      </w:r>
    </w:p>
    <w:p w14:paraId="4C8C97B2" w14:textId="77777777" w:rsidR="00D3559D" w:rsidRPr="003F77E7" w:rsidRDefault="00D3559D" w:rsidP="00D3559D">
      <w:pPr>
        <w:ind w:left="900" w:hanging="900"/>
        <w:rPr>
          <w:sz w:val="22"/>
          <w:szCs w:val="22"/>
        </w:rPr>
      </w:pPr>
      <w:r w:rsidRPr="003F77E7">
        <w:rPr>
          <w:sz w:val="22"/>
          <w:szCs w:val="22"/>
        </w:rPr>
        <w:t xml:space="preserve">1.6.10. </w:t>
      </w:r>
      <w:r w:rsidRPr="003F77E7">
        <w:rPr>
          <w:sz w:val="22"/>
          <w:szCs w:val="22"/>
        </w:rPr>
        <w:tab/>
        <w:t>Describe the impact of globalization on an enterprise or organization.</w:t>
      </w:r>
    </w:p>
    <w:p w14:paraId="48A46639" w14:textId="77777777" w:rsidR="00D3559D" w:rsidRPr="003F77E7" w:rsidRDefault="00D3559D" w:rsidP="00D3559D">
      <w:pPr>
        <w:rPr>
          <w:sz w:val="22"/>
          <w:szCs w:val="22"/>
        </w:rPr>
      </w:pPr>
    </w:p>
    <w:p w14:paraId="65F27B63"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1.7. </w:t>
      </w:r>
      <w:r w:rsidRPr="003F77E7">
        <w:rPr>
          <w:b/>
          <w:bCs/>
          <w:sz w:val="22"/>
          <w:szCs w:val="22"/>
        </w:rPr>
        <w:tab/>
        <w:t>Entrepreneurship/Entrepreneurs</w:t>
      </w:r>
    </w:p>
    <w:p w14:paraId="22746746" w14:textId="77777777" w:rsidR="00D3559D" w:rsidRPr="003F77E7" w:rsidRDefault="00D3559D" w:rsidP="00D3559D">
      <w:pPr>
        <w:ind w:left="1620"/>
        <w:rPr>
          <w:bCs/>
          <w:sz w:val="22"/>
          <w:szCs w:val="22"/>
        </w:rPr>
      </w:pPr>
      <w:r w:rsidRPr="003F77E7">
        <w:rPr>
          <w:bCs/>
          <w:sz w:val="22"/>
          <w:szCs w:val="22"/>
        </w:rPr>
        <w:t>Analyze the environment in which a business operates, and the economic factors and opportunities associated with self-employment.</w:t>
      </w:r>
    </w:p>
    <w:p w14:paraId="66AAA7E4" w14:textId="77777777" w:rsidR="00D3559D" w:rsidRPr="003F77E7" w:rsidRDefault="00D3559D" w:rsidP="00D3559D">
      <w:pPr>
        <w:rPr>
          <w:b/>
          <w:sz w:val="22"/>
          <w:szCs w:val="22"/>
        </w:rPr>
      </w:pPr>
      <w:r w:rsidRPr="003F77E7">
        <w:rPr>
          <w:b/>
          <w:sz w:val="22"/>
          <w:szCs w:val="22"/>
        </w:rPr>
        <w:t xml:space="preserve">Competencies </w:t>
      </w:r>
    </w:p>
    <w:p w14:paraId="3BF7D043" w14:textId="77777777" w:rsidR="00D3559D" w:rsidRPr="003F77E7" w:rsidRDefault="00D3559D" w:rsidP="00D3559D">
      <w:pPr>
        <w:ind w:left="900" w:hanging="900"/>
        <w:rPr>
          <w:sz w:val="22"/>
          <w:szCs w:val="22"/>
        </w:rPr>
      </w:pPr>
      <w:r w:rsidRPr="003F77E7">
        <w:rPr>
          <w:sz w:val="22"/>
          <w:szCs w:val="22"/>
        </w:rPr>
        <w:t xml:space="preserve">1.7.2. </w:t>
      </w:r>
      <w:r w:rsidRPr="003F77E7">
        <w:rPr>
          <w:sz w:val="22"/>
          <w:szCs w:val="22"/>
        </w:rPr>
        <w:tab/>
        <w:t>Explain the role of profit as the incentive to entrepreneurs in a market economy.</w:t>
      </w:r>
    </w:p>
    <w:p w14:paraId="308266A4" w14:textId="3086C4E9" w:rsidR="002B5E9B" w:rsidRDefault="00D3559D" w:rsidP="002B5E9B">
      <w:pPr>
        <w:ind w:left="900" w:hanging="900"/>
        <w:rPr>
          <w:sz w:val="22"/>
          <w:szCs w:val="22"/>
        </w:rPr>
      </w:pPr>
      <w:r w:rsidRPr="003F77E7">
        <w:rPr>
          <w:sz w:val="22"/>
          <w:szCs w:val="22"/>
        </w:rPr>
        <w:t>1.7.3.</w:t>
      </w:r>
      <w:r w:rsidRPr="003F77E7">
        <w:rPr>
          <w:sz w:val="22"/>
          <w:szCs w:val="22"/>
        </w:rPr>
        <w:tab/>
        <w:t>Identify the factors that contribute to the success and failure of entrepreneurial ventures.</w:t>
      </w:r>
    </w:p>
    <w:p w14:paraId="62D12FDC" w14:textId="77777777" w:rsidR="002B5E9B" w:rsidRDefault="002B5E9B" w:rsidP="002B5E9B">
      <w:pPr>
        <w:ind w:left="900" w:hanging="900"/>
        <w:rPr>
          <w:sz w:val="22"/>
          <w:szCs w:val="22"/>
        </w:rPr>
      </w:pPr>
    </w:p>
    <w:p w14:paraId="636BE8F8" w14:textId="77777777" w:rsidR="002B5E9B" w:rsidRDefault="002B5E9B" w:rsidP="002B5E9B">
      <w:pPr>
        <w:ind w:left="900" w:hanging="900"/>
        <w:rPr>
          <w:sz w:val="22"/>
          <w:szCs w:val="22"/>
        </w:rPr>
      </w:pPr>
    </w:p>
    <w:p w14:paraId="3DC5BF5B" w14:textId="77777777" w:rsidR="002B5E9B" w:rsidRPr="003F77E7" w:rsidRDefault="002B5E9B" w:rsidP="002B5E9B">
      <w:pPr>
        <w:ind w:left="900" w:hanging="900"/>
        <w:rPr>
          <w:sz w:val="22"/>
          <w:szCs w:val="22"/>
        </w:rPr>
      </w:pPr>
    </w:p>
    <w:p w14:paraId="6BDE8A24" w14:textId="77777777" w:rsidR="00D3559D" w:rsidRPr="003F77E7" w:rsidRDefault="00D3559D" w:rsidP="00D3559D">
      <w:pPr>
        <w:ind w:left="1620" w:hanging="1620"/>
        <w:rPr>
          <w:b/>
          <w:bCs/>
          <w:sz w:val="22"/>
          <w:szCs w:val="22"/>
        </w:rPr>
      </w:pPr>
      <w:r w:rsidRPr="003F77E7">
        <w:rPr>
          <w:b/>
          <w:sz w:val="22"/>
          <w:szCs w:val="22"/>
        </w:rPr>
        <w:lastRenderedPageBreak/>
        <w:t xml:space="preserve">Outcome:  </w:t>
      </w:r>
      <w:r w:rsidRPr="003F77E7">
        <w:rPr>
          <w:b/>
          <w:bCs/>
          <w:sz w:val="22"/>
          <w:szCs w:val="22"/>
        </w:rPr>
        <w:t xml:space="preserve">1.8. </w:t>
      </w:r>
      <w:r w:rsidRPr="003F77E7">
        <w:rPr>
          <w:b/>
          <w:bCs/>
          <w:sz w:val="22"/>
          <w:szCs w:val="22"/>
        </w:rPr>
        <w:tab/>
        <w:t>Operations Management</w:t>
      </w:r>
    </w:p>
    <w:p w14:paraId="0171D50A" w14:textId="3E34C52F" w:rsidR="00B069BE" w:rsidRPr="003F77E7" w:rsidRDefault="00D3559D" w:rsidP="00B13224">
      <w:pPr>
        <w:ind w:left="1620"/>
        <w:rPr>
          <w:bCs/>
          <w:sz w:val="22"/>
          <w:szCs w:val="22"/>
        </w:rPr>
      </w:pPr>
      <w:r w:rsidRPr="003F77E7">
        <w:rPr>
          <w:bCs/>
          <w:sz w:val="22"/>
          <w:szCs w:val="22"/>
        </w:rPr>
        <w:t>Plan, organize and monitor an organization or department to maximize contribution to organizational goals and objectives.</w:t>
      </w:r>
    </w:p>
    <w:p w14:paraId="1DA8DAC4" w14:textId="77777777" w:rsidR="00D3559D" w:rsidRPr="003F77E7" w:rsidRDefault="00D3559D" w:rsidP="00D3559D">
      <w:pPr>
        <w:rPr>
          <w:b/>
          <w:sz w:val="22"/>
          <w:szCs w:val="22"/>
        </w:rPr>
      </w:pPr>
      <w:r w:rsidRPr="003F77E7">
        <w:rPr>
          <w:b/>
          <w:sz w:val="22"/>
          <w:szCs w:val="22"/>
        </w:rPr>
        <w:t xml:space="preserve">Competencies </w:t>
      </w:r>
    </w:p>
    <w:p w14:paraId="71DD62DF" w14:textId="77777777" w:rsidR="00D3559D" w:rsidRPr="003F77E7" w:rsidRDefault="00D3559D" w:rsidP="00D3559D">
      <w:pPr>
        <w:ind w:left="900" w:hanging="900"/>
        <w:rPr>
          <w:sz w:val="22"/>
          <w:szCs w:val="22"/>
        </w:rPr>
      </w:pPr>
      <w:r w:rsidRPr="003F77E7">
        <w:rPr>
          <w:sz w:val="22"/>
          <w:szCs w:val="22"/>
        </w:rPr>
        <w:t xml:space="preserve">1.8.1. </w:t>
      </w:r>
      <w:r w:rsidRPr="003F77E7">
        <w:rPr>
          <w:sz w:val="22"/>
          <w:szCs w:val="22"/>
        </w:rPr>
        <w:tab/>
        <w:t>Forecast future resources and budgetary needs using financial documents (e.g., balance sheet, demand forecasting, financial ratios).</w:t>
      </w:r>
    </w:p>
    <w:p w14:paraId="552704C3" w14:textId="77777777" w:rsidR="00D3559D" w:rsidRPr="003F77E7" w:rsidRDefault="00D3559D" w:rsidP="00D3559D">
      <w:pPr>
        <w:ind w:left="900" w:hanging="900"/>
        <w:rPr>
          <w:sz w:val="22"/>
          <w:szCs w:val="22"/>
        </w:rPr>
      </w:pPr>
      <w:r w:rsidRPr="003F77E7">
        <w:rPr>
          <w:sz w:val="22"/>
          <w:szCs w:val="22"/>
        </w:rPr>
        <w:t xml:space="preserve">1.8.2. </w:t>
      </w:r>
      <w:r w:rsidRPr="003F77E7">
        <w:rPr>
          <w:sz w:val="22"/>
          <w:szCs w:val="22"/>
        </w:rPr>
        <w:tab/>
        <w:t>Select and organize resources to develop a product or a service.</w:t>
      </w:r>
    </w:p>
    <w:p w14:paraId="54EEA181" w14:textId="77777777" w:rsidR="00D3559D" w:rsidRPr="003F77E7" w:rsidRDefault="00D3559D" w:rsidP="00D3559D">
      <w:pPr>
        <w:ind w:left="900" w:hanging="900"/>
        <w:rPr>
          <w:sz w:val="22"/>
          <w:szCs w:val="22"/>
        </w:rPr>
      </w:pPr>
      <w:r w:rsidRPr="003F77E7">
        <w:rPr>
          <w:sz w:val="22"/>
          <w:szCs w:val="22"/>
        </w:rPr>
        <w:t xml:space="preserve">1.8.3. </w:t>
      </w:r>
      <w:r w:rsidRPr="003F77E7">
        <w:rPr>
          <w:sz w:val="22"/>
          <w:szCs w:val="22"/>
        </w:rPr>
        <w:tab/>
        <w:t>Analyze the performance of organizational activities and reallocate resources to achieve established goals.</w:t>
      </w:r>
    </w:p>
    <w:p w14:paraId="61B6A495" w14:textId="77777777" w:rsidR="00D3559D" w:rsidRPr="003F77E7" w:rsidRDefault="00D3559D" w:rsidP="00D3559D">
      <w:pPr>
        <w:ind w:left="900" w:hanging="900"/>
        <w:rPr>
          <w:sz w:val="22"/>
          <w:szCs w:val="22"/>
        </w:rPr>
      </w:pPr>
      <w:r w:rsidRPr="003F77E7">
        <w:rPr>
          <w:sz w:val="22"/>
          <w:szCs w:val="22"/>
        </w:rPr>
        <w:t xml:space="preserve">1.8.4. </w:t>
      </w:r>
      <w:r w:rsidRPr="003F77E7">
        <w:rPr>
          <w:sz w:val="22"/>
          <w:szCs w:val="22"/>
        </w:rPr>
        <w:tab/>
        <w:t>Identify alternative actions to take when goals are not met (e.g., changing goals, changing strategies, efficiencies).</w:t>
      </w:r>
    </w:p>
    <w:p w14:paraId="36D4D659" w14:textId="77777777" w:rsidR="00D3559D" w:rsidRPr="003F77E7" w:rsidRDefault="00D3559D" w:rsidP="00D3559D">
      <w:pPr>
        <w:ind w:left="900" w:hanging="900"/>
        <w:rPr>
          <w:sz w:val="22"/>
          <w:szCs w:val="22"/>
        </w:rPr>
      </w:pPr>
      <w:r w:rsidRPr="003F77E7">
        <w:rPr>
          <w:sz w:val="22"/>
          <w:szCs w:val="22"/>
        </w:rPr>
        <w:t xml:space="preserve">1.8.5. </w:t>
      </w:r>
      <w:r w:rsidRPr="003F77E7">
        <w:rPr>
          <w:sz w:val="22"/>
          <w:szCs w:val="22"/>
        </w:rPr>
        <w:tab/>
        <w:t>Use inventory and control systems to purchase materials, supplies and equipment (e.g., Last In, First Out [LIFO]; First In, First Out [FIFO]; Just in Time [JIT]; LEAN).</w:t>
      </w:r>
    </w:p>
    <w:p w14:paraId="1E2FF597" w14:textId="77777777" w:rsidR="00D3559D" w:rsidRPr="003F77E7" w:rsidRDefault="00D3559D" w:rsidP="00D3559D">
      <w:pPr>
        <w:ind w:left="900" w:hanging="900"/>
        <w:rPr>
          <w:sz w:val="22"/>
          <w:szCs w:val="22"/>
        </w:rPr>
      </w:pPr>
      <w:r w:rsidRPr="003F77E7">
        <w:rPr>
          <w:sz w:val="22"/>
          <w:szCs w:val="22"/>
        </w:rPr>
        <w:t xml:space="preserve">1.8.6. </w:t>
      </w:r>
      <w:r w:rsidRPr="003F77E7">
        <w:rPr>
          <w:sz w:val="22"/>
          <w:szCs w:val="22"/>
        </w:rPr>
        <w:tab/>
        <w:t>Identify the advantages and disadvantages of carrying cost and Just-in-Time (JIT) production systems and the effects of maintaining inventory (e.g., perishable, shrinkage, insurance) on profitability.</w:t>
      </w:r>
    </w:p>
    <w:p w14:paraId="30ED72DB" w14:textId="77777777" w:rsidR="00D3559D" w:rsidRPr="003F77E7" w:rsidRDefault="00D3559D" w:rsidP="00D3559D">
      <w:pPr>
        <w:ind w:left="900" w:hanging="900"/>
        <w:rPr>
          <w:sz w:val="22"/>
          <w:szCs w:val="22"/>
        </w:rPr>
      </w:pPr>
      <w:r w:rsidRPr="003F77E7">
        <w:rPr>
          <w:sz w:val="22"/>
          <w:szCs w:val="22"/>
        </w:rPr>
        <w:t xml:space="preserve">1.8.7. </w:t>
      </w:r>
      <w:r w:rsidRPr="003F77E7">
        <w:rPr>
          <w:sz w:val="22"/>
          <w:szCs w:val="22"/>
        </w:rPr>
        <w:tab/>
        <w:t>Collect information and feedback to help assess the organization’s strategic planning and</w:t>
      </w:r>
    </w:p>
    <w:p w14:paraId="205BFC99" w14:textId="77777777" w:rsidR="00D3559D" w:rsidRPr="003F77E7" w:rsidRDefault="00D3559D" w:rsidP="00D3559D">
      <w:pPr>
        <w:ind w:left="900"/>
        <w:rPr>
          <w:sz w:val="22"/>
          <w:szCs w:val="22"/>
        </w:rPr>
      </w:pPr>
      <w:r w:rsidRPr="003F77E7">
        <w:rPr>
          <w:sz w:val="22"/>
          <w:szCs w:val="22"/>
        </w:rPr>
        <w:t>policymaking processes.</w:t>
      </w:r>
    </w:p>
    <w:p w14:paraId="03F6468A" w14:textId="77777777" w:rsidR="00D3559D" w:rsidRPr="003F77E7" w:rsidRDefault="00D3559D" w:rsidP="00D3559D">
      <w:pPr>
        <w:ind w:left="900" w:hanging="900"/>
        <w:rPr>
          <w:sz w:val="22"/>
          <w:szCs w:val="22"/>
        </w:rPr>
      </w:pPr>
      <w:r w:rsidRPr="003F77E7">
        <w:rPr>
          <w:sz w:val="22"/>
          <w:szCs w:val="22"/>
        </w:rPr>
        <w:t xml:space="preserve">1.8.8. </w:t>
      </w:r>
      <w:r w:rsidRPr="003F77E7">
        <w:rPr>
          <w:sz w:val="22"/>
          <w:szCs w:val="22"/>
        </w:rPr>
        <w:tab/>
        <w:t>Identify routine activities for maintaining business facilities and equipment.</w:t>
      </w:r>
    </w:p>
    <w:p w14:paraId="19FCBE27" w14:textId="77777777" w:rsidR="00D3559D" w:rsidRPr="003F77E7" w:rsidRDefault="00D3559D" w:rsidP="00D3559D">
      <w:pPr>
        <w:ind w:left="900" w:hanging="900"/>
        <w:rPr>
          <w:sz w:val="22"/>
          <w:szCs w:val="22"/>
        </w:rPr>
      </w:pPr>
      <w:r w:rsidRPr="003F77E7">
        <w:rPr>
          <w:sz w:val="22"/>
          <w:szCs w:val="22"/>
        </w:rPr>
        <w:t xml:space="preserve">1.8.9. </w:t>
      </w:r>
      <w:r w:rsidRPr="003F77E7">
        <w:rPr>
          <w:sz w:val="22"/>
          <w:szCs w:val="22"/>
        </w:rPr>
        <w:tab/>
        <w:t>Develop a budget that reflects the strategies and goals of the organization.</w:t>
      </w:r>
    </w:p>
    <w:p w14:paraId="1017A37B" w14:textId="77777777" w:rsidR="00D3559D" w:rsidRPr="003F77E7" w:rsidRDefault="00D3559D" w:rsidP="00D3559D">
      <w:pPr>
        <w:ind w:left="900" w:hanging="900"/>
        <w:rPr>
          <w:sz w:val="22"/>
          <w:szCs w:val="22"/>
        </w:rPr>
      </w:pPr>
      <w:r w:rsidRPr="003F77E7">
        <w:rPr>
          <w:sz w:val="22"/>
          <w:szCs w:val="22"/>
        </w:rPr>
        <w:t xml:space="preserve">1.8.10. </w:t>
      </w:r>
      <w:r w:rsidRPr="003F77E7">
        <w:rPr>
          <w:sz w:val="22"/>
          <w:szCs w:val="22"/>
        </w:rPr>
        <w:tab/>
        <w:t>Analyze how business management and environmental management systems (e.g., health, safety) contribute to continuous improvement and sustainability.</w:t>
      </w:r>
    </w:p>
    <w:p w14:paraId="7BA9ADE5" w14:textId="77777777" w:rsidR="001307C5" w:rsidRPr="003F77E7" w:rsidRDefault="001307C5" w:rsidP="00B069BE">
      <w:pPr>
        <w:rPr>
          <w:sz w:val="22"/>
          <w:szCs w:val="22"/>
        </w:rPr>
      </w:pPr>
    </w:p>
    <w:bookmarkEnd w:id="0"/>
    <w:bookmarkEnd w:id="1"/>
    <w:p w14:paraId="3B6AE46D"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1.9. </w:t>
      </w:r>
      <w:r w:rsidRPr="003F77E7">
        <w:rPr>
          <w:b/>
          <w:bCs/>
          <w:sz w:val="22"/>
          <w:szCs w:val="22"/>
        </w:rPr>
        <w:tab/>
        <w:t>Financial Management</w:t>
      </w:r>
    </w:p>
    <w:p w14:paraId="0EC9EB9D" w14:textId="77777777" w:rsidR="00D3559D" w:rsidRPr="003F77E7" w:rsidRDefault="00D3559D" w:rsidP="00D3559D">
      <w:pPr>
        <w:ind w:left="1620"/>
        <w:rPr>
          <w:bCs/>
          <w:sz w:val="22"/>
          <w:szCs w:val="22"/>
        </w:rPr>
      </w:pPr>
      <w:r w:rsidRPr="003F77E7">
        <w:rPr>
          <w:bCs/>
          <w:sz w:val="22"/>
          <w:szCs w:val="22"/>
        </w:rPr>
        <w:t>Use financial tools, strategies and systems to develop, monitor and control the use of financial resources to ensure personal and business financial well-being.</w:t>
      </w:r>
    </w:p>
    <w:p w14:paraId="73609A7B" w14:textId="77777777" w:rsidR="00D3559D" w:rsidRPr="003F77E7" w:rsidRDefault="00D3559D" w:rsidP="00D3559D">
      <w:pPr>
        <w:rPr>
          <w:b/>
          <w:sz w:val="22"/>
          <w:szCs w:val="22"/>
        </w:rPr>
      </w:pPr>
      <w:r w:rsidRPr="003F77E7">
        <w:rPr>
          <w:b/>
          <w:sz w:val="22"/>
          <w:szCs w:val="22"/>
        </w:rPr>
        <w:t xml:space="preserve">Competencies </w:t>
      </w:r>
    </w:p>
    <w:p w14:paraId="5C136694" w14:textId="77777777" w:rsidR="00D3559D" w:rsidRPr="003F77E7" w:rsidRDefault="00D3559D" w:rsidP="00D3559D">
      <w:pPr>
        <w:ind w:left="900" w:hanging="900"/>
        <w:rPr>
          <w:sz w:val="22"/>
          <w:szCs w:val="22"/>
        </w:rPr>
      </w:pPr>
      <w:r w:rsidRPr="003F77E7">
        <w:rPr>
          <w:sz w:val="22"/>
          <w:szCs w:val="22"/>
        </w:rPr>
        <w:t xml:space="preserve">1.9.1. </w:t>
      </w:r>
      <w:r w:rsidRPr="003F77E7">
        <w:rPr>
          <w:sz w:val="22"/>
          <w:szCs w:val="22"/>
        </w:rPr>
        <w:tab/>
        <w:t>Create, analyze and interpret financial documents (e.g., budgets, income statements).</w:t>
      </w:r>
    </w:p>
    <w:p w14:paraId="6F532C61" w14:textId="77777777" w:rsidR="00D3559D" w:rsidRPr="003F77E7" w:rsidRDefault="00D3559D" w:rsidP="00D3559D">
      <w:pPr>
        <w:ind w:left="900" w:hanging="900"/>
        <w:rPr>
          <w:sz w:val="22"/>
          <w:szCs w:val="22"/>
        </w:rPr>
      </w:pPr>
      <w:r w:rsidRPr="003F77E7">
        <w:rPr>
          <w:sz w:val="22"/>
          <w:szCs w:val="22"/>
        </w:rPr>
        <w:t>1.9.2.</w:t>
      </w:r>
      <w:r w:rsidRPr="003F77E7">
        <w:rPr>
          <w:sz w:val="22"/>
          <w:szCs w:val="22"/>
        </w:rPr>
        <w:tab/>
        <w:t>Identify tax obligations.</w:t>
      </w:r>
    </w:p>
    <w:p w14:paraId="64DA85AA" w14:textId="77777777" w:rsidR="00D3559D" w:rsidRPr="003F77E7" w:rsidRDefault="00D3559D" w:rsidP="00D3559D">
      <w:pPr>
        <w:ind w:left="900" w:hanging="900"/>
        <w:rPr>
          <w:sz w:val="22"/>
          <w:szCs w:val="22"/>
        </w:rPr>
      </w:pPr>
      <w:r w:rsidRPr="003F77E7">
        <w:rPr>
          <w:sz w:val="22"/>
          <w:szCs w:val="22"/>
        </w:rPr>
        <w:t xml:space="preserve">1.9.8. </w:t>
      </w:r>
      <w:r w:rsidRPr="003F77E7">
        <w:rPr>
          <w:sz w:val="22"/>
          <w:szCs w:val="22"/>
        </w:rPr>
        <w:tab/>
        <w:t>Identify income sources and expenditures.</w:t>
      </w:r>
    </w:p>
    <w:p w14:paraId="2E46B17C" w14:textId="77777777" w:rsidR="00D3559D" w:rsidRPr="003F77E7" w:rsidRDefault="00D3559D" w:rsidP="00D3559D">
      <w:pPr>
        <w:ind w:left="720" w:hanging="720"/>
        <w:rPr>
          <w:sz w:val="22"/>
          <w:szCs w:val="22"/>
        </w:rPr>
      </w:pPr>
    </w:p>
    <w:p w14:paraId="6913BD02"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1.10. </w:t>
      </w:r>
      <w:r w:rsidRPr="003F77E7">
        <w:rPr>
          <w:b/>
          <w:bCs/>
          <w:sz w:val="22"/>
          <w:szCs w:val="22"/>
        </w:rPr>
        <w:tab/>
        <w:t>Sales and Marketing</w:t>
      </w:r>
    </w:p>
    <w:p w14:paraId="3546E333" w14:textId="77777777" w:rsidR="00D3559D" w:rsidRPr="003F77E7" w:rsidRDefault="00D3559D" w:rsidP="00B069BE">
      <w:pPr>
        <w:ind w:left="1620"/>
        <w:rPr>
          <w:bCs/>
          <w:sz w:val="22"/>
          <w:szCs w:val="22"/>
        </w:rPr>
      </w:pPr>
      <w:r w:rsidRPr="003F77E7">
        <w:rPr>
          <w:bCs/>
          <w:sz w:val="22"/>
          <w:szCs w:val="22"/>
        </w:rPr>
        <w:t>Manage pricing, place, promotion, packaging, positioning and public relations to improve quality customer service.</w:t>
      </w:r>
    </w:p>
    <w:p w14:paraId="7B86DD76" w14:textId="77777777" w:rsidR="00D3559D" w:rsidRPr="003F77E7" w:rsidRDefault="00D3559D" w:rsidP="00D3559D">
      <w:pPr>
        <w:rPr>
          <w:b/>
          <w:sz w:val="22"/>
          <w:szCs w:val="22"/>
        </w:rPr>
      </w:pPr>
      <w:r w:rsidRPr="003F77E7">
        <w:rPr>
          <w:b/>
          <w:sz w:val="22"/>
          <w:szCs w:val="22"/>
        </w:rPr>
        <w:t xml:space="preserve">Competencies </w:t>
      </w:r>
    </w:p>
    <w:p w14:paraId="7FEAF212" w14:textId="77777777" w:rsidR="00D3559D" w:rsidRPr="003F77E7" w:rsidRDefault="00D3559D" w:rsidP="00D3559D">
      <w:pPr>
        <w:ind w:left="900" w:hanging="900"/>
        <w:rPr>
          <w:sz w:val="22"/>
          <w:szCs w:val="22"/>
        </w:rPr>
      </w:pPr>
      <w:r w:rsidRPr="003F77E7">
        <w:rPr>
          <w:sz w:val="22"/>
          <w:szCs w:val="22"/>
        </w:rPr>
        <w:t xml:space="preserve">1.10.1. </w:t>
      </w:r>
      <w:r w:rsidRPr="003F77E7">
        <w:rPr>
          <w:sz w:val="22"/>
          <w:szCs w:val="22"/>
        </w:rPr>
        <w:tab/>
        <w:t>Identify how the roles of sales, advertising and public relations contribute to a company’s brand.</w:t>
      </w:r>
    </w:p>
    <w:p w14:paraId="7355A6A1" w14:textId="77777777" w:rsidR="00D3559D" w:rsidRPr="003F77E7" w:rsidRDefault="00D3559D" w:rsidP="00D3559D">
      <w:pPr>
        <w:ind w:left="900" w:hanging="900"/>
        <w:rPr>
          <w:sz w:val="22"/>
          <w:szCs w:val="22"/>
        </w:rPr>
      </w:pPr>
      <w:r w:rsidRPr="003F77E7">
        <w:rPr>
          <w:sz w:val="22"/>
          <w:szCs w:val="22"/>
        </w:rPr>
        <w:t xml:space="preserve">1.10.2. </w:t>
      </w:r>
      <w:r w:rsidRPr="003F77E7">
        <w:rPr>
          <w:sz w:val="22"/>
          <w:szCs w:val="22"/>
        </w:rPr>
        <w:tab/>
        <w:t>Determine the customer's needs and identify solutions.</w:t>
      </w:r>
    </w:p>
    <w:p w14:paraId="37E665B3" w14:textId="77777777" w:rsidR="00D3559D" w:rsidRPr="003F77E7" w:rsidRDefault="00D3559D" w:rsidP="00D3559D">
      <w:pPr>
        <w:ind w:left="900" w:hanging="900"/>
        <w:rPr>
          <w:sz w:val="22"/>
          <w:szCs w:val="22"/>
        </w:rPr>
      </w:pPr>
      <w:r w:rsidRPr="003F77E7">
        <w:rPr>
          <w:sz w:val="22"/>
          <w:szCs w:val="22"/>
        </w:rPr>
        <w:t xml:space="preserve">1.10.3. </w:t>
      </w:r>
      <w:r w:rsidRPr="003F77E7">
        <w:rPr>
          <w:sz w:val="22"/>
          <w:szCs w:val="22"/>
        </w:rPr>
        <w:tab/>
        <w:t>Communicate features, benefits and warranties of a product or service to the customer.</w:t>
      </w:r>
    </w:p>
    <w:p w14:paraId="1CD85D92" w14:textId="77777777" w:rsidR="00D3559D" w:rsidRPr="003F77E7" w:rsidRDefault="00D3559D" w:rsidP="00D3559D">
      <w:pPr>
        <w:ind w:left="900" w:hanging="900"/>
        <w:rPr>
          <w:sz w:val="22"/>
          <w:szCs w:val="22"/>
        </w:rPr>
      </w:pPr>
      <w:r w:rsidRPr="003F77E7">
        <w:rPr>
          <w:sz w:val="22"/>
          <w:szCs w:val="22"/>
        </w:rPr>
        <w:t xml:space="preserve">1.10.4. </w:t>
      </w:r>
      <w:r w:rsidRPr="003F77E7">
        <w:rPr>
          <w:sz w:val="22"/>
          <w:szCs w:val="22"/>
        </w:rPr>
        <w:tab/>
        <w:t>Identify the company policies and procedures for initiating product and service improvements.</w:t>
      </w:r>
    </w:p>
    <w:p w14:paraId="338A5FD7" w14:textId="77777777" w:rsidR="00D3559D" w:rsidRPr="003F77E7" w:rsidRDefault="00D3559D" w:rsidP="00D3559D">
      <w:pPr>
        <w:ind w:left="900" w:hanging="900"/>
        <w:rPr>
          <w:sz w:val="22"/>
          <w:szCs w:val="22"/>
        </w:rPr>
      </w:pPr>
      <w:r w:rsidRPr="003F77E7">
        <w:rPr>
          <w:sz w:val="22"/>
          <w:szCs w:val="22"/>
        </w:rPr>
        <w:t xml:space="preserve">1.10.5. </w:t>
      </w:r>
      <w:r w:rsidRPr="003F77E7">
        <w:rPr>
          <w:sz w:val="22"/>
          <w:szCs w:val="22"/>
        </w:rPr>
        <w:tab/>
        <w:t>Monitor customer expectations and determine product/service satisfaction by using measurement tools.</w:t>
      </w:r>
    </w:p>
    <w:p w14:paraId="5E8B7E9D" w14:textId="77777777" w:rsidR="00D3559D" w:rsidRPr="003F77E7" w:rsidRDefault="00D3559D" w:rsidP="00D3559D">
      <w:pPr>
        <w:ind w:left="900" w:hanging="900"/>
        <w:rPr>
          <w:sz w:val="22"/>
          <w:szCs w:val="22"/>
        </w:rPr>
      </w:pPr>
      <w:r w:rsidRPr="003F77E7">
        <w:rPr>
          <w:sz w:val="22"/>
          <w:szCs w:val="22"/>
        </w:rPr>
        <w:t xml:space="preserve">1.10.6. </w:t>
      </w:r>
      <w:r w:rsidRPr="003F77E7">
        <w:rPr>
          <w:sz w:val="22"/>
          <w:szCs w:val="22"/>
        </w:rPr>
        <w:tab/>
        <w:t xml:space="preserve">Discuss the importance of correct pricing to support a </w:t>
      </w:r>
      <w:proofErr w:type="gramStart"/>
      <w:r w:rsidRPr="003F77E7">
        <w:rPr>
          <w:sz w:val="22"/>
          <w:szCs w:val="22"/>
        </w:rPr>
        <w:t>product’s</w:t>
      </w:r>
      <w:proofErr w:type="gramEnd"/>
      <w:r w:rsidRPr="003F77E7">
        <w:rPr>
          <w:sz w:val="22"/>
          <w:szCs w:val="22"/>
        </w:rPr>
        <w:t xml:space="preserve"> or service’s positioning in the</w:t>
      </w:r>
    </w:p>
    <w:p w14:paraId="28854020" w14:textId="77777777" w:rsidR="00D3559D" w:rsidRPr="003F77E7" w:rsidRDefault="00D3559D" w:rsidP="00D3559D">
      <w:pPr>
        <w:ind w:left="900"/>
        <w:rPr>
          <w:sz w:val="22"/>
          <w:szCs w:val="22"/>
        </w:rPr>
      </w:pPr>
      <w:r w:rsidRPr="003F77E7">
        <w:rPr>
          <w:sz w:val="22"/>
          <w:szCs w:val="22"/>
        </w:rPr>
        <w:t>marketing mix.</w:t>
      </w:r>
    </w:p>
    <w:p w14:paraId="1AF9E577" w14:textId="77777777" w:rsidR="00D3559D" w:rsidRPr="003F77E7" w:rsidRDefault="00D3559D" w:rsidP="00D3559D">
      <w:pPr>
        <w:ind w:left="900" w:hanging="900"/>
        <w:rPr>
          <w:sz w:val="22"/>
          <w:szCs w:val="22"/>
        </w:rPr>
      </w:pPr>
      <w:r w:rsidRPr="003F77E7">
        <w:rPr>
          <w:sz w:val="22"/>
          <w:szCs w:val="22"/>
        </w:rPr>
        <w:t xml:space="preserve">1.10.7. </w:t>
      </w:r>
      <w:r w:rsidRPr="003F77E7">
        <w:rPr>
          <w:sz w:val="22"/>
          <w:szCs w:val="22"/>
        </w:rPr>
        <w:tab/>
        <w:t>Describe the importance and diversity of distribution channels (i.e., direct, indirect) to sell a product.</w:t>
      </w:r>
    </w:p>
    <w:p w14:paraId="7FE4D7E6" w14:textId="77777777" w:rsidR="00D3559D" w:rsidRPr="003F77E7" w:rsidRDefault="00D3559D" w:rsidP="00D3559D">
      <w:pPr>
        <w:ind w:left="900" w:hanging="900"/>
        <w:rPr>
          <w:sz w:val="22"/>
          <w:szCs w:val="22"/>
        </w:rPr>
      </w:pPr>
      <w:r w:rsidRPr="003F77E7">
        <w:rPr>
          <w:sz w:val="22"/>
          <w:szCs w:val="22"/>
        </w:rPr>
        <w:lastRenderedPageBreak/>
        <w:t>1.10.8.</w:t>
      </w:r>
      <w:r w:rsidRPr="003F77E7">
        <w:rPr>
          <w:sz w:val="22"/>
          <w:szCs w:val="22"/>
        </w:rPr>
        <w:tab/>
        <w:t>Use promotional techniques to maximize sales revenues (e.g., advertising, sales promotions, publicity, public relations).</w:t>
      </w:r>
    </w:p>
    <w:p w14:paraId="093B9250" w14:textId="00013A0C" w:rsidR="00D3559D" w:rsidRPr="003F77E7" w:rsidRDefault="00D3559D" w:rsidP="00D3559D">
      <w:pPr>
        <w:ind w:left="900" w:hanging="900"/>
        <w:rPr>
          <w:sz w:val="22"/>
          <w:szCs w:val="22"/>
        </w:rPr>
      </w:pPr>
      <w:r w:rsidRPr="003F77E7">
        <w:rPr>
          <w:sz w:val="22"/>
          <w:szCs w:val="22"/>
        </w:rPr>
        <w:t xml:space="preserve">1.10.9. </w:t>
      </w:r>
      <w:r w:rsidRPr="003F77E7">
        <w:rPr>
          <w:sz w:val="22"/>
          <w:szCs w:val="22"/>
        </w:rPr>
        <w:tab/>
        <w:t xml:space="preserve">Describe how product mix (e.g., product line, product items) maximizes sales revenues, </w:t>
      </w:r>
      <w:r w:rsidR="00E80FF4" w:rsidRPr="003F77E7">
        <w:rPr>
          <w:sz w:val="22"/>
          <w:szCs w:val="22"/>
        </w:rPr>
        <w:t>market</w:t>
      </w:r>
      <w:r w:rsidRPr="003F77E7">
        <w:rPr>
          <w:sz w:val="22"/>
          <w:szCs w:val="22"/>
        </w:rPr>
        <w:t xml:space="preserve"> share and profit margin.</w:t>
      </w:r>
    </w:p>
    <w:p w14:paraId="4D68AF00" w14:textId="77777777" w:rsidR="00D3559D" w:rsidRPr="003F77E7" w:rsidRDefault="00D3559D" w:rsidP="00D3559D">
      <w:pPr>
        <w:ind w:left="900" w:hanging="900"/>
        <w:rPr>
          <w:sz w:val="22"/>
          <w:szCs w:val="22"/>
        </w:rPr>
      </w:pPr>
      <w:r w:rsidRPr="003F77E7">
        <w:rPr>
          <w:sz w:val="22"/>
          <w:szCs w:val="22"/>
        </w:rPr>
        <w:t xml:space="preserve">1.10.10. </w:t>
      </w:r>
      <w:r w:rsidRPr="003F77E7">
        <w:rPr>
          <w:sz w:val="22"/>
          <w:szCs w:val="22"/>
        </w:rPr>
        <w:tab/>
        <w:t>Demonstrate sales techniques.</w:t>
      </w:r>
    </w:p>
    <w:p w14:paraId="440E65B9" w14:textId="77777777" w:rsidR="00D3559D" w:rsidRPr="003F77E7" w:rsidRDefault="00D3559D" w:rsidP="00D3559D">
      <w:pPr>
        <w:ind w:left="900" w:hanging="900"/>
        <w:rPr>
          <w:sz w:val="22"/>
          <w:szCs w:val="22"/>
        </w:rPr>
      </w:pPr>
    </w:p>
    <w:p w14:paraId="7761320F"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1.11. </w:t>
      </w:r>
      <w:r w:rsidRPr="003F77E7">
        <w:rPr>
          <w:b/>
          <w:bCs/>
          <w:sz w:val="22"/>
          <w:szCs w:val="22"/>
        </w:rPr>
        <w:tab/>
        <w:t>Principles of Business Economics</w:t>
      </w:r>
    </w:p>
    <w:p w14:paraId="66CA7111" w14:textId="77777777" w:rsidR="00D3559D" w:rsidRPr="003F77E7" w:rsidRDefault="00D3559D" w:rsidP="00B069BE">
      <w:pPr>
        <w:ind w:left="1620"/>
        <w:rPr>
          <w:bCs/>
          <w:sz w:val="22"/>
          <w:szCs w:val="22"/>
        </w:rPr>
      </w:pPr>
      <w:r w:rsidRPr="003F77E7">
        <w:rPr>
          <w:bCs/>
          <w:sz w:val="22"/>
          <w:szCs w:val="22"/>
        </w:rPr>
        <w:t>Examine and employ economic principles, concepts and policies to accomplish organizational goals and objectives.</w:t>
      </w:r>
    </w:p>
    <w:p w14:paraId="7F6090AF" w14:textId="77777777" w:rsidR="00D3559D" w:rsidRPr="003F77E7" w:rsidRDefault="00D3559D" w:rsidP="00D3559D">
      <w:pPr>
        <w:rPr>
          <w:b/>
          <w:sz w:val="22"/>
          <w:szCs w:val="22"/>
        </w:rPr>
      </w:pPr>
      <w:r w:rsidRPr="003F77E7">
        <w:rPr>
          <w:b/>
          <w:sz w:val="22"/>
          <w:szCs w:val="22"/>
        </w:rPr>
        <w:t xml:space="preserve">Competencies </w:t>
      </w:r>
    </w:p>
    <w:p w14:paraId="369B7EEA" w14:textId="77777777" w:rsidR="00D3559D" w:rsidRPr="003F77E7" w:rsidRDefault="00D3559D" w:rsidP="00D3559D">
      <w:pPr>
        <w:ind w:left="900" w:hanging="900"/>
        <w:rPr>
          <w:sz w:val="22"/>
          <w:szCs w:val="22"/>
        </w:rPr>
      </w:pPr>
      <w:r w:rsidRPr="003F77E7">
        <w:rPr>
          <w:sz w:val="22"/>
          <w:szCs w:val="22"/>
        </w:rPr>
        <w:t xml:space="preserve">1.11.1. </w:t>
      </w:r>
      <w:r w:rsidRPr="003F77E7">
        <w:rPr>
          <w:sz w:val="22"/>
          <w:szCs w:val="22"/>
        </w:rPr>
        <w:tab/>
        <w:t>Identify the economic principles that guide geographic location of an industry's facilities (e.g., relative scarcity, price, quantity of products and services).</w:t>
      </w:r>
    </w:p>
    <w:p w14:paraId="06609BDF" w14:textId="77777777" w:rsidR="00D3559D" w:rsidRPr="003F77E7" w:rsidRDefault="00D3559D" w:rsidP="00D3559D">
      <w:pPr>
        <w:ind w:left="900" w:hanging="900"/>
        <w:rPr>
          <w:sz w:val="22"/>
          <w:szCs w:val="22"/>
        </w:rPr>
      </w:pPr>
      <w:r w:rsidRPr="003F77E7">
        <w:rPr>
          <w:sz w:val="22"/>
          <w:szCs w:val="22"/>
        </w:rPr>
        <w:t xml:space="preserve">1.11.2. </w:t>
      </w:r>
      <w:r w:rsidRPr="003F77E7">
        <w:rPr>
          <w:sz w:val="22"/>
          <w:szCs w:val="22"/>
        </w:rPr>
        <w:tab/>
        <w:t>Identify the difference between monetary and nonmonetary incentives and explain how changes in incentives cause changes in behavior.</w:t>
      </w:r>
    </w:p>
    <w:p w14:paraId="43486AB7" w14:textId="77777777" w:rsidR="00D3559D" w:rsidRPr="003F77E7" w:rsidRDefault="00D3559D" w:rsidP="00D3559D">
      <w:pPr>
        <w:ind w:left="900" w:hanging="900"/>
        <w:rPr>
          <w:sz w:val="22"/>
          <w:szCs w:val="22"/>
        </w:rPr>
      </w:pPr>
      <w:r w:rsidRPr="003F77E7">
        <w:rPr>
          <w:sz w:val="22"/>
          <w:szCs w:val="22"/>
        </w:rPr>
        <w:t xml:space="preserve">1.11.4. </w:t>
      </w:r>
      <w:r w:rsidRPr="003F77E7">
        <w:rPr>
          <w:sz w:val="22"/>
          <w:szCs w:val="22"/>
        </w:rPr>
        <w:tab/>
        <w:t>Determine how the quality, quantity and pricing of goods and services are affected by domestic and international competition in a market economy.</w:t>
      </w:r>
    </w:p>
    <w:p w14:paraId="4C32CADE" w14:textId="77777777" w:rsidR="00D3559D" w:rsidRPr="003F77E7" w:rsidRDefault="00D3559D" w:rsidP="00D3559D">
      <w:pPr>
        <w:ind w:left="900" w:hanging="900"/>
        <w:rPr>
          <w:sz w:val="22"/>
          <w:szCs w:val="22"/>
        </w:rPr>
      </w:pPr>
      <w:r w:rsidRPr="003F77E7">
        <w:rPr>
          <w:sz w:val="22"/>
          <w:szCs w:val="22"/>
        </w:rPr>
        <w:t xml:space="preserve">1.11.5. </w:t>
      </w:r>
      <w:r w:rsidRPr="003F77E7">
        <w:rPr>
          <w:sz w:val="22"/>
          <w:szCs w:val="22"/>
        </w:rPr>
        <w:tab/>
        <w:t>Analyze factors that affect currency and exchange rates.</w:t>
      </w:r>
    </w:p>
    <w:p w14:paraId="539D7F10" w14:textId="77777777" w:rsidR="00D3559D" w:rsidRPr="003F77E7" w:rsidRDefault="00D3559D" w:rsidP="00D3559D">
      <w:pPr>
        <w:ind w:left="900" w:hanging="900"/>
        <w:rPr>
          <w:sz w:val="22"/>
          <w:szCs w:val="22"/>
        </w:rPr>
      </w:pPr>
      <w:r w:rsidRPr="003F77E7">
        <w:rPr>
          <w:sz w:val="22"/>
          <w:szCs w:val="22"/>
        </w:rPr>
        <w:t xml:space="preserve">1.11.7. </w:t>
      </w:r>
      <w:r w:rsidRPr="003F77E7">
        <w:rPr>
          <w:sz w:val="22"/>
          <w:szCs w:val="22"/>
        </w:rPr>
        <w:tab/>
        <w:t>Describe how economic performance and culture are interdependent.</w:t>
      </w:r>
    </w:p>
    <w:p w14:paraId="5C206F8A" w14:textId="77777777" w:rsidR="00D3559D" w:rsidRPr="003F77E7" w:rsidRDefault="00D3559D" w:rsidP="00D3559D">
      <w:pPr>
        <w:ind w:left="900" w:hanging="900"/>
        <w:rPr>
          <w:sz w:val="22"/>
          <w:szCs w:val="22"/>
        </w:rPr>
      </w:pPr>
      <w:r w:rsidRPr="003F77E7">
        <w:rPr>
          <w:sz w:val="22"/>
          <w:szCs w:val="22"/>
        </w:rPr>
        <w:t xml:space="preserve">1.11.9. </w:t>
      </w:r>
      <w:r w:rsidRPr="003F77E7">
        <w:rPr>
          <w:sz w:val="22"/>
          <w:szCs w:val="22"/>
        </w:rPr>
        <w:tab/>
        <w:t>Describe how laws and regulations influence domestic and international trade.</w:t>
      </w:r>
    </w:p>
    <w:p w14:paraId="4ACC83BD" w14:textId="77777777" w:rsidR="00D3559D" w:rsidRPr="003F77E7" w:rsidRDefault="00D3559D" w:rsidP="00D3559D">
      <w:pPr>
        <w:rPr>
          <w:strike/>
          <w:sz w:val="22"/>
          <w:szCs w:val="22"/>
        </w:rPr>
      </w:pPr>
    </w:p>
    <w:p w14:paraId="22E6BD82" w14:textId="77777777" w:rsidR="00D3559D" w:rsidRPr="003F77E7" w:rsidRDefault="00D3559D" w:rsidP="00D3559D">
      <w:pPr>
        <w:ind w:left="1620" w:hanging="1620"/>
        <w:outlineLvl w:val="0"/>
        <w:rPr>
          <w:rFonts w:cstheme="minorHAnsi"/>
          <w:b/>
          <w:bCs/>
          <w:color w:val="002060"/>
          <w:sz w:val="22"/>
          <w:szCs w:val="22"/>
        </w:rPr>
      </w:pPr>
      <w:r w:rsidRPr="003F77E7">
        <w:rPr>
          <w:rFonts w:cstheme="minorHAnsi"/>
          <w:b/>
          <w:bCs/>
          <w:color w:val="002060"/>
          <w:sz w:val="22"/>
          <w:szCs w:val="22"/>
        </w:rPr>
        <w:t xml:space="preserve">Strand 2. </w:t>
      </w:r>
      <w:r w:rsidRPr="003F77E7">
        <w:rPr>
          <w:rFonts w:cstheme="minorHAnsi"/>
          <w:b/>
          <w:bCs/>
          <w:color w:val="002060"/>
          <w:sz w:val="22"/>
          <w:szCs w:val="22"/>
        </w:rPr>
        <w:tab/>
        <w:t>Animal Science</w:t>
      </w:r>
    </w:p>
    <w:p w14:paraId="01D87520" w14:textId="34957EBC" w:rsidR="00D3559D" w:rsidRPr="003F77E7" w:rsidRDefault="00D3559D" w:rsidP="00E80FF4">
      <w:pPr>
        <w:ind w:left="1620"/>
        <w:rPr>
          <w:rFonts w:cstheme="minorHAnsi"/>
          <w:bCs/>
          <w:sz w:val="22"/>
          <w:szCs w:val="22"/>
        </w:rPr>
      </w:pPr>
      <w:r w:rsidRPr="003F77E7">
        <w:rPr>
          <w:rFonts w:cstheme="minorHAnsi"/>
          <w:bCs/>
          <w:sz w:val="22"/>
          <w:szCs w:val="22"/>
        </w:rPr>
        <w:t>Learners apply principles of animal anatomy, physiology, genetics, behavior and nutrition to the research and development, selection and reproduction, health and management of animals in domestic and natural environments.</w:t>
      </w:r>
    </w:p>
    <w:p w14:paraId="359CF66B" w14:textId="77777777" w:rsidR="00E80FF4" w:rsidRPr="003F77E7" w:rsidRDefault="00E80FF4" w:rsidP="00E80FF4">
      <w:pPr>
        <w:ind w:left="1620"/>
        <w:rPr>
          <w:rFonts w:cstheme="minorHAnsi"/>
          <w:bCs/>
          <w:sz w:val="22"/>
          <w:szCs w:val="22"/>
        </w:rPr>
      </w:pPr>
    </w:p>
    <w:p w14:paraId="6811FCE0" w14:textId="77777777" w:rsidR="00D3559D" w:rsidRPr="003F77E7" w:rsidRDefault="00D3559D" w:rsidP="00D3559D">
      <w:pPr>
        <w:ind w:left="1620" w:hanging="1620"/>
        <w:rPr>
          <w:b/>
          <w:bCs/>
          <w:sz w:val="22"/>
          <w:szCs w:val="22"/>
        </w:rPr>
      </w:pPr>
      <w:r w:rsidRPr="003F77E7">
        <w:rPr>
          <w:b/>
          <w:sz w:val="22"/>
          <w:szCs w:val="22"/>
        </w:rPr>
        <w:t>Outcome:  2</w:t>
      </w:r>
      <w:r w:rsidRPr="003F77E7">
        <w:rPr>
          <w:b/>
          <w:bCs/>
          <w:sz w:val="22"/>
          <w:szCs w:val="22"/>
        </w:rPr>
        <w:t xml:space="preserve">.3. </w:t>
      </w:r>
      <w:r w:rsidRPr="003F77E7">
        <w:rPr>
          <w:b/>
          <w:bCs/>
          <w:sz w:val="22"/>
          <w:szCs w:val="22"/>
        </w:rPr>
        <w:tab/>
        <w:t>Care and Management</w:t>
      </w:r>
    </w:p>
    <w:p w14:paraId="151F1CAF" w14:textId="77777777" w:rsidR="00D3559D" w:rsidRPr="003F77E7" w:rsidRDefault="00D3559D" w:rsidP="00D3559D">
      <w:pPr>
        <w:ind w:left="1620" w:hanging="1620"/>
        <w:rPr>
          <w:bCs/>
          <w:sz w:val="22"/>
          <w:szCs w:val="22"/>
        </w:rPr>
      </w:pPr>
      <w:r w:rsidRPr="003F77E7">
        <w:rPr>
          <w:b/>
          <w:bCs/>
          <w:sz w:val="22"/>
          <w:szCs w:val="22"/>
        </w:rPr>
        <w:tab/>
      </w:r>
      <w:r w:rsidRPr="003F77E7">
        <w:rPr>
          <w:bCs/>
          <w:sz w:val="22"/>
          <w:szCs w:val="22"/>
        </w:rPr>
        <w:t>Apply animal care, management and record procedures to ensure animal husbandry and welfare, including managing environmental conditions to ensure animal health and performance.</w:t>
      </w:r>
    </w:p>
    <w:p w14:paraId="4F708CC4" w14:textId="77777777" w:rsidR="00D3559D" w:rsidRPr="003F77E7" w:rsidRDefault="00D3559D" w:rsidP="00E80FF4">
      <w:pPr>
        <w:rPr>
          <w:b/>
          <w:sz w:val="22"/>
          <w:szCs w:val="22"/>
        </w:rPr>
      </w:pPr>
      <w:r w:rsidRPr="003F77E7">
        <w:rPr>
          <w:b/>
          <w:sz w:val="22"/>
          <w:szCs w:val="22"/>
        </w:rPr>
        <w:t xml:space="preserve">Competencies </w:t>
      </w:r>
    </w:p>
    <w:p w14:paraId="2BD51E7C" w14:textId="77777777" w:rsidR="00D3559D" w:rsidRPr="003F77E7" w:rsidRDefault="00D3559D" w:rsidP="00D3559D">
      <w:pPr>
        <w:ind w:left="900" w:hanging="900"/>
        <w:rPr>
          <w:sz w:val="22"/>
          <w:szCs w:val="22"/>
        </w:rPr>
      </w:pPr>
      <w:r w:rsidRPr="003F77E7">
        <w:rPr>
          <w:sz w:val="22"/>
          <w:szCs w:val="22"/>
        </w:rPr>
        <w:t xml:space="preserve">2.3.1. </w:t>
      </w:r>
      <w:r w:rsidRPr="003F77E7">
        <w:rPr>
          <w:sz w:val="22"/>
          <w:szCs w:val="22"/>
        </w:rPr>
        <w:tab/>
        <w:t xml:space="preserve">Identify species-specific terminology (gender, age, reproductive status). </w:t>
      </w:r>
    </w:p>
    <w:p w14:paraId="29FF4860" w14:textId="77777777" w:rsidR="00D3559D" w:rsidRPr="003F77E7" w:rsidRDefault="00D3559D" w:rsidP="00D3559D">
      <w:pPr>
        <w:ind w:left="900" w:hanging="900"/>
        <w:rPr>
          <w:sz w:val="22"/>
          <w:szCs w:val="22"/>
        </w:rPr>
      </w:pPr>
      <w:r w:rsidRPr="003F77E7">
        <w:rPr>
          <w:sz w:val="22"/>
          <w:szCs w:val="22"/>
        </w:rPr>
        <w:t xml:space="preserve">2.3.2. </w:t>
      </w:r>
      <w:r w:rsidRPr="003F77E7">
        <w:rPr>
          <w:sz w:val="22"/>
          <w:szCs w:val="22"/>
        </w:rPr>
        <w:tab/>
        <w:t>Identify, classify, evaluate and select animal species or breeds for a desired outcome.</w:t>
      </w:r>
    </w:p>
    <w:p w14:paraId="16CBEA2D" w14:textId="43812285" w:rsidR="00D3559D" w:rsidRPr="003F77E7" w:rsidRDefault="00D3559D" w:rsidP="00E80FF4">
      <w:pPr>
        <w:outlineLvl w:val="0"/>
        <w:rPr>
          <w:rFonts w:eastAsia="Times New Roman" w:cs="Calibri"/>
          <w:i/>
          <w:strike/>
          <w:color w:val="0D0D0D" w:themeColor="text1" w:themeTint="F2"/>
          <w:sz w:val="22"/>
          <w:szCs w:val="22"/>
        </w:rPr>
      </w:pPr>
    </w:p>
    <w:p w14:paraId="27E37267" w14:textId="77777777" w:rsidR="00D3559D" w:rsidRPr="003F77E7" w:rsidRDefault="00D3559D" w:rsidP="00D3559D">
      <w:pPr>
        <w:ind w:left="1620" w:hanging="1620"/>
        <w:outlineLvl w:val="0"/>
        <w:rPr>
          <w:rFonts w:cstheme="minorHAnsi"/>
          <w:b/>
          <w:bCs/>
          <w:color w:val="002060"/>
          <w:sz w:val="22"/>
          <w:szCs w:val="22"/>
        </w:rPr>
      </w:pPr>
      <w:r w:rsidRPr="003F77E7">
        <w:rPr>
          <w:rFonts w:cstheme="minorHAnsi"/>
          <w:b/>
          <w:bCs/>
          <w:color w:val="002060"/>
          <w:sz w:val="22"/>
          <w:szCs w:val="22"/>
        </w:rPr>
        <w:t xml:space="preserve">Strand 7. </w:t>
      </w:r>
      <w:r w:rsidRPr="003F77E7">
        <w:rPr>
          <w:rFonts w:cstheme="minorHAnsi"/>
          <w:b/>
          <w:bCs/>
          <w:color w:val="002060"/>
          <w:sz w:val="22"/>
          <w:szCs w:val="22"/>
        </w:rPr>
        <w:tab/>
        <w:t>Food Science</w:t>
      </w:r>
    </w:p>
    <w:p w14:paraId="5BA899C8" w14:textId="77777777" w:rsidR="00D3559D" w:rsidRDefault="00D3559D" w:rsidP="00D3559D">
      <w:pPr>
        <w:ind w:left="1620"/>
        <w:rPr>
          <w:rFonts w:cstheme="minorHAnsi"/>
          <w:bCs/>
          <w:sz w:val="22"/>
          <w:szCs w:val="22"/>
        </w:rPr>
      </w:pPr>
      <w:r w:rsidRPr="003F77E7">
        <w:rPr>
          <w:rFonts w:cstheme="minorHAnsi"/>
          <w:bCs/>
          <w:sz w:val="22"/>
          <w:szCs w:val="22"/>
        </w:rPr>
        <w:t>Learners apply principles of biology, chemistry and physics to the research, development, production, processing and distribution of food products meeting food safety and quality assurance standards in a system that is safe and secure.</w:t>
      </w:r>
    </w:p>
    <w:p w14:paraId="0FB29210" w14:textId="77777777" w:rsidR="00B069BE" w:rsidRPr="003F77E7" w:rsidRDefault="00B069BE" w:rsidP="00D3559D">
      <w:pPr>
        <w:ind w:left="1620"/>
        <w:rPr>
          <w:b/>
          <w:sz w:val="22"/>
          <w:szCs w:val="22"/>
        </w:rPr>
      </w:pPr>
    </w:p>
    <w:p w14:paraId="6E20689E" w14:textId="77777777" w:rsidR="00D3559D" w:rsidRPr="003F77E7" w:rsidRDefault="00D3559D" w:rsidP="00B069BE">
      <w:pPr>
        <w:ind w:left="1620" w:hanging="1620"/>
        <w:rPr>
          <w:b/>
          <w:bCs/>
          <w:sz w:val="22"/>
          <w:szCs w:val="22"/>
        </w:rPr>
      </w:pPr>
      <w:r w:rsidRPr="003F77E7">
        <w:rPr>
          <w:b/>
          <w:sz w:val="22"/>
          <w:szCs w:val="22"/>
        </w:rPr>
        <w:t xml:space="preserve">Outcome:  </w:t>
      </w:r>
      <w:r w:rsidRPr="003F77E7">
        <w:rPr>
          <w:b/>
          <w:bCs/>
          <w:sz w:val="22"/>
          <w:szCs w:val="22"/>
        </w:rPr>
        <w:t xml:space="preserve">7.3. </w:t>
      </w:r>
      <w:r w:rsidRPr="003F77E7">
        <w:rPr>
          <w:b/>
          <w:bCs/>
          <w:sz w:val="22"/>
          <w:szCs w:val="22"/>
        </w:rPr>
        <w:tab/>
        <w:t>Meat Science</w:t>
      </w:r>
    </w:p>
    <w:p w14:paraId="6C5A62DE" w14:textId="77777777" w:rsidR="00D3559D" w:rsidRPr="003F77E7" w:rsidRDefault="00D3559D" w:rsidP="00D3559D">
      <w:pPr>
        <w:ind w:left="1620" w:hanging="1620"/>
        <w:rPr>
          <w:bCs/>
          <w:sz w:val="22"/>
          <w:szCs w:val="22"/>
        </w:rPr>
      </w:pPr>
      <w:r w:rsidRPr="003F77E7">
        <w:rPr>
          <w:b/>
          <w:bCs/>
          <w:sz w:val="22"/>
          <w:szCs w:val="22"/>
        </w:rPr>
        <w:tab/>
      </w:r>
      <w:r w:rsidRPr="003F77E7">
        <w:rPr>
          <w:sz w:val="22"/>
          <w:szCs w:val="22"/>
        </w:rPr>
        <w:t xml:space="preserve"> </w:t>
      </w:r>
      <w:r w:rsidRPr="003F77E7">
        <w:rPr>
          <w:bCs/>
          <w:sz w:val="22"/>
          <w:szCs w:val="22"/>
        </w:rPr>
        <w:t>Identify the role of inspection, sanitation, food safety, and proper harvesting practices; the role of carcass evaluation and grading on meat quality and percent saleable products and cutting guidelines from primal to retail meat cuts.</w:t>
      </w:r>
    </w:p>
    <w:p w14:paraId="628FC706" w14:textId="77777777" w:rsidR="00D3559D" w:rsidRPr="003F77E7" w:rsidRDefault="00D3559D" w:rsidP="00D3559D">
      <w:pPr>
        <w:ind w:left="1620" w:hanging="1620"/>
        <w:rPr>
          <w:b/>
          <w:sz w:val="22"/>
          <w:szCs w:val="22"/>
        </w:rPr>
      </w:pPr>
      <w:r w:rsidRPr="003F77E7">
        <w:rPr>
          <w:b/>
          <w:sz w:val="22"/>
          <w:szCs w:val="22"/>
        </w:rPr>
        <w:t xml:space="preserve">Competencies </w:t>
      </w:r>
    </w:p>
    <w:p w14:paraId="40D30C11" w14:textId="77777777" w:rsidR="00D3559D" w:rsidRPr="003F77E7" w:rsidRDefault="00D3559D" w:rsidP="00D3559D">
      <w:pPr>
        <w:ind w:left="900" w:hanging="900"/>
        <w:outlineLvl w:val="0"/>
        <w:rPr>
          <w:sz w:val="22"/>
          <w:szCs w:val="22"/>
        </w:rPr>
      </w:pPr>
      <w:r w:rsidRPr="003F77E7">
        <w:rPr>
          <w:sz w:val="22"/>
          <w:szCs w:val="22"/>
        </w:rPr>
        <w:t xml:space="preserve">7.3.11. </w:t>
      </w:r>
      <w:r w:rsidRPr="003F77E7">
        <w:rPr>
          <w:sz w:val="22"/>
          <w:szCs w:val="22"/>
        </w:rPr>
        <w:tab/>
        <w:t>Calculate beef carcass value using a grid-based marketing system.</w:t>
      </w:r>
    </w:p>
    <w:p w14:paraId="7B82CEAD" w14:textId="77777777" w:rsidR="00D3559D" w:rsidRPr="003F77E7" w:rsidRDefault="00D3559D" w:rsidP="00D3559D">
      <w:pPr>
        <w:outlineLvl w:val="0"/>
        <w:rPr>
          <w:sz w:val="22"/>
          <w:szCs w:val="22"/>
        </w:rPr>
      </w:pPr>
    </w:p>
    <w:p w14:paraId="643FAF44" w14:textId="77777777" w:rsidR="00D3559D" w:rsidRPr="003F77E7" w:rsidRDefault="00D3559D" w:rsidP="00D3559D">
      <w:pPr>
        <w:spacing w:before="120"/>
        <w:ind w:left="1620" w:hanging="1620"/>
        <w:rPr>
          <w:b/>
          <w:bCs/>
          <w:sz w:val="22"/>
          <w:szCs w:val="22"/>
        </w:rPr>
      </w:pPr>
      <w:r w:rsidRPr="003F77E7">
        <w:rPr>
          <w:b/>
          <w:sz w:val="22"/>
          <w:szCs w:val="22"/>
        </w:rPr>
        <w:t xml:space="preserve">Outcome:  </w:t>
      </w:r>
      <w:r w:rsidRPr="003F77E7">
        <w:rPr>
          <w:b/>
          <w:bCs/>
          <w:sz w:val="22"/>
          <w:szCs w:val="22"/>
        </w:rPr>
        <w:t xml:space="preserve">7.5. </w:t>
      </w:r>
      <w:r w:rsidRPr="003F77E7">
        <w:rPr>
          <w:b/>
          <w:bCs/>
          <w:sz w:val="22"/>
          <w:szCs w:val="22"/>
        </w:rPr>
        <w:tab/>
        <w:t>Food Product Development</w:t>
      </w:r>
    </w:p>
    <w:p w14:paraId="7A33BD9C" w14:textId="77777777" w:rsidR="00D3559D" w:rsidRPr="003F77E7" w:rsidRDefault="00D3559D" w:rsidP="00D3559D">
      <w:pPr>
        <w:ind w:left="1620" w:hanging="1620"/>
        <w:rPr>
          <w:bCs/>
          <w:sz w:val="22"/>
          <w:szCs w:val="22"/>
        </w:rPr>
      </w:pPr>
      <w:r w:rsidRPr="003F77E7">
        <w:rPr>
          <w:b/>
          <w:bCs/>
          <w:sz w:val="22"/>
          <w:szCs w:val="22"/>
        </w:rPr>
        <w:tab/>
      </w:r>
      <w:r w:rsidRPr="003F77E7">
        <w:rPr>
          <w:bCs/>
          <w:sz w:val="22"/>
          <w:szCs w:val="22"/>
        </w:rPr>
        <w:t xml:space="preserve">Apply principles of nutrition and human behavior to create a new food prototype. </w:t>
      </w:r>
    </w:p>
    <w:p w14:paraId="3E0ADABF" w14:textId="77777777" w:rsidR="00312A82" w:rsidRDefault="00312A82" w:rsidP="00D3559D">
      <w:pPr>
        <w:ind w:left="1620" w:hanging="1620"/>
        <w:rPr>
          <w:b/>
          <w:sz w:val="22"/>
          <w:szCs w:val="22"/>
        </w:rPr>
      </w:pPr>
    </w:p>
    <w:p w14:paraId="2DFDF7D1" w14:textId="28DCEA07" w:rsidR="00D3559D" w:rsidRPr="003F77E7" w:rsidRDefault="00D3559D" w:rsidP="00D3559D">
      <w:pPr>
        <w:ind w:left="1620" w:hanging="1620"/>
        <w:rPr>
          <w:b/>
          <w:sz w:val="22"/>
          <w:szCs w:val="22"/>
        </w:rPr>
      </w:pPr>
      <w:r w:rsidRPr="003F77E7">
        <w:rPr>
          <w:b/>
          <w:sz w:val="22"/>
          <w:szCs w:val="22"/>
        </w:rPr>
        <w:lastRenderedPageBreak/>
        <w:t xml:space="preserve">Competencies </w:t>
      </w:r>
    </w:p>
    <w:p w14:paraId="51A24957" w14:textId="2228868B" w:rsidR="00E80FF4" w:rsidRDefault="00D3559D" w:rsidP="00B069BE">
      <w:pPr>
        <w:ind w:left="900" w:hanging="900"/>
        <w:outlineLvl w:val="0"/>
        <w:rPr>
          <w:sz w:val="22"/>
          <w:szCs w:val="22"/>
        </w:rPr>
      </w:pPr>
      <w:r w:rsidRPr="003F77E7">
        <w:rPr>
          <w:sz w:val="22"/>
          <w:szCs w:val="22"/>
        </w:rPr>
        <w:t xml:space="preserve">7.5.8. </w:t>
      </w:r>
      <w:r w:rsidRPr="003F77E7">
        <w:rPr>
          <w:sz w:val="22"/>
          <w:szCs w:val="22"/>
        </w:rPr>
        <w:tab/>
        <w:t>Create a new product roll out plan (e.g., concept, bench trial, market assessment, industrial trial, consumer acceptance).</w:t>
      </w:r>
    </w:p>
    <w:p w14:paraId="762948DB" w14:textId="77777777" w:rsidR="00312A82" w:rsidRPr="00B069BE" w:rsidRDefault="00312A82" w:rsidP="00B069BE">
      <w:pPr>
        <w:ind w:left="900" w:hanging="900"/>
        <w:outlineLvl w:val="0"/>
        <w:rPr>
          <w:sz w:val="22"/>
          <w:szCs w:val="22"/>
        </w:rPr>
      </w:pPr>
    </w:p>
    <w:p w14:paraId="7F7AC3F5" w14:textId="67FC35A1" w:rsidR="00D3559D" w:rsidRPr="003F77E7" w:rsidRDefault="00D3559D" w:rsidP="00D3559D">
      <w:pPr>
        <w:ind w:left="1620" w:hanging="1620"/>
        <w:outlineLvl w:val="0"/>
        <w:rPr>
          <w:rFonts w:cstheme="minorHAnsi"/>
          <w:b/>
          <w:bCs/>
          <w:color w:val="002060"/>
          <w:sz w:val="22"/>
          <w:szCs w:val="22"/>
        </w:rPr>
      </w:pPr>
      <w:r w:rsidRPr="003F77E7">
        <w:rPr>
          <w:rFonts w:cstheme="minorHAnsi"/>
          <w:b/>
          <w:bCs/>
          <w:color w:val="002060"/>
          <w:sz w:val="22"/>
          <w:szCs w:val="22"/>
        </w:rPr>
        <w:t xml:space="preserve">Strand 8. </w:t>
      </w:r>
      <w:r w:rsidRPr="003F77E7">
        <w:rPr>
          <w:rFonts w:cstheme="minorHAnsi"/>
          <w:b/>
          <w:bCs/>
          <w:color w:val="002060"/>
          <w:sz w:val="22"/>
          <w:szCs w:val="22"/>
        </w:rPr>
        <w:tab/>
        <w:t>Plant Science</w:t>
      </w:r>
    </w:p>
    <w:p w14:paraId="23BC9C25" w14:textId="77777777" w:rsidR="00D3559D" w:rsidRDefault="00D3559D" w:rsidP="00D3559D">
      <w:pPr>
        <w:ind w:left="1620"/>
        <w:rPr>
          <w:rFonts w:cstheme="minorHAnsi"/>
          <w:bCs/>
          <w:sz w:val="22"/>
          <w:szCs w:val="22"/>
        </w:rPr>
      </w:pPr>
      <w:r w:rsidRPr="003F77E7">
        <w:rPr>
          <w:rFonts w:cstheme="minorHAnsi"/>
          <w:bCs/>
          <w:sz w:val="22"/>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083BEAB1" w14:textId="77777777" w:rsidR="00B069BE" w:rsidRPr="003F77E7" w:rsidRDefault="00B069BE" w:rsidP="00D3559D">
      <w:pPr>
        <w:ind w:left="1620"/>
        <w:rPr>
          <w:b/>
          <w:sz w:val="22"/>
          <w:szCs w:val="22"/>
        </w:rPr>
      </w:pPr>
    </w:p>
    <w:p w14:paraId="15BF00F3" w14:textId="59E45F01" w:rsidR="00D3559D" w:rsidRPr="003F77E7" w:rsidRDefault="00D3559D" w:rsidP="00B069BE">
      <w:pPr>
        <w:ind w:left="1620" w:hanging="1620"/>
        <w:rPr>
          <w:b/>
          <w:bCs/>
          <w:sz w:val="22"/>
          <w:szCs w:val="22"/>
        </w:rPr>
      </w:pPr>
      <w:r w:rsidRPr="003F77E7">
        <w:rPr>
          <w:b/>
          <w:sz w:val="22"/>
          <w:szCs w:val="22"/>
        </w:rPr>
        <w:t xml:space="preserve">Outcome:  </w:t>
      </w:r>
      <w:r w:rsidRPr="003F77E7">
        <w:rPr>
          <w:b/>
          <w:bCs/>
          <w:sz w:val="22"/>
          <w:szCs w:val="22"/>
        </w:rPr>
        <w:t xml:space="preserve">8.4. </w:t>
      </w:r>
      <w:r w:rsidRPr="003F77E7">
        <w:rPr>
          <w:b/>
          <w:bCs/>
          <w:sz w:val="22"/>
          <w:szCs w:val="22"/>
        </w:rPr>
        <w:tab/>
        <w:t>Growth and Management</w:t>
      </w:r>
    </w:p>
    <w:p w14:paraId="5B942505" w14:textId="129E23B8" w:rsidR="00D3559D" w:rsidRPr="003F77E7" w:rsidRDefault="00D3559D" w:rsidP="00D3559D">
      <w:pPr>
        <w:ind w:left="1620" w:hanging="1620"/>
        <w:rPr>
          <w:bCs/>
          <w:sz w:val="22"/>
          <w:szCs w:val="22"/>
        </w:rPr>
      </w:pPr>
      <w:r w:rsidRPr="003F77E7">
        <w:rPr>
          <w:b/>
          <w:bCs/>
          <w:sz w:val="22"/>
          <w:szCs w:val="22"/>
        </w:rPr>
        <w:tab/>
      </w:r>
      <w:r w:rsidRPr="003F77E7">
        <w:rPr>
          <w:bCs/>
          <w:sz w:val="22"/>
          <w:szCs w:val="22"/>
        </w:rPr>
        <w:t>Explain, manage and manipulate plants through all stages of growth and development.</w:t>
      </w:r>
    </w:p>
    <w:p w14:paraId="5D5D1A3D" w14:textId="77777777" w:rsidR="00D3559D" w:rsidRPr="003F77E7" w:rsidRDefault="00D3559D" w:rsidP="00D3559D">
      <w:pPr>
        <w:ind w:left="1620" w:hanging="1620"/>
        <w:rPr>
          <w:b/>
          <w:sz w:val="22"/>
          <w:szCs w:val="22"/>
        </w:rPr>
      </w:pPr>
      <w:r w:rsidRPr="003F77E7">
        <w:rPr>
          <w:b/>
          <w:sz w:val="22"/>
          <w:szCs w:val="22"/>
        </w:rPr>
        <w:t xml:space="preserve">Competencies </w:t>
      </w:r>
    </w:p>
    <w:p w14:paraId="232FD050" w14:textId="40894B4B" w:rsidR="00D3559D" w:rsidRDefault="00D3559D" w:rsidP="00B069BE">
      <w:pPr>
        <w:ind w:left="900" w:hanging="900"/>
        <w:rPr>
          <w:sz w:val="22"/>
          <w:szCs w:val="22"/>
        </w:rPr>
      </w:pPr>
      <w:r w:rsidRPr="003F77E7">
        <w:rPr>
          <w:sz w:val="22"/>
          <w:szCs w:val="22"/>
        </w:rPr>
        <w:t xml:space="preserve">8.4.10. </w:t>
      </w:r>
      <w:r w:rsidRPr="003F77E7">
        <w:rPr>
          <w:sz w:val="22"/>
          <w:szCs w:val="22"/>
        </w:rPr>
        <w:tab/>
        <w:t>Understand the environmental and artificial factors that influence plant germination, growth and development.</w:t>
      </w:r>
    </w:p>
    <w:p w14:paraId="72B30124" w14:textId="77777777" w:rsidR="00125CB6" w:rsidRPr="003F77E7" w:rsidRDefault="00125CB6" w:rsidP="00B069BE">
      <w:pPr>
        <w:ind w:left="900" w:hanging="900"/>
        <w:rPr>
          <w:sz w:val="22"/>
          <w:szCs w:val="22"/>
        </w:rPr>
      </w:pPr>
    </w:p>
    <w:p w14:paraId="294DFC0A" w14:textId="374B17F2" w:rsidR="00D3559D" w:rsidRPr="003F77E7" w:rsidRDefault="00D3559D" w:rsidP="00125CB6">
      <w:pPr>
        <w:ind w:left="1620" w:hanging="1620"/>
        <w:rPr>
          <w:b/>
          <w:bCs/>
          <w:sz w:val="22"/>
          <w:szCs w:val="22"/>
        </w:rPr>
      </w:pPr>
      <w:r w:rsidRPr="003F77E7">
        <w:rPr>
          <w:b/>
          <w:sz w:val="22"/>
          <w:szCs w:val="22"/>
        </w:rPr>
        <w:t xml:space="preserve">Outcome:  </w:t>
      </w:r>
      <w:r w:rsidRPr="003F77E7">
        <w:rPr>
          <w:b/>
          <w:bCs/>
          <w:sz w:val="22"/>
          <w:szCs w:val="22"/>
        </w:rPr>
        <w:t xml:space="preserve">8.5. </w:t>
      </w:r>
      <w:r w:rsidRPr="003F77E7">
        <w:rPr>
          <w:b/>
          <w:bCs/>
          <w:sz w:val="22"/>
          <w:szCs w:val="22"/>
        </w:rPr>
        <w:tab/>
        <w:t>Harvesting</w:t>
      </w:r>
    </w:p>
    <w:p w14:paraId="2FCADB0F" w14:textId="77777777" w:rsidR="00D3559D" w:rsidRPr="003F77E7" w:rsidRDefault="00D3559D" w:rsidP="00D3559D">
      <w:pPr>
        <w:ind w:left="1620" w:hanging="1620"/>
        <w:rPr>
          <w:bCs/>
          <w:sz w:val="22"/>
          <w:szCs w:val="22"/>
        </w:rPr>
      </w:pPr>
      <w:r w:rsidRPr="003F77E7">
        <w:rPr>
          <w:b/>
          <w:bCs/>
          <w:sz w:val="22"/>
          <w:szCs w:val="22"/>
        </w:rPr>
        <w:tab/>
      </w:r>
      <w:r w:rsidRPr="003F77E7">
        <w:rPr>
          <w:bCs/>
          <w:sz w:val="22"/>
          <w:szCs w:val="22"/>
        </w:rPr>
        <w:t>Describe and implement harvesting methods.</w:t>
      </w:r>
    </w:p>
    <w:p w14:paraId="1442969C" w14:textId="77777777" w:rsidR="00D3559D" w:rsidRPr="003F77E7" w:rsidRDefault="00D3559D" w:rsidP="00D3559D">
      <w:pPr>
        <w:ind w:left="1620" w:hanging="1620"/>
        <w:rPr>
          <w:b/>
          <w:sz w:val="22"/>
          <w:szCs w:val="22"/>
        </w:rPr>
      </w:pPr>
      <w:r w:rsidRPr="003F77E7">
        <w:rPr>
          <w:b/>
          <w:sz w:val="22"/>
          <w:szCs w:val="22"/>
        </w:rPr>
        <w:t xml:space="preserve">Competencies </w:t>
      </w:r>
    </w:p>
    <w:p w14:paraId="59988F13" w14:textId="543A91F2" w:rsidR="00D3559D" w:rsidRPr="003F77E7" w:rsidRDefault="00D3559D" w:rsidP="00AE3DD0">
      <w:pPr>
        <w:ind w:left="900" w:hanging="900"/>
        <w:rPr>
          <w:sz w:val="22"/>
          <w:szCs w:val="22"/>
        </w:rPr>
      </w:pPr>
      <w:r w:rsidRPr="003F77E7">
        <w:rPr>
          <w:sz w:val="22"/>
          <w:szCs w:val="22"/>
        </w:rPr>
        <w:t>8.5.</w:t>
      </w:r>
      <w:r w:rsidR="00447D62" w:rsidRPr="003F77E7">
        <w:rPr>
          <w:sz w:val="22"/>
          <w:szCs w:val="22"/>
        </w:rPr>
        <w:t>5</w:t>
      </w:r>
      <w:r w:rsidRPr="003F77E7">
        <w:rPr>
          <w:sz w:val="22"/>
          <w:szCs w:val="22"/>
        </w:rPr>
        <w:t xml:space="preserve">. </w:t>
      </w:r>
      <w:r w:rsidRPr="003F77E7">
        <w:rPr>
          <w:sz w:val="22"/>
          <w:szCs w:val="22"/>
        </w:rPr>
        <w:tab/>
        <w:t>Evaluate the impact of harvest techniques on the quality of plants and plant products.</w:t>
      </w:r>
    </w:p>
    <w:p w14:paraId="4CB5B2C7" w14:textId="77777777" w:rsidR="00D3559D" w:rsidRPr="003F77E7" w:rsidRDefault="00D3559D" w:rsidP="00D3559D">
      <w:pPr>
        <w:ind w:left="1620" w:hanging="1620"/>
        <w:rPr>
          <w:b/>
          <w:sz w:val="22"/>
          <w:szCs w:val="22"/>
        </w:rPr>
      </w:pPr>
    </w:p>
    <w:p w14:paraId="71986531" w14:textId="77777777" w:rsidR="00D3559D" w:rsidRPr="003F77E7" w:rsidRDefault="00D3559D" w:rsidP="00D3559D">
      <w:pPr>
        <w:ind w:left="1620" w:hanging="1620"/>
        <w:rPr>
          <w:b/>
          <w:bCs/>
          <w:sz w:val="22"/>
          <w:szCs w:val="22"/>
        </w:rPr>
      </w:pPr>
      <w:r w:rsidRPr="003F77E7">
        <w:rPr>
          <w:b/>
          <w:sz w:val="22"/>
          <w:szCs w:val="22"/>
        </w:rPr>
        <w:t xml:space="preserve">Outcome:  </w:t>
      </w:r>
      <w:r w:rsidRPr="003F77E7">
        <w:rPr>
          <w:b/>
          <w:bCs/>
          <w:sz w:val="22"/>
          <w:szCs w:val="22"/>
        </w:rPr>
        <w:t xml:space="preserve">8.6. </w:t>
      </w:r>
      <w:r w:rsidRPr="003F77E7">
        <w:rPr>
          <w:b/>
          <w:bCs/>
          <w:sz w:val="22"/>
          <w:szCs w:val="22"/>
        </w:rPr>
        <w:tab/>
        <w:t>Handling and Storage</w:t>
      </w:r>
    </w:p>
    <w:p w14:paraId="7E6EEE07" w14:textId="77777777" w:rsidR="00D3559D" w:rsidRPr="003F77E7" w:rsidRDefault="00D3559D" w:rsidP="00D3559D">
      <w:pPr>
        <w:ind w:left="1620" w:hanging="1620"/>
        <w:rPr>
          <w:bCs/>
          <w:sz w:val="22"/>
          <w:szCs w:val="22"/>
        </w:rPr>
      </w:pPr>
      <w:r w:rsidRPr="003F77E7">
        <w:rPr>
          <w:b/>
          <w:bCs/>
          <w:sz w:val="22"/>
          <w:szCs w:val="22"/>
        </w:rPr>
        <w:tab/>
      </w:r>
      <w:r w:rsidRPr="003F77E7">
        <w:rPr>
          <w:bCs/>
          <w:sz w:val="22"/>
          <w:szCs w:val="22"/>
        </w:rPr>
        <w:t>Handle and store plants and plant products to maximize quality and longevity.</w:t>
      </w:r>
    </w:p>
    <w:p w14:paraId="00AE6BAC" w14:textId="77777777" w:rsidR="00D3559D" w:rsidRPr="003F77E7" w:rsidRDefault="00D3559D" w:rsidP="00D3559D">
      <w:pPr>
        <w:ind w:left="1620" w:hanging="1620"/>
        <w:rPr>
          <w:b/>
          <w:sz w:val="22"/>
          <w:szCs w:val="22"/>
        </w:rPr>
      </w:pPr>
      <w:r w:rsidRPr="003F77E7">
        <w:rPr>
          <w:b/>
          <w:sz w:val="22"/>
          <w:szCs w:val="22"/>
        </w:rPr>
        <w:t xml:space="preserve">Competencies </w:t>
      </w:r>
    </w:p>
    <w:p w14:paraId="3E6552F7" w14:textId="60960404" w:rsidR="00D3559D" w:rsidRPr="003F77E7" w:rsidRDefault="00D3559D" w:rsidP="00AE3DD0">
      <w:pPr>
        <w:ind w:left="900" w:hanging="900"/>
        <w:rPr>
          <w:sz w:val="22"/>
          <w:szCs w:val="22"/>
        </w:rPr>
      </w:pPr>
      <w:r w:rsidRPr="003F77E7">
        <w:rPr>
          <w:sz w:val="22"/>
          <w:szCs w:val="22"/>
        </w:rPr>
        <w:t>8.6.</w:t>
      </w:r>
      <w:r w:rsidR="00447D62" w:rsidRPr="003F77E7">
        <w:rPr>
          <w:sz w:val="22"/>
          <w:szCs w:val="22"/>
        </w:rPr>
        <w:t>4</w:t>
      </w:r>
      <w:r w:rsidRPr="003F77E7">
        <w:rPr>
          <w:sz w:val="22"/>
          <w:szCs w:val="22"/>
        </w:rPr>
        <w:t xml:space="preserve">. </w:t>
      </w:r>
      <w:r w:rsidRPr="003F77E7">
        <w:rPr>
          <w:sz w:val="22"/>
          <w:szCs w:val="22"/>
        </w:rPr>
        <w:tab/>
        <w:t>Prepare products for sale, transportation and storage.</w:t>
      </w:r>
    </w:p>
    <w:p w14:paraId="502CB163" w14:textId="04E32AB8" w:rsidR="00D3559D" w:rsidRPr="003F77E7" w:rsidRDefault="00D3559D" w:rsidP="00AE3DD0">
      <w:pPr>
        <w:ind w:left="900" w:hanging="900"/>
        <w:rPr>
          <w:sz w:val="22"/>
          <w:szCs w:val="22"/>
        </w:rPr>
      </w:pPr>
      <w:r w:rsidRPr="003F77E7">
        <w:rPr>
          <w:sz w:val="22"/>
          <w:szCs w:val="22"/>
        </w:rPr>
        <w:t>8.6.</w:t>
      </w:r>
      <w:r w:rsidR="00447D62" w:rsidRPr="003F77E7">
        <w:rPr>
          <w:sz w:val="22"/>
          <w:szCs w:val="22"/>
        </w:rPr>
        <w:t>6</w:t>
      </w:r>
      <w:r w:rsidRPr="003F77E7">
        <w:rPr>
          <w:sz w:val="22"/>
          <w:szCs w:val="22"/>
        </w:rPr>
        <w:t xml:space="preserve">. </w:t>
      </w:r>
      <w:r w:rsidRPr="003F77E7">
        <w:rPr>
          <w:sz w:val="22"/>
          <w:szCs w:val="22"/>
        </w:rPr>
        <w:tab/>
        <w:t>Explain the reasons for preparing plants and plant products for distribution.</w:t>
      </w:r>
    </w:p>
    <w:p w14:paraId="576EE549" w14:textId="77777777" w:rsidR="00D3559D" w:rsidRPr="003F77E7" w:rsidRDefault="00D3559D" w:rsidP="00D3559D">
      <w:pPr>
        <w:outlineLvl w:val="0"/>
        <w:rPr>
          <w:strike/>
          <w:sz w:val="22"/>
          <w:szCs w:val="22"/>
        </w:rPr>
      </w:pPr>
    </w:p>
    <w:p w14:paraId="545EFF41" w14:textId="77777777" w:rsidR="00D3559D" w:rsidRPr="003F77E7" w:rsidRDefault="00D3559D" w:rsidP="00D3559D">
      <w:pPr>
        <w:ind w:left="1627" w:hanging="1620"/>
        <w:outlineLvl w:val="0"/>
        <w:rPr>
          <w:rFonts w:cstheme="minorHAnsi"/>
          <w:b/>
          <w:bCs/>
          <w:color w:val="002060"/>
          <w:sz w:val="22"/>
          <w:szCs w:val="22"/>
        </w:rPr>
      </w:pPr>
      <w:r w:rsidRPr="003F77E7">
        <w:rPr>
          <w:rFonts w:cstheme="minorHAnsi"/>
          <w:b/>
          <w:bCs/>
          <w:color w:val="002060"/>
          <w:sz w:val="22"/>
          <w:szCs w:val="22"/>
        </w:rPr>
        <w:t xml:space="preserve">Strand 9. </w:t>
      </w:r>
      <w:r w:rsidRPr="003F77E7">
        <w:rPr>
          <w:rFonts w:cstheme="minorHAnsi"/>
          <w:b/>
          <w:bCs/>
          <w:color w:val="002060"/>
          <w:sz w:val="22"/>
          <w:szCs w:val="22"/>
        </w:rPr>
        <w:tab/>
        <w:t>Energy</w:t>
      </w:r>
    </w:p>
    <w:p w14:paraId="5B73435E" w14:textId="77777777" w:rsidR="00D3559D" w:rsidRDefault="00D3559D" w:rsidP="00D3559D">
      <w:pPr>
        <w:ind w:left="1627"/>
        <w:rPr>
          <w:rFonts w:cstheme="minorHAnsi"/>
          <w:bCs/>
          <w:sz w:val="22"/>
          <w:szCs w:val="22"/>
        </w:rPr>
      </w:pPr>
      <w:r w:rsidRPr="003F77E7">
        <w:rPr>
          <w:rFonts w:cstheme="minorHAnsi"/>
          <w:bCs/>
          <w:sz w:val="22"/>
          <w:szCs w:val="22"/>
        </w:rPr>
        <w:t>Learners apply principles of physics, chemistry, earth sciences and mathematics to energy sources, transformations, acquisitions, applications and their impacts.</w:t>
      </w:r>
    </w:p>
    <w:p w14:paraId="29D96990" w14:textId="77777777" w:rsidR="00125CB6" w:rsidRPr="003F77E7" w:rsidRDefault="00125CB6" w:rsidP="00D3559D">
      <w:pPr>
        <w:ind w:left="1627"/>
        <w:rPr>
          <w:rFonts w:cstheme="minorHAnsi"/>
          <w:bCs/>
          <w:sz w:val="22"/>
          <w:szCs w:val="22"/>
        </w:rPr>
      </w:pPr>
    </w:p>
    <w:p w14:paraId="1B9CEC6A" w14:textId="77777777" w:rsidR="00D3559D" w:rsidRPr="003F77E7" w:rsidRDefault="00D3559D" w:rsidP="00125CB6">
      <w:pPr>
        <w:tabs>
          <w:tab w:val="left" w:pos="1620"/>
        </w:tabs>
        <w:rPr>
          <w:b/>
          <w:bCs/>
          <w:sz w:val="22"/>
          <w:szCs w:val="22"/>
        </w:rPr>
      </w:pPr>
      <w:r w:rsidRPr="003F77E7">
        <w:rPr>
          <w:b/>
          <w:sz w:val="22"/>
          <w:szCs w:val="22"/>
        </w:rPr>
        <w:t xml:space="preserve">Outcome:  </w:t>
      </w:r>
      <w:r w:rsidRPr="003F77E7">
        <w:rPr>
          <w:b/>
          <w:bCs/>
          <w:sz w:val="22"/>
          <w:szCs w:val="22"/>
        </w:rPr>
        <w:t>9.1.</w:t>
      </w:r>
      <w:r w:rsidRPr="003F77E7">
        <w:rPr>
          <w:b/>
          <w:bCs/>
          <w:sz w:val="22"/>
          <w:szCs w:val="22"/>
        </w:rPr>
        <w:tab/>
        <w:t>Energy Sources</w:t>
      </w:r>
    </w:p>
    <w:p w14:paraId="6E264FF5" w14:textId="77777777" w:rsidR="00D3559D" w:rsidRPr="003F77E7" w:rsidRDefault="00D3559D" w:rsidP="00D3559D">
      <w:pPr>
        <w:ind w:left="1620" w:hanging="1620"/>
        <w:rPr>
          <w:bCs/>
          <w:sz w:val="22"/>
          <w:szCs w:val="22"/>
        </w:rPr>
      </w:pPr>
      <w:r w:rsidRPr="003F77E7">
        <w:rPr>
          <w:b/>
          <w:bCs/>
          <w:sz w:val="22"/>
          <w:szCs w:val="22"/>
        </w:rPr>
        <w:tab/>
      </w:r>
      <w:r w:rsidRPr="003F77E7">
        <w:rPr>
          <w:bCs/>
          <w:sz w:val="22"/>
          <w:szCs w:val="22"/>
        </w:rPr>
        <w:t>Identify energy sources according to their economic viability, sustainability and environmental impact.</w:t>
      </w:r>
    </w:p>
    <w:p w14:paraId="4ED665B6" w14:textId="77777777" w:rsidR="00D3559D" w:rsidRPr="003F77E7" w:rsidRDefault="00D3559D" w:rsidP="00D3559D">
      <w:pPr>
        <w:ind w:left="1620" w:hanging="1620"/>
        <w:rPr>
          <w:b/>
          <w:sz w:val="22"/>
          <w:szCs w:val="22"/>
        </w:rPr>
      </w:pPr>
      <w:r w:rsidRPr="003F77E7">
        <w:rPr>
          <w:b/>
          <w:sz w:val="22"/>
          <w:szCs w:val="22"/>
        </w:rPr>
        <w:t xml:space="preserve">Competencies </w:t>
      </w:r>
    </w:p>
    <w:p w14:paraId="1208CCC3" w14:textId="11F08D18" w:rsidR="00D3559D" w:rsidRPr="003F77E7" w:rsidRDefault="00D3559D" w:rsidP="00AE3DD0">
      <w:pPr>
        <w:ind w:left="900" w:hanging="900"/>
        <w:outlineLvl w:val="0"/>
        <w:rPr>
          <w:sz w:val="22"/>
          <w:szCs w:val="22"/>
        </w:rPr>
      </w:pPr>
      <w:r w:rsidRPr="003F77E7">
        <w:rPr>
          <w:sz w:val="22"/>
          <w:szCs w:val="22"/>
        </w:rPr>
        <w:t>9.1.2.</w:t>
      </w:r>
      <w:r w:rsidRPr="003F77E7">
        <w:rPr>
          <w:sz w:val="22"/>
          <w:szCs w:val="22"/>
        </w:rPr>
        <w:tab/>
        <w:t>Identify, compare, and contrast renewable energy sources and the technology used to generate energy.</w:t>
      </w:r>
    </w:p>
    <w:p w14:paraId="1169545D" w14:textId="0F25D830" w:rsidR="00D3559D" w:rsidRPr="003F77E7" w:rsidRDefault="00D3559D" w:rsidP="00AE3DD0">
      <w:pPr>
        <w:ind w:left="900" w:hanging="900"/>
        <w:outlineLvl w:val="0"/>
        <w:rPr>
          <w:sz w:val="22"/>
          <w:szCs w:val="22"/>
        </w:rPr>
      </w:pPr>
      <w:r w:rsidRPr="003F77E7">
        <w:rPr>
          <w:sz w:val="22"/>
          <w:szCs w:val="22"/>
        </w:rPr>
        <w:t>9.1.</w:t>
      </w:r>
      <w:r w:rsidR="00447D62" w:rsidRPr="003F77E7">
        <w:rPr>
          <w:sz w:val="22"/>
          <w:szCs w:val="22"/>
        </w:rPr>
        <w:t>3</w:t>
      </w:r>
      <w:r w:rsidRPr="003F77E7">
        <w:rPr>
          <w:sz w:val="22"/>
          <w:szCs w:val="22"/>
        </w:rPr>
        <w:t>.</w:t>
      </w:r>
      <w:r w:rsidRPr="003F77E7">
        <w:rPr>
          <w:sz w:val="22"/>
          <w:szCs w:val="22"/>
        </w:rPr>
        <w:tab/>
        <w:t>Identify, compare and contrast alternative and emerging energy sources and technology used to generate energy (e.g., fuel cells, hydrogen, nuclear).</w:t>
      </w:r>
    </w:p>
    <w:p w14:paraId="55AAFC46" w14:textId="77777777" w:rsidR="00D3559D" w:rsidRPr="003F77E7" w:rsidRDefault="00D3559D" w:rsidP="00D3559D">
      <w:pPr>
        <w:spacing w:before="120"/>
        <w:ind w:left="1620"/>
        <w:rPr>
          <w:rFonts w:cstheme="minorHAnsi"/>
          <w:bCs/>
          <w:sz w:val="22"/>
          <w:szCs w:val="22"/>
        </w:rPr>
      </w:pPr>
    </w:p>
    <w:p w14:paraId="15AE0132" w14:textId="77777777" w:rsidR="00D3559D" w:rsidRPr="004A6EE7" w:rsidRDefault="00D3559D" w:rsidP="00D3559D">
      <w:pPr>
        <w:ind w:left="1620" w:hanging="1620"/>
        <w:rPr>
          <w:bCs/>
        </w:rPr>
      </w:pPr>
    </w:p>
    <w:p w14:paraId="19D4D445" w14:textId="77777777" w:rsidR="00A05352" w:rsidRPr="00A05352" w:rsidRDefault="00A05352" w:rsidP="00A05352"/>
    <w:sectPr w:rsidR="00A05352" w:rsidRPr="00A05352" w:rsidSect="002538D0">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5742E1" w14:textId="77777777" w:rsidR="00EA6587" w:rsidRDefault="00EA6587" w:rsidP="00A05352">
      <w:r>
        <w:separator/>
      </w:r>
    </w:p>
  </w:endnote>
  <w:endnote w:type="continuationSeparator" w:id="0">
    <w:p w14:paraId="24DCABF6" w14:textId="77777777" w:rsidR="00EA6587" w:rsidRDefault="00EA658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9426C1" w14:textId="77777777" w:rsidR="009F7621" w:rsidRDefault="009F762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7332041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3559D" w:rsidRPr="00EF2B6E">
      <w:t xml:space="preserve">Global Economics </w:t>
    </w:r>
    <w:r w:rsidR="00D3559D">
      <w:t>and</w:t>
    </w:r>
    <w:r w:rsidR="00D3559D" w:rsidRPr="00EF2B6E">
      <w:t xml:space="preserve"> </w:t>
    </w:r>
    <w:r w:rsidR="00D3559D">
      <w:t xml:space="preserve">Food Markets </w:t>
    </w:r>
    <w:r>
      <w:t xml:space="preserve">| </w:t>
    </w:r>
    <w:r w:rsidR="00020DE9">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25C74" w14:textId="77777777" w:rsidR="009F7621" w:rsidRDefault="009F762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25285C" w14:textId="77777777" w:rsidR="00EA6587" w:rsidRDefault="00EA6587" w:rsidP="00A05352">
      <w:r>
        <w:separator/>
      </w:r>
    </w:p>
  </w:footnote>
  <w:footnote w:type="continuationSeparator" w:id="0">
    <w:p w14:paraId="0C0F167D" w14:textId="77777777" w:rsidR="00EA6587" w:rsidRDefault="00EA658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FE0595" w14:textId="77777777" w:rsidR="009F7621" w:rsidRDefault="009F762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1BEEEA40" w:rsidR="00A05352" w:rsidRDefault="00A05352">
    <w:pPr>
      <w:pStyle w:val="Header"/>
    </w:pPr>
    <w:r>
      <w:rPr>
        <w:noProof/>
      </w:rPr>
      <w:drawing>
        <wp:anchor distT="0" distB="0" distL="114300" distR="114300" simplePos="0" relativeHeight="251656704" behindDoc="1" locked="0" layoutInCell="1" allowOverlap="1" wp14:anchorId="326363F3" wp14:editId="29FE41C9">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052F4"/>
    <w:rsid w:val="00020DE9"/>
    <w:rsid w:val="000232CE"/>
    <w:rsid w:val="000572D7"/>
    <w:rsid w:val="00077ADC"/>
    <w:rsid w:val="000A542A"/>
    <w:rsid w:val="00125CB6"/>
    <w:rsid w:val="001307C5"/>
    <w:rsid w:val="0018517F"/>
    <w:rsid w:val="00186B9B"/>
    <w:rsid w:val="00191A55"/>
    <w:rsid w:val="001B008C"/>
    <w:rsid w:val="002538D0"/>
    <w:rsid w:val="00267CFA"/>
    <w:rsid w:val="00275484"/>
    <w:rsid w:val="00275B70"/>
    <w:rsid w:val="002B5E9B"/>
    <w:rsid w:val="002F7742"/>
    <w:rsid w:val="00312A82"/>
    <w:rsid w:val="00320374"/>
    <w:rsid w:val="003851FC"/>
    <w:rsid w:val="00390EA2"/>
    <w:rsid w:val="003A221F"/>
    <w:rsid w:val="003D7FD6"/>
    <w:rsid w:val="003F21FB"/>
    <w:rsid w:val="003F77E7"/>
    <w:rsid w:val="00430507"/>
    <w:rsid w:val="00447D62"/>
    <w:rsid w:val="00466DCC"/>
    <w:rsid w:val="00486E49"/>
    <w:rsid w:val="004901FB"/>
    <w:rsid w:val="004A732F"/>
    <w:rsid w:val="00591EBB"/>
    <w:rsid w:val="00596115"/>
    <w:rsid w:val="006545A3"/>
    <w:rsid w:val="006B550C"/>
    <w:rsid w:val="00715C6D"/>
    <w:rsid w:val="007748D9"/>
    <w:rsid w:val="007867A0"/>
    <w:rsid w:val="007A4243"/>
    <w:rsid w:val="007E160E"/>
    <w:rsid w:val="007F1BA8"/>
    <w:rsid w:val="00800301"/>
    <w:rsid w:val="00805645"/>
    <w:rsid w:val="0080566B"/>
    <w:rsid w:val="00824136"/>
    <w:rsid w:val="0084140B"/>
    <w:rsid w:val="00842EB0"/>
    <w:rsid w:val="0087451B"/>
    <w:rsid w:val="008F1849"/>
    <w:rsid w:val="008F625C"/>
    <w:rsid w:val="00976B8B"/>
    <w:rsid w:val="0099370B"/>
    <w:rsid w:val="009A582E"/>
    <w:rsid w:val="009F7621"/>
    <w:rsid w:val="00A05352"/>
    <w:rsid w:val="00A20A1E"/>
    <w:rsid w:val="00A235E9"/>
    <w:rsid w:val="00A34F7E"/>
    <w:rsid w:val="00A53237"/>
    <w:rsid w:val="00AA70E3"/>
    <w:rsid w:val="00AD1AE8"/>
    <w:rsid w:val="00AE038F"/>
    <w:rsid w:val="00AE3DD0"/>
    <w:rsid w:val="00B069BE"/>
    <w:rsid w:val="00B13224"/>
    <w:rsid w:val="00BE66A0"/>
    <w:rsid w:val="00BF71FA"/>
    <w:rsid w:val="00CE2ADD"/>
    <w:rsid w:val="00D04D67"/>
    <w:rsid w:val="00D3559D"/>
    <w:rsid w:val="00D4181D"/>
    <w:rsid w:val="00DA4921"/>
    <w:rsid w:val="00E44C53"/>
    <w:rsid w:val="00E5453E"/>
    <w:rsid w:val="00E70FDF"/>
    <w:rsid w:val="00E80FF4"/>
    <w:rsid w:val="00E90FFE"/>
    <w:rsid w:val="00EA6587"/>
    <w:rsid w:val="00EB6C14"/>
    <w:rsid w:val="00F8453D"/>
    <w:rsid w:val="00F8627B"/>
    <w:rsid w:val="00FA2ECD"/>
    <w:rsid w:val="00FF2D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D3559D"/>
    <w:pPr>
      <w:keepNext/>
      <w:keepLines/>
      <w:jc w:val="center"/>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D3559D"/>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openxmlformats.org/package/2006/metadata/core-properties"/>
    <ds:schemaRef ds:uri="http://www.w3.org/XML/1998/namespace"/>
    <ds:schemaRef ds:uri="http://schemas.microsoft.com/office/2006/documentManagement/types"/>
    <ds:schemaRef ds:uri="http://purl.org/dc/terms/"/>
    <ds:schemaRef ds:uri="http://purl.org/dc/dcmitype/"/>
    <ds:schemaRef ds:uri="http://schemas.microsoft.com/office/infopath/2007/PartnerControls"/>
    <ds:schemaRef ds:uri="http://schemas.microsoft.com/office/2006/metadata/properties"/>
    <ds:schemaRef ds:uri="http://purl.org/dc/elements/1.1/"/>
    <ds:schemaRef ds:uri="06a0b0f5-ab3f-4382-8730-459fb424e421"/>
    <ds:schemaRef ds:uri="66eaf07b-c65c-473d-92a0-cd8f808fc83a"/>
    <ds:schemaRef ds:uri="9e7345f5-23e2-40da-a527-d1432b04cf8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TotalTime>
  <Pages>6</Pages>
  <Words>1985</Words>
  <Characters>13507</Characters>
  <Application>Microsoft Office Word</Application>
  <DocSecurity>0</DocSecurity>
  <Lines>112</Lines>
  <Paragraphs>30</Paragraphs>
  <ScaleCrop>false</ScaleCrop>
  <HeadingPairs>
    <vt:vector size="2" baseType="variant">
      <vt:variant>
        <vt:lpstr>Title</vt:lpstr>
      </vt:variant>
      <vt:variant>
        <vt:i4>1</vt:i4>
      </vt:variant>
    </vt:vector>
  </HeadingPairs>
  <TitlesOfParts>
    <vt:vector size="1" baseType="lpstr">
      <vt:lpstr>Global Economics and Food Markets</vt:lpstr>
    </vt:vector>
  </TitlesOfParts>
  <Manager/>
  <Company/>
  <LinksUpToDate>false</LinksUpToDate>
  <CharactersWithSpaces>15462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Economics and Food Markets</dc:title>
  <dc:subject>Global Economics and Food Markets</dc:subject>
  <dc:creator>Alyssa.Bregel@education.ohio.gov;Jena.Kemmerer@education.ohio.gov</dc:creator>
  <cp:keywords>Food,Markets,Economics</cp:keywords>
  <dc:description/>
  <cp:lastModifiedBy>Brown, Woodrow</cp:lastModifiedBy>
  <cp:revision>11</cp:revision>
  <cp:lastPrinted>2023-10-23T19:03:00Z</cp:lastPrinted>
  <dcterms:created xsi:type="dcterms:W3CDTF">2024-06-03T20:56:00Z</dcterms:created>
  <dcterms:modified xsi:type="dcterms:W3CDTF">2024-07-13T12:28:00Z</dcterms:modified>
  <cp:category>Global Economics and Food Markets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2fae5754a500594e43c7a755687c6b535f97993000eac87ae9d33979641b4835</vt:lpwstr>
  </property>
</Properties>
</file>