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Default="00A20A1E" w:rsidP="00A20A1E">
      <w:pPr>
        <w:pStyle w:val="Heading2"/>
        <w:jc w:val="center"/>
        <w:rPr>
          <w:rFonts w:eastAsia="Times New Roman"/>
          <w:lang w:bidi="en-US"/>
        </w:rPr>
      </w:pPr>
      <w:bookmarkStart w:id="0" w:name="_Toc126335903"/>
      <w:bookmarkStart w:id="1" w:name="_Toc148962129"/>
      <w:r w:rsidRPr="003866F3">
        <w:rPr>
          <w:rFonts w:eastAsia="Times New Roman"/>
          <w:lang w:bidi="en-US"/>
        </w:rPr>
        <w:t xml:space="preserve">Agricultural and Environmental Systems </w:t>
      </w:r>
      <w:r w:rsidRPr="00FA5B8C">
        <w:rPr>
          <w:rFonts w:eastAsia="Times New Roman"/>
          <w:lang w:bidi="en-US"/>
        </w:rPr>
        <w:t>Career Field</w:t>
      </w:r>
    </w:p>
    <w:p w14:paraId="362A07BF" w14:textId="59202B64" w:rsidR="00A20A1E" w:rsidRDefault="00D05077" w:rsidP="00A20A1E">
      <w:pPr>
        <w:pStyle w:val="Heading2"/>
        <w:jc w:val="center"/>
        <w:rPr>
          <w:rFonts w:eastAsia="Times New Roman"/>
          <w:lang w:bidi="en-US"/>
        </w:rPr>
      </w:pPr>
      <w:r>
        <w:rPr>
          <w:rFonts w:eastAsia="Times New Roman"/>
          <w:lang w:bidi="en-US"/>
        </w:rPr>
        <w:t>Zoo and Aquarium</w:t>
      </w:r>
    </w:p>
    <w:p w14:paraId="0577F911" w14:textId="44D9592C" w:rsidR="00A20A1E" w:rsidRPr="00E67464" w:rsidRDefault="00A20A1E" w:rsidP="00A20A1E">
      <w:pPr>
        <w:jc w:val="center"/>
        <w:rPr>
          <w:rFonts w:eastAsia="Times New Roman" w:cs="Arial"/>
          <w:b/>
          <w:bCs/>
          <w:color w:val="000000"/>
          <w:sz w:val="28"/>
          <w:szCs w:val="21"/>
          <w:lang w:bidi="en-US"/>
        </w:rPr>
      </w:pPr>
      <w:r w:rsidRPr="00E67464">
        <w:rPr>
          <w:rFonts w:eastAsia="Times New Roman" w:cs="Arial"/>
          <w:b/>
          <w:bCs/>
          <w:color w:val="000000"/>
          <w:sz w:val="28"/>
          <w:szCs w:val="21"/>
          <w:lang w:bidi="en-US"/>
        </w:rPr>
        <w:t xml:space="preserve">Subject Code: </w:t>
      </w:r>
      <w:r w:rsidR="00D05077">
        <w:rPr>
          <w:rFonts w:eastAsia="Times New Roman" w:cs="Arial"/>
          <w:b/>
          <w:bCs/>
          <w:color w:val="000000"/>
          <w:sz w:val="28"/>
          <w:szCs w:val="21"/>
          <w:lang w:bidi="en-US"/>
        </w:rPr>
        <w:t>010940</w:t>
      </w:r>
    </w:p>
    <w:p w14:paraId="669AAA02" w14:textId="77777777" w:rsidR="00A20A1E" w:rsidRDefault="00A20A1E" w:rsidP="00A20A1E">
      <w:pPr>
        <w:jc w:val="center"/>
        <w:rPr>
          <w:rFonts w:eastAsia="Times New Roman" w:cs="Arial"/>
          <w:b/>
          <w:bCs/>
          <w:color w:val="000000"/>
          <w:sz w:val="28"/>
          <w:szCs w:val="21"/>
          <w:lang w:bidi="en-US"/>
        </w:rPr>
      </w:pPr>
      <w:r w:rsidRPr="00E67464">
        <w:rPr>
          <w:rFonts w:eastAsia="Times New Roman" w:cs="Arial"/>
          <w:b/>
          <w:bCs/>
          <w:color w:val="000000"/>
          <w:sz w:val="28"/>
          <w:szCs w:val="21"/>
          <w:lang w:bidi="en-US"/>
        </w:rPr>
        <w:t>Outcome &amp; Competency Descriptions</w:t>
      </w:r>
    </w:p>
    <w:p w14:paraId="12B94D29" w14:textId="77777777" w:rsidR="002F32A3" w:rsidRPr="00E67464" w:rsidRDefault="002F32A3" w:rsidP="00A20A1E">
      <w:pPr>
        <w:jc w:val="center"/>
        <w:rPr>
          <w:rFonts w:eastAsia="Times New Roman" w:cs="Arial"/>
          <w:b/>
          <w:bCs/>
          <w:color w:val="000000"/>
          <w:sz w:val="28"/>
          <w:szCs w:val="21"/>
          <w:lang w:bidi="en-US"/>
        </w:rPr>
      </w:pPr>
    </w:p>
    <w:p w14:paraId="535D4690" w14:textId="77777777" w:rsidR="007F1BA8" w:rsidRPr="002F32A3" w:rsidRDefault="007F1BA8" w:rsidP="007F1BA8">
      <w:pPr>
        <w:rPr>
          <w:rFonts w:eastAsia="Times New Roman" w:cs="Times New Roman"/>
          <w:sz w:val="22"/>
          <w:szCs w:val="22"/>
        </w:rPr>
      </w:pPr>
      <w:r w:rsidRPr="002F32A3">
        <w:rPr>
          <w:rFonts w:eastAsia="Times New Roman" w:cstheme="minorHAnsi"/>
          <w:b/>
          <w:color w:val="000000"/>
          <w:sz w:val="22"/>
          <w:szCs w:val="22"/>
          <w:lang w:bidi="en-US"/>
        </w:rPr>
        <w:t>Course Description:</w:t>
      </w:r>
      <w:r w:rsidRPr="002F32A3">
        <w:rPr>
          <w:rFonts w:eastAsia="Times New Roman" w:cs="Times New Roman"/>
          <w:sz w:val="22"/>
          <w:szCs w:val="22"/>
        </w:rPr>
        <w:t xml:space="preserve"> </w:t>
      </w:r>
    </w:p>
    <w:p w14:paraId="3B3BFD76" w14:textId="77777777" w:rsidR="00D05077" w:rsidRPr="002F32A3" w:rsidRDefault="00D05077" w:rsidP="00D05077">
      <w:pPr>
        <w:outlineLvl w:val="0"/>
        <w:rPr>
          <w:rFonts w:eastAsia="Times New Roman" w:cs="Arial"/>
          <w:sz w:val="22"/>
          <w:szCs w:val="22"/>
        </w:rPr>
      </w:pPr>
      <w:r w:rsidRPr="002F32A3">
        <w:rPr>
          <w:rFonts w:eastAsia="Times New Roman" w:cs="Arial"/>
          <w:sz w:val="22"/>
          <w:szCs w:val="22"/>
        </w:rPr>
        <w:t>Students will apply responsible animal science principles and routine husbandry practices to captive animal populations. Learners will apply knowledge of animal behavior, welfare, and husbandry principles to enhance exhibit design, animal enrichment and training plans, and educational engagement programs.  Emphasis will be given to data collection and research techniques. Students will apply principles of responsible population control, disease risk and management, and problem-solving/action planning techniques.</w:t>
      </w:r>
    </w:p>
    <w:p w14:paraId="07777981" w14:textId="77777777" w:rsidR="00D05077" w:rsidRPr="002F32A3" w:rsidRDefault="00D05077" w:rsidP="00D05077">
      <w:pPr>
        <w:outlineLvl w:val="0"/>
        <w:rPr>
          <w:rFonts w:cstheme="minorHAnsi"/>
          <w:b/>
          <w:bCs/>
          <w:sz w:val="22"/>
          <w:szCs w:val="22"/>
        </w:rPr>
      </w:pPr>
    </w:p>
    <w:p w14:paraId="0D7CF0FB" w14:textId="77777777" w:rsidR="00D05077" w:rsidRPr="002F32A3" w:rsidRDefault="00D05077" w:rsidP="00D05077">
      <w:pPr>
        <w:ind w:left="1620" w:hanging="1620"/>
        <w:outlineLvl w:val="0"/>
        <w:rPr>
          <w:rFonts w:cstheme="minorHAnsi"/>
          <w:b/>
          <w:bCs/>
          <w:color w:val="002060"/>
          <w:sz w:val="22"/>
          <w:szCs w:val="22"/>
        </w:rPr>
      </w:pPr>
      <w:r w:rsidRPr="002F32A3">
        <w:rPr>
          <w:rFonts w:cstheme="minorHAnsi"/>
          <w:b/>
          <w:bCs/>
          <w:color w:val="002060"/>
          <w:sz w:val="22"/>
          <w:szCs w:val="22"/>
        </w:rPr>
        <w:t xml:space="preserve">Strand 1. </w:t>
      </w:r>
      <w:r w:rsidRPr="002F32A3">
        <w:rPr>
          <w:rFonts w:cstheme="minorHAnsi"/>
          <w:b/>
          <w:bCs/>
          <w:color w:val="002060"/>
          <w:sz w:val="22"/>
          <w:szCs w:val="22"/>
        </w:rPr>
        <w:tab/>
        <w:t>Business Operations/21st Century Skills</w:t>
      </w:r>
    </w:p>
    <w:p w14:paraId="0D35799F" w14:textId="77777777" w:rsidR="00D05077" w:rsidRPr="002F32A3" w:rsidRDefault="00D05077" w:rsidP="00D05077">
      <w:pPr>
        <w:ind w:left="1620"/>
        <w:outlineLvl w:val="0"/>
        <w:rPr>
          <w:rFonts w:cstheme="minorHAnsi"/>
          <w:b/>
          <w:bCs/>
          <w:strike/>
          <w:sz w:val="22"/>
          <w:szCs w:val="22"/>
        </w:rPr>
      </w:pPr>
      <w:r w:rsidRPr="002F32A3">
        <w:rPr>
          <w:rFonts w:cstheme="minorHAnsi"/>
          <w:bCs/>
          <w:sz w:val="22"/>
          <w:szCs w:val="22"/>
        </w:rPr>
        <w:t>Learners apply principles of economics, business management, marketing and employability in an entrepreneur, manager and employee role to the leadership, planning, developing and analyzing of business enterprises related to the career field.</w:t>
      </w:r>
    </w:p>
    <w:p w14:paraId="57877139" w14:textId="77777777" w:rsidR="00D05077" w:rsidRPr="002F32A3" w:rsidRDefault="00D05077" w:rsidP="00D05077">
      <w:pPr>
        <w:ind w:left="1620" w:hanging="1620"/>
        <w:rPr>
          <w:b/>
          <w:sz w:val="22"/>
          <w:szCs w:val="22"/>
        </w:rPr>
      </w:pPr>
    </w:p>
    <w:p w14:paraId="020F74D9" w14:textId="77777777"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 xml:space="preserve">1.1.  </w:t>
      </w:r>
      <w:r w:rsidRPr="002F32A3">
        <w:rPr>
          <w:b/>
          <w:bCs/>
          <w:sz w:val="22"/>
          <w:szCs w:val="22"/>
        </w:rPr>
        <w:tab/>
        <w:t>Employability Skills</w:t>
      </w:r>
    </w:p>
    <w:p w14:paraId="260253D8" w14:textId="77777777" w:rsidR="00D05077" w:rsidRPr="002F32A3" w:rsidRDefault="00D05077" w:rsidP="00D05077">
      <w:pPr>
        <w:ind w:left="1620"/>
        <w:rPr>
          <w:b/>
          <w:bCs/>
          <w:strike/>
          <w:sz w:val="22"/>
          <w:szCs w:val="22"/>
        </w:rPr>
      </w:pPr>
      <w:r w:rsidRPr="002F32A3">
        <w:rPr>
          <w:bCs/>
          <w:sz w:val="22"/>
          <w:szCs w:val="22"/>
        </w:rPr>
        <w:t>Develop career awareness and employability skills (e.g., face-to-face, online) needed for gaining and maintaining employment in diverse business settings.</w:t>
      </w:r>
    </w:p>
    <w:p w14:paraId="425742FD" w14:textId="77777777" w:rsidR="00D05077" w:rsidRPr="002F32A3" w:rsidRDefault="00D05077" w:rsidP="00D05077">
      <w:pPr>
        <w:rPr>
          <w:b/>
          <w:sz w:val="22"/>
          <w:szCs w:val="22"/>
        </w:rPr>
      </w:pPr>
      <w:r w:rsidRPr="002F32A3">
        <w:rPr>
          <w:b/>
          <w:sz w:val="22"/>
          <w:szCs w:val="22"/>
        </w:rPr>
        <w:t xml:space="preserve">Competencies </w:t>
      </w:r>
    </w:p>
    <w:p w14:paraId="28B1B343" w14:textId="74222AC0" w:rsidR="00D05077" w:rsidRPr="002F32A3" w:rsidRDefault="00D05077" w:rsidP="00D05077">
      <w:pPr>
        <w:ind w:left="900" w:hanging="900"/>
        <w:rPr>
          <w:sz w:val="22"/>
          <w:szCs w:val="22"/>
        </w:rPr>
      </w:pPr>
      <w:r w:rsidRPr="002F32A3">
        <w:rPr>
          <w:sz w:val="22"/>
          <w:szCs w:val="22"/>
        </w:rPr>
        <w:t xml:space="preserve">1.1.1. </w:t>
      </w:r>
      <w:r w:rsidRPr="002F32A3">
        <w:rPr>
          <w:sz w:val="22"/>
          <w:szCs w:val="22"/>
        </w:rPr>
        <w:tab/>
        <w:t xml:space="preserve">Identify the knowledge, skills and abilities necessary to succeed in </w:t>
      </w:r>
      <w:r w:rsidR="7FE55D6F" w:rsidRPr="002F32A3">
        <w:rPr>
          <w:sz w:val="22"/>
          <w:szCs w:val="22"/>
        </w:rPr>
        <w:t xml:space="preserve">careers. </w:t>
      </w:r>
    </w:p>
    <w:p w14:paraId="4436D287" w14:textId="77777777" w:rsidR="00D05077" w:rsidRPr="002F32A3" w:rsidRDefault="00D05077" w:rsidP="00D05077">
      <w:pPr>
        <w:ind w:left="900" w:hanging="900"/>
        <w:rPr>
          <w:sz w:val="22"/>
          <w:szCs w:val="22"/>
        </w:rPr>
      </w:pPr>
      <w:r w:rsidRPr="002F32A3">
        <w:rPr>
          <w:sz w:val="22"/>
          <w:szCs w:val="22"/>
        </w:rPr>
        <w:t xml:space="preserve">1.1.2. </w:t>
      </w:r>
      <w:r w:rsidRPr="002F32A3">
        <w:rPr>
          <w:sz w:val="22"/>
          <w:szCs w:val="22"/>
        </w:rPr>
        <w:tab/>
        <w:t>Identify the scope of career opportunities and the requirements for education, training, certification, licensure and experience.</w:t>
      </w:r>
    </w:p>
    <w:p w14:paraId="06375FEF" w14:textId="77777777" w:rsidR="00D05077" w:rsidRPr="002F32A3" w:rsidRDefault="00D05077" w:rsidP="00D05077">
      <w:pPr>
        <w:ind w:left="1620" w:hanging="1620"/>
        <w:rPr>
          <w:b/>
          <w:sz w:val="22"/>
          <w:szCs w:val="22"/>
        </w:rPr>
      </w:pPr>
    </w:p>
    <w:p w14:paraId="156813F7" w14:textId="77777777"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 xml:space="preserve">1.2. </w:t>
      </w:r>
      <w:r w:rsidRPr="002F32A3">
        <w:rPr>
          <w:b/>
          <w:bCs/>
          <w:sz w:val="22"/>
          <w:szCs w:val="22"/>
        </w:rPr>
        <w:tab/>
        <w:t>Leadership and Communications</w:t>
      </w:r>
    </w:p>
    <w:p w14:paraId="54D2B0CA" w14:textId="77777777" w:rsidR="00D05077" w:rsidRPr="002F32A3" w:rsidRDefault="00D05077" w:rsidP="00D05077">
      <w:pPr>
        <w:ind w:left="1620" w:hanging="1620"/>
        <w:rPr>
          <w:strike/>
          <w:sz w:val="22"/>
          <w:szCs w:val="22"/>
        </w:rPr>
      </w:pPr>
      <w:r w:rsidRPr="002F32A3">
        <w:rPr>
          <w:b/>
          <w:bCs/>
          <w:sz w:val="22"/>
          <w:szCs w:val="22"/>
        </w:rPr>
        <w:tab/>
      </w:r>
      <w:r w:rsidRPr="002F32A3">
        <w:rPr>
          <w:sz w:val="22"/>
          <w:szCs w:val="22"/>
        </w:rPr>
        <w:t>Process, maintain, evaluate and disseminate information in a business. Develop leadership and team building to promote collaboration.</w:t>
      </w:r>
    </w:p>
    <w:p w14:paraId="31D508DB" w14:textId="11D1DA2E" w:rsidR="00D05077" w:rsidRPr="002F32A3" w:rsidRDefault="005A4BA8" w:rsidP="00D05077">
      <w:pPr>
        <w:ind w:left="1620" w:hanging="1620"/>
        <w:rPr>
          <w:b/>
          <w:sz w:val="22"/>
          <w:szCs w:val="22"/>
        </w:rPr>
      </w:pPr>
      <w:r w:rsidRPr="002F32A3">
        <w:rPr>
          <w:b/>
          <w:sz w:val="22"/>
          <w:szCs w:val="22"/>
        </w:rPr>
        <w:t>Competencies</w:t>
      </w:r>
    </w:p>
    <w:p w14:paraId="54C17A5F" w14:textId="77777777" w:rsidR="00D05077" w:rsidRPr="002F32A3" w:rsidRDefault="00D05077" w:rsidP="00D05077">
      <w:pPr>
        <w:ind w:left="907" w:hanging="907"/>
        <w:rPr>
          <w:bCs/>
          <w:sz w:val="22"/>
          <w:szCs w:val="22"/>
        </w:rPr>
      </w:pPr>
      <w:r w:rsidRPr="002F32A3">
        <w:rPr>
          <w:bCs/>
          <w:sz w:val="22"/>
          <w:szCs w:val="22"/>
        </w:rPr>
        <w:t>1.2.1.        Extract relevant, valid information from materials and cite sources of information.</w:t>
      </w:r>
    </w:p>
    <w:p w14:paraId="1D806CEC" w14:textId="77777777" w:rsidR="00D05077" w:rsidRPr="002F32A3" w:rsidRDefault="00D05077" w:rsidP="00D05077">
      <w:pPr>
        <w:ind w:left="907" w:hanging="907"/>
        <w:rPr>
          <w:bCs/>
          <w:sz w:val="22"/>
          <w:szCs w:val="22"/>
        </w:rPr>
      </w:pPr>
      <w:r w:rsidRPr="002F32A3">
        <w:rPr>
          <w:bCs/>
          <w:sz w:val="22"/>
          <w:szCs w:val="22"/>
        </w:rPr>
        <w:t xml:space="preserve">1.2.2.        Deliver formal and informal presentations.  </w:t>
      </w:r>
    </w:p>
    <w:p w14:paraId="304E41DF" w14:textId="77777777" w:rsidR="00D05077" w:rsidRPr="002F32A3" w:rsidRDefault="00D05077" w:rsidP="00D05077">
      <w:pPr>
        <w:ind w:left="907" w:hanging="907"/>
        <w:rPr>
          <w:bCs/>
          <w:sz w:val="22"/>
          <w:szCs w:val="22"/>
        </w:rPr>
      </w:pPr>
      <w:r w:rsidRPr="002F32A3">
        <w:rPr>
          <w:bCs/>
          <w:sz w:val="22"/>
          <w:szCs w:val="22"/>
        </w:rPr>
        <w:t xml:space="preserve">1.2.3.        Identify and use verbal, nonverbal and active listening skills to communicate </w:t>
      </w:r>
    </w:p>
    <w:p w14:paraId="62DF6E7A" w14:textId="156D067F" w:rsidR="00D05077" w:rsidRPr="002F32A3" w:rsidRDefault="00D05077" w:rsidP="00D05077">
      <w:pPr>
        <w:ind w:left="907" w:hanging="907"/>
        <w:rPr>
          <w:bCs/>
          <w:sz w:val="22"/>
          <w:szCs w:val="22"/>
        </w:rPr>
      </w:pPr>
      <w:r w:rsidRPr="002F32A3">
        <w:rPr>
          <w:bCs/>
          <w:sz w:val="22"/>
          <w:szCs w:val="22"/>
        </w:rPr>
        <w:t xml:space="preserve">    </w:t>
      </w:r>
      <w:r w:rsidRPr="002F32A3">
        <w:rPr>
          <w:bCs/>
          <w:sz w:val="22"/>
          <w:szCs w:val="22"/>
        </w:rPr>
        <w:tab/>
        <w:t>effectively.</w:t>
      </w:r>
    </w:p>
    <w:p w14:paraId="309E28DF" w14:textId="77777777" w:rsidR="00D05077" w:rsidRPr="002F32A3" w:rsidRDefault="00D05077" w:rsidP="00D05077">
      <w:pPr>
        <w:ind w:left="907" w:hanging="907"/>
        <w:rPr>
          <w:bCs/>
          <w:sz w:val="22"/>
          <w:szCs w:val="22"/>
        </w:rPr>
      </w:pPr>
      <w:r w:rsidRPr="002F32A3">
        <w:rPr>
          <w:bCs/>
          <w:sz w:val="22"/>
          <w:szCs w:val="22"/>
        </w:rPr>
        <w:t>1.2.4.        Use negotiation and conflict-resolution skills to reach solutions.</w:t>
      </w:r>
    </w:p>
    <w:p w14:paraId="0942A2CD" w14:textId="77777777" w:rsidR="00D05077" w:rsidRPr="002F32A3" w:rsidRDefault="00D05077" w:rsidP="00D05077">
      <w:pPr>
        <w:ind w:left="907" w:hanging="907"/>
        <w:rPr>
          <w:bCs/>
          <w:sz w:val="22"/>
          <w:szCs w:val="22"/>
        </w:rPr>
      </w:pPr>
      <w:r w:rsidRPr="002F32A3">
        <w:rPr>
          <w:bCs/>
          <w:sz w:val="22"/>
          <w:szCs w:val="22"/>
        </w:rPr>
        <w:t xml:space="preserve">1.2.5.        Communicate information (e.g., directions, ideas, vision, workplace expectations) </w:t>
      </w:r>
    </w:p>
    <w:p w14:paraId="1CB907B0" w14:textId="129EF3BB" w:rsidR="00D05077" w:rsidRPr="002F32A3" w:rsidRDefault="00D05077" w:rsidP="00D05077">
      <w:pPr>
        <w:ind w:left="907" w:hanging="907"/>
        <w:rPr>
          <w:bCs/>
          <w:sz w:val="22"/>
          <w:szCs w:val="22"/>
        </w:rPr>
      </w:pPr>
      <w:r w:rsidRPr="002F32A3">
        <w:rPr>
          <w:bCs/>
          <w:sz w:val="22"/>
          <w:szCs w:val="22"/>
        </w:rPr>
        <w:t xml:space="preserve">     </w:t>
      </w:r>
      <w:r w:rsidRPr="002F32A3">
        <w:rPr>
          <w:bCs/>
          <w:sz w:val="22"/>
          <w:szCs w:val="22"/>
        </w:rPr>
        <w:tab/>
        <w:t>for an intended audience and purpose.</w:t>
      </w:r>
    </w:p>
    <w:p w14:paraId="0168999F" w14:textId="77777777" w:rsidR="00D05077" w:rsidRPr="002F32A3" w:rsidRDefault="00D05077" w:rsidP="00D05077">
      <w:pPr>
        <w:ind w:left="907" w:hanging="907"/>
        <w:rPr>
          <w:bCs/>
          <w:sz w:val="22"/>
          <w:szCs w:val="22"/>
        </w:rPr>
      </w:pPr>
      <w:r w:rsidRPr="002F32A3">
        <w:rPr>
          <w:bCs/>
          <w:sz w:val="22"/>
          <w:szCs w:val="22"/>
        </w:rPr>
        <w:t>1.2.6.        Use proper grammar and expression in all aspects of communication.</w:t>
      </w:r>
    </w:p>
    <w:p w14:paraId="73266422" w14:textId="77777777" w:rsidR="00D05077" w:rsidRPr="002F32A3" w:rsidRDefault="00D05077" w:rsidP="00D05077">
      <w:pPr>
        <w:ind w:left="907" w:hanging="907"/>
        <w:rPr>
          <w:bCs/>
          <w:sz w:val="22"/>
          <w:szCs w:val="22"/>
        </w:rPr>
      </w:pPr>
      <w:r w:rsidRPr="002F32A3">
        <w:rPr>
          <w:bCs/>
          <w:sz w:val="22"/>
          <w:szCs w:val="22"/>
        </w:rPr>
        <w:t xml:space="preserve">1.2.7.        Use problem-solving and consensus-building techniques to draw conclusions and </w:t>
      </w:r>
    </w:p>
    <w:p w14:paraId="5F68B719" w14:textId="4B57B962" w:rsidR="00D05077" w:rsidRPr="002F32A3" w:rsidRDefault="00D05077" w:rsidP="00D05077">
      <w:pPr>
        <w:ind w:left="907" w:hanging="907"/>
        <w:rPr>
          <w:bCs/>
          <w:sz w:val="22"/>
          <w:szCs w:val="22"/>
        </w:rPr>
      </w:pPr>
      <w:r w:rsidRPr="002F32A3">
        <w:rPr>
          <w:bCs/>
          <w:sz w:val="22"/>
          <w:szCs w:val="22"/>
        </w:rPr>
        <w:t xml:space="preserve">   </w:t>
      </w:r>
      <w:r w:rsidRPr="002F32A3">
        <w:rPr>
          <w:bCs/>
          <w:sz w:val="22"/>
          <w:szCs w:val="22"/>
        </w:rPr>
        <w:tab/>
        <w:t>determine next steps.</w:t>
      </w:r>
    </w:p>
    <w:p w14:paraId="62C59734" w14:textId="77777777" w:rsidR="00D05077" w:rsidRPr="002F32A3" w:rsidRDefault="00D05077" w:rsidP="00D05077">
      <w:pPr>
        <w:ind w:left="907" w:hanging="907"/>
        <w:rPr>
          <w:bCs/>
          <w:sz w:val="22"/>
          <w:szCs w:val="22"/>
        </w:rPr>
      </w:pPr>
      <w:r w:rsidRPr="002F32A3">
        <w:rPr>
          <w:bCs/>
          <w:sz w:val="22"/>
          <w:szCs w:val="22"/>
        </w:rPr>
        <w:t xml:space="preserve">1.2.8.        Identify the strengths, weaknesses and characteristics of leadership styles that </w:t>
      </w:r>
    </w:p>
    <w:p w14:paraId="2A3DADBC" w14:textId="7D00C5AF" w:rsidR="00D05077" w:rsidRPr="002F32A3" w:rsidRDefault="00D05077" w:rsidP="00D05077">
      <w:pPr>
        <w:ind w:left="907" w:hanging="907"/>
        <w:rPr>
          <w:bCs/>
          <w:sz w:val="22"/>
          <w:szCs w:val="22"/>
        </w:rPr>
      </w:pPr>
      <w:r w:rsidRPr="002F32A3">
        <w:rPr>
          <w:bCs/>
          <w:sz w:val="22"/>
          <w:szCs w:val="22"/>
        </w:rPr>
        <w:t xml:space="preserve">    </w:t>
      </w:r>
      <w:r w:rsidRPr="002F32A3">
        <w:rPr>
          <w:bCs/>
          <w:sz w:val="22"/>
          <w:szCs w:val="22"/>
        </w:rPr>
        <w:tab/>
        <w:t xml:space="preserve"> influence internal and external workplace relationships.</w:t>
      </w:r>
    </w:p>
    <w:p w14:paraId="0C44FB08" w14:textId="77777777" w:rsidR="00D8246B" w:rsidRPr="002F32A3" w:rsidRDefault="00D05077" w:rsidP="00D8246B">
      <w:pPr>
        <w:ind w:left="907" w:hanging="907"/>
        <w:rPr>
          <w:bCs/>
          <w:sz w:val="22"/>
          <w:szCs w:val="22"/>
        </w:rPr>
      </w:pPr>
      <w:r w:rsidRPr="002F32A3">
        <w:rPr>
          <w:bCs/>
          <w:sz w:val="22"/>
          <w:szCs w:val="22"/>
        </w:rPr>
        <w:t xml:space="preserve">1.2.9.        </w:t>
      </w:r>
      <w:r w:rsidR="00D8246B" w:rsidRPr="002F32A3">
        <w:rPr>
          <w:bCs/>
          <w:sz w:val="22"/>
          <w:szCs w:val="22"/>
        </w:rPr>
        <w:t xml:space="preserve">Identify advantages and disadvantages involving digital and/or electronic communications (e.g., common content for large audience, control of tone, speed, cost, lack of non-verbal cues, potential for forwarding information, longevity). </w:t>
      </w:r>
    </w:p>
    <w:p w14:paraId="27E67364" w14:textId="792A07D3" w:rsidR="00D05077" w:rsidRPr="002F32A3" w:rsidRDefault="00D05077" w:rsidP="00D8246B">
      <w:pPr>
        <w:ind w:left="907" w:hanging="907"/>
        <w:rPr>
          <w:bCs/>
          <w:sz w:val="22"/>
          <w:szCs w:val="22"/>
        </w:rPr>
      </w:pPr>
      <w:r w:rsidRPr="002F32A3">
        <w:rPr>
          <w:bCs/>
          <w:sz w:val="22"/>
          <w:szCs w:val="22"/>
        </w:rPr>
        <w:lastRenderedPageBreak/>
        <w:t xml:space="preserve">1.2.10.     Use interpersonal skills to provide group leadership, promote collaboration and </w:t>
      </w:r>
    </w:p>
    <w:p w14:paraId="661B9643" w14:textId="3182F2BB" w:rsidR="00D05077" w:rsidRPr="002F32A3" w:rsidRDefault="00D05077" w:rsidP="00D8246B">
      <w:pPr>
        <w:ind w:left="907"/>
        <w:rPr>
          <w:bCs/>
          <w:sz w:val="22"/>
          <w:szCs w:val="22"/>
        </w:rPr>
      </w:pPr>
      <w:r w:rsidRPr="002F32A3">
        <w:rPr>
          <w:bCs/>
          <w:sz w:val="22"/>
          <w:szCs w:val="22"/>
        </w:rPr>
        <w:t>work in team.</w:t>
      </w:r>
    </w:p>
    <w:p w14:paraId="4B60718A" w14:textId="3E70416F" w:rsidR="00D05077" w:rsidRPr="002F32A3" w:rsidRDefault="00D05077" w:rsidP="00D8246B">
      <w:pPr>
        <w:ind w:left="907" w:hanging="907"/>
        <w:rPr>
          <w:bCs/>
          <w:sz w:val="22"/>
          <w:szCs w:val="22"/>
        </w:rPr>
      </w:pPr>
      <w:r w:rsidRPr="002F32A3">
        <w:rPr>
          <w:bCs/>
          <w:sz w:val="22"/>
          <w:szCs w:val="22"/>
        </w:rPr>
        <w:t>1.2.11.     Write professional correspondence, documents, job applications and resumés.</w:t>
      </w:r>
    </w:p>
    <w:p w14:paraId="4DF095DF" w14:textId="738B0395" w:rsidR="00D05077" w:rsidRPr="002F32A3" w:rsidRDefault="00D05077" w:rsidP="00D8246B">
      <w:pPr>
        <w:ind w:left="907" w:hanging="907"/>
        <w:rPr>
          <w:bCs/>
          <w:sz w:val="22"/>
          <w:szCs w:val="22"/>
        </w:rPr>
      </w:pPr>
      <w:r w:rsidRPr="002F32A3">
        <w:rPr>
          <w:bCs/>
          <w:sz w:val="22"/>
          <w:szCs w:val="22"/>
        </w:rPr>
        <w:t>1.2.12.     Use technical writing skills to complete forms and create reports.</w:t>
      </w:r>
    </w:p>
    <w:p w14:paraId="21B26494" w14:textId="3715572D" w:rsidR="00D05077" w:rsidRPr="002F32A3" w:rsidRDefault="00D05077" w:rsidP="00D8246B">
      <w:pPr>
        <w:ind w:left="907" w:hanging="907"/>
        <w:rPr>
          <w:bCs/>
          <w:sz w:val="22"/>
          <w:szCs w:val="22"/>
        </w:rPr>
      </w:pPr>
      <w:r w:rsidRPr="002F32A3">
        <w:rPr>
          <w:bCs/>
          <w:sz w:val="22"/>
          <w:szCs w:val="22"/>
        </w:rPr>
        <w:t>1.2.13.     Identify stakeholders and solicit their opinions.</w:t>
      </w:r>
    </w:p>
    <w:p w14:paraId="53C95011" w14:textId="48BE307D" w:rsidR="00D05077" w:rsidRPr="002F32A3" w:rsidRDefault="00D05077" w:rsidP="00D8246B">
      <w:pPr>
        <w:ind w:left="907" w:hanging="907"/>
        <w:rPr>
          <w:bCs/>
          <w:sz w:val="22"/>
          <w:szCs w:val="22"/>
        </w:rPr>
      </w:pPr>
      <w:r w:rsidRPr="002F32A3">
        <w:rPr>
          <w:bCs/>
          <w:sz w:val="22"/>
          <w:szCs w:val="22"/>
        </w:rPr>
        <w:t>1.2.14      Use motivational strategies to accomplish goals.</w:t>
      </w:r>
    </w:p>
    <w:p w14:paraId="34BB89C5" w14:textId="77777777" w:rsidR="00D05077" w:rsidRPr="002F32A3" w:rsidRDefault="00D05077" w:rsidP="00D05077">
      <w:pPr>
        <w:ind w:left="1620" w:hanging="1620"/>
        <w:rPr>
          <w:bCs/>
          <w:sz w:val="22"/>
          <w:szCs w:val="22"/>
        </w:rPr>
      </w:pPr>
    </w:p>
    <w:p w14:paraId="3B07DDD1" w14:textId="77777777"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 xml:space="preserve">1.3. </w:t>
      </w:r>
      <w:r w:rsidRPr="002F32A3">
        <w:rPr>
          <w:b/>
          <w:bCs/>
          <w:sz w:val="22"/>
          <w:szCs w:val="22"/>
        </w:rPr>
        <w:tab/>
        <w:t>Business Ethics and Law</w:t>
      </w:r>
    </w:p>
    <w:p w14:paraId="37D55C7D" w14:textId="77777777" w:rsidR="00D05077" w:rsidRPr="002F32A3" w:rsidRDefault="00D05077" w:rsidP="00D05077">
      <w:pPr>
        <w:ind w:left="1620"/>
        <w:rPr>
          <w:bCs/>
          <w:sz w:val="22"/>
          <w:szCs w:val="22"/>
        </w:rPr>
      </w:pPr>
      <w:r w:rsidRPr="002F32A3">
        <w:rPr>
          <w:bCs/>
          <w:sz w:val="22"/>
          <w:szCs w:val="22"/>
        </w:rPr>
        <w:t>Analyze how professional, ethical and legal behavior contributes to continuous improvement in organizational performance and regulatory compliance.</w:t>
      </w:r>
    </w:p>
    <w:p w14:paraId="0F49FEC8" w14:textId="77777777" w:rsidR="00D05077" w:rsidRPr="002F32A3" w:rsidRDefault="00D05077" w:rsidP="00D05077">
      <w:pPr>
        <w:rPr>
          <w:b/>
          <w:sz w:val="22"/>
          <w:szCs w:val="22"/>
        </w:rPr>
      </w:pPr>
      <w:r w:rsidRPr="002F32A3">
        <w:rPr>
          <w:b/>
          <w:sz w:val="22"/>
          <w:szCs w:val="22"/>
        </w:rPr>
        <w:t xml:space="preserve">Competencies </w:t>
      </w:r>
    </w:p>
    <w:p w14:paraId="24BFEA31" w14:textId="77777777" w:rsidR="00D05077" w:rsidRPr="002F32A3" w:rsidRDefault="00D05077" w:rsidP="00D05077">
      <w:pPr>
        <w:ind w:left="900" w:hanging="900"/>
        <w:rPr>
          <w:sz w:val="22"/>
          <w:szCs w:val="22"/>
        </w:rPr>
      </w:pPr>
      <w:r w:rsidRPr="002F32A3">
        <w:rPr>
          <w:sz w:val="22"/>
          <w:szCs w:val="22"/>
        </w:rPr>
        <w:t xml:space="preserve">1.3.1. </w:t>
      </w:r>
      <w:r w:rsidRPr="002F32A3">
        <w:rPr>
          <w:sz w:val="22"/>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718821BB" w14:textId="77777777" w:rsidR="00D05077" w:rsidRPr="002F32A3" w:rsidRDefault="00D05077" w:rsidP="00D05077">
      <w:pPr>
        <w:ind w:left="900" w:hanging="900"/>
        <w:rPr>
          <w:sz w:val="22"/>
          <w:szCs w:val="22"/>
        </w:rPr>
      </w:pPr>
      <w:r w:rsidRPr="002F32A3">
        <w:rPr>
          <w:sz w:val="22"/>
          <w:szCs w:val="22"/>
        </w:rPr>
        <w:t xml:space="preserve">1.3.2. </w:t>
      </w:r>
      <w:r w:rsidRPr="002F32A3">
        <w:rPr>
          <w:sz w:val="22"/>
          <w:szCs w:val="22"/>
        </w:rPr>
        <w:tab/>
        <w:t>Follow protocols and practices necessary to maintain a clean, safe and healthy work environment.</w:t>
      </w:r>
    </w:p>
    <w:p w14:paraId="0E82EB2A" w14:textId="77777777" w:rsidR="00D05077" w:rsidRPr="002F32A3" w:rsidRDefault="00D05077" w:rsidP="00D05077">
      <w:pPr>
        <w:ind w:left="900" w:hanging="900"/>
        <w:rPr>
          <w:sz w:val="22"/>
          <w:szCs w:val="22"/>
        </w:rPr>
      </w:pPr>
      <w:r w:rsidRPr="002F32A3">
        <w:rPr>
          <w:sz w:val="22"/>
          <w:szCs w:val="22"/>
        </w:rPr>
        <w:t xml:space="preserve">1.3.3. </w:t>
      </w:r>
      <w:r w:rsidRPr="002F32A3">
        <w:rPr>
          <w:sz w:val="22"/>
          <w:szCs w:val="22"/>
        </w:rPr>
        <w:tab/>
        <w:t>Use ethical character traits consistent with workplace standards (e.g., honesty, personal integrity, compassion, justice).</w:t>
      </w:r>
    </w:p>
    <w:p w14:paraId="4F8450D8" w14:textId="77777777" w:rsidR="00D05077" w:rsidRPr="002F32A3" w:rsidRDefault="00D05077" w:rsidP="00D05077">
      <w:pPr>
        <w:ind w:left="900" w:hanging="900"/>
        <w:rPr>
          <w:sz w:val="22"/>
          <w:szCs w:val="22"/>
        </w:rPr>
      </w:pPr>
      <w:r w:rsidRPr="002F32A3">
        <w:rPr>
          <w:sz w:val="22"/>
          <w:szCs w:val="22"/>
        </w:rPr>
        <w:t xml:space="preserve">1.3.4. </w:t>
      </w:r>
      <w:r w:rsidRPr="002F32A3">
        <w:rPr>
          <w:sz w:val="22"/>
          <w:szCs w:val="22"/>
        </w:rPr>
        <w:tab/>
        <w:t>Identify how federal and state consumer protection laws affect products and services.</w:t>
      </w:r>
    </w:p>
    <w:p w14:paraId="221E5D37" w14:textId="77777777" w:rsidR="00D05077" w:rsidRPr="002F32A3" w:rsidRDefault="00D05077" w:rsidP="00D05077">
      <w:pPr>
        <w:ind w:left="900" w:hanging="900"/>
        <w:rPr>
          <w:sz w:val="22"/>
          <w:szCs w:val="22"/>
        </w:rPr>
      </w:pPr>
      <w:r w:rsidRPr="002F32A3">
        <w:rPr>
          <w:sz w:val="22"/>
          <w:szCs w:val="22"/>
        </w:rPr>
        <w:t xml:space="preserve">1.3.5. </w:t>
      </w:r>
      <w:r w:rsidRPr="002F32A3">
        <w:rPr>
          <w:sz w:val="22"/>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1EACC4B" w14:textId="77777777" w:rsidR="00D05077" w:rsidRPr="002F32A3" w:rsidRDefault="00D05077" w:rsidP="00D05077">
      <w:pPr>
        <w:ind w:left="900" w:hanging="900"/>
        <w:rPr>
          <w:sz w:val="22"/>
          <w:szCs w:val="22"/>
        </w:rPr>
      </w:pPr>
    </w:p>
    <w:p w14:paraId="27AC0D66" w14:textId="77777777"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 xml:space="preserve">1.4. </w:t>
      </w:r>
      <w:r w:rsidRPr="002F32A3">
        <w:rPr>
          <w:b/>
          <w:bCs/>
          <w:sz w:val="22"/>
          <w:szCs w:val="22"/>
        </w:rPr>
        <w:tab/>
        <w:t>Knowledge Management and Information Technology</w:t>
      </w:r>
    </w:p>
    <w:p w14:paraId="50164D56" w14:textId="232F168B" w:rsidR="00D05077" w:rsidRPr="002F32A3" w:rsidRDefault="00D05077" w:rsidP="005A4BA8">
      <w:pPr>
        <w:ind w:left="1620"/>
        <w:rPr>
          <w:bCs/>
          <w:sz w:val="22"/>
          <w:szCs w:val="22"/>
        </w:rPr>
      </w:pPr>
      <w:r w:rsidRPr="002F32A3">
        <w:rPr>
          <w:bCs/>
          <w:sz w:val="22"/>
          <w:szCs w:val="22"/>
        </w:rPr>
        <w:t>Demonstrate current and emerging strategies and technologies used to collect, analyze, record and share information in business operations.</w:t>
      </w:r>
    </w:p>
    <w:p w14:paraId="02A1AF7E" w14:textId="77777777" w:rsidR="00D05077" w:rsidRPr="002F32A3" w:rsidRDefault="00D05077" w:rsidP="00D05077">
      <w:pPr>
        <w:rPr>
          <w:b/>
          <w:sz w:val="22"/>
          <w:szCs w:val="22"/>
        </w:rPr>
      </w:pPr>
      <w:r w:rsidRPr="002F32A3">
        <w:rPr>
          <w:b/>
          <w:sz w:val="22"/>
          <w:szCs w:val="22"/>
        </w:rPr>
        <w:t xml:space="preserve">Competencies </w:t>
      </w:r>
    </w:p>
    <w:p w14:paraId="0FD620AF" w14:textId="77777777" w:rsidR="00D05077" w:rsidRPr="002F32A3" w:rsidRDefault="00D05077" w:rsidP="00D05077">
      <w:pPr>
        <w:ind w:left="900" w:hanging="900"/>
        <w:rPr>
          <w:sz w:val="22"/>
          <w:szCs w:val="22"/>
        </w:rPr>
      </w:pPr>
      <w:r w:rsidRPr="002F32A3">
        <w:rPr>
          <w:sz w:val="22"/>
          <w:szCs w:val="22"/>
        </w:rPr>
        <w:t xml:space="preserve">1.4.1. </w:t>
      </w:r>
      <w:r w:rsidRPr="002F32A3">
        <w:rPr>
          <w:sz w:val="22"/>
          <w:szCs w:val="22"/>
        </w:rPr>
        <w:tab/>
        <w:t>Use office equipment to communicate (e.g., phone, radio equipment, fax machine, scanner, public address systems).</w:t>
      </w:r>
    </w:p>
    <w:p w14:paraId="24B09DFD" w14:textId="77777777" w:rsidR="00D05077" w:rsidRPr="002F32A3" w:rsidRDefault="00D05077" w:rsidP="00D05077">
      <w:pPr>
        <w:ind w:left="900" w:hanging="900"/>
        <w:rPr>
          <w:sz w:val="22"/>
          <w:szCs w:val="22"/>
        </w:rPr>
      </w:pPr>
      <w:r w:rsidRPr="002F32A3">
        <w:rPr>
          <w:sz w:val="22"/>
          <w:szCs w:val="22"/>
        </w:rPr>
        <w:t xml:space="preserve">1.4.2. </w:t>
      </w:r>
      <w:r w:rsidRPr="002F32A3">
        <w:rPr>
          <w:sz w:val="22"/>
          <w:szCs w:val="22"/>
        </w:rPr>
        <w:tab/>
        <w:t>Select and use software applications to locate, record, analyze and present information (e.g., word processing, e-mail, spreadsheet, databases, presentation, Internet search engines).</w:t>
      </w:r>
    </w:p>
    <w:p w14:paraId="26A9B72C" w14:textId="77777777" w:rsidR="00D05077" w:rsidRPr="002F32A3" w:rsidRDefault="00D05077" w:rsidP="00D05077">
      <w:pPr>
        <w:ind w:left="900" w:hanging="900"/>
        <w:rPr>
          <w:sz w:val="22"/>
          <w:szCs w:val="22"/>
        </w:rPr>
      </w:pPr>
      <w:r w:rsidRPr="002F32A3">
        <w:rPr>
          <w:sz w:val="22"/>
          <w:szCs w:val="22"/>
        </w:rPr>
        <w:t xml:space="preserve">1.4.3. </w:t>
      </w:r>
      <w:r w:rsidRPr="002F32A3">
        <w:rPr>
          <w:sz w:val="22"/>
          <w:szCs w:val="22"/>
        </w:rPr>
        <w:tab/>
        <w:t>Verify compliance with security rules, regulations and codes (e.g., property, privacy, access, accuracy issues, client and patient record confidentiality) pertaining to technology specific to the industry pathway.</w:t>
      </w:r>
    </w:p>
    <w:p w14:paraId="57E4D8AB" w14:textId="77777777" w:rsidR="00D05077" w:rsidRPr="002F32A3" w:rsidRDefault="00D05077" w:rsidP="00D05077">
      <w:pPr>
        <w:ind w:left="900" w:hanging="900"/>
        <w:rPr>
          <w:sz w:val="22"/>
          <w:szCs w:val="22"/>
        </w:rPr>
      </w:pPr>
      <w:r w:rsidRPr="002F32A3">
        <w:rPr>
          <w:sz w:val="22"/>
          <w:szCs w:val="22"/>
        </w:rPr>
        <w:t xml:space="preserve">1.4.5. </w:t>
      </w:r>
      <w:r w:rsidRPr="002F32A3">
        <w:rPr>
          <w:sz w:val="22"/>
          <w:szCs w:val="22"/>
        </w:rPr>
        <w:tab/>
        <w:t>Use information technology tools to maintain, secure and monitor business records.</w:t>
      </w:r>
    </w:p>
    <w:p w14:paraId="0158EF1E" w14:textId="222C494B" w:rsidR="00D05077" w:rsidRPr="002F32A3" w:rsidRDefault="00D05077" w:rsidP="00D05077">
      <w:pPr>
        <w:ind w:left="900" w:hanging="900"/>
        <w:rPr>
          <w:sz w:val="22"/>
          <w:szCs w:val="22"/>
        </w:rPr>
      </w:pPr>
      <w:r w:rsidRPr="002F32A3">
        <w:rPr>
          <w:sz w:val="22"/>
          <w:szCs w:val="22"/>
        </w:rPr>
        <w:t xml:space="preserve">1.4.8.       </w:t>
      </w:r>
      <w:r w:rsidR="00AD6A6F" w:rsidRPr="002F32A3">
        <w:rPr>
          <w:sz w:val="22"/>
          <w:szCs w:val="22"/>
        </w:rPr>
        <w:tab/>
      </w:r>
      <w:r w:rsidRPr="002F32A3">
        <w:rPr>
          <w:sz w:val="22"/>
          <w:szCs w:val="22"/>
        </w:rPr>
        <w:t>Use electronic media to communicate and follow network etiquette guidelines.</w:t>
      </w:r>
    </w:p>
    <w:p w14:paraId="4BDA00F4" w14:textId="77777777" w:rsidR="00D05077" w:rsidRPr="002F32A3" w:rsidRDefault="00D05077" w:rsidP="00D05077">
      <w:pPr>
        <w:ind w:left="900" w:hanging="900"/>
        <w:rPr>
          <w:sz w:val="22"/>
          <w:szCs w:val="22"/>
        </w:rPr>
      </w:pPr>
    </w:p>
    <w:p w14:paraId="05636D2F" w14:textId="1274582F"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 xml:space="preserve">1.5. </w:t>
      </w:r>
      <w:r w:rsidR="002F32A3">
        <w:rPr>
          <w:b/>
          <w:bCs/>
          <w:sz w:val="22"/>
          <w:szCs w:val="22"/>
        </w:rPr>
        <w:tab/>
      </w:r>
      <w:r w:rsidRPr="002F32A3">
        <w:rPr>
          <w:b/>
          <w:bCs/>
          <w:sz w:val="22"/>
          <w:szCs w:val="22"/>
        </w:rPr>
        <w:t>Global Environment</w:t>
      </w:r>
    </w:p>
    <w:p w14:paraId="5260492A" w14:textId="77777777" w:rsidR="00D05077" w:rsidRPr="002F32A3" w:rsidRDefault="00D05077" w:rsidP="00D05077">
      <w:pPr>
        <w:ind w:left="1620"/>
        <w:rPr>
          <w:b/>
          <w:bCs/>
          <w:strike/>
          <w:sz w:val="22"/>
          <w:szCs w:val="22"/>
        </w:rPr>
      </w:pPr>
      <w:r w:rsidRPr="002F32A3">
        <w:rPr>
          <w:bCs/>
          <w:sz w:val="22"/>
          <w:szCs w:val="22"/>
        </w:rPr>
        <w:t>Evaluate how beliefs, values, attitudes and behaviors influence organizational strategies and goals.</w:t>
      </w:r>
    </w:p>
    <w:p w14:paraId="52E3A6B9" w14:textId="77777777" w:rsidR="00D05077" w:rsidRPr="002F32A3" w:rsidRDefault="00D05077" w:rsidP="00D05077">
      <w:pPr>
        <w:rPr>
          <w:b/>
          <w:sz w:val="22"/>
          <w:szCs w:val="22"/>
        </w:rPr>
      </w:pPr>
      <w:r w:rsidRPr="002F32A3">
        <w:rPr>
          <w:b/>
          <w:sz w:val="22"/>
          <w:szCs w:val="22"/>
        </w:rPr>
        <w:t xml:space="preserve">Competencies </w:t>
      </w:r>
    </w:p>
    <w:p w14:paraId="027FF894" w14:textId="77777777" w:rsidR="00D05077" w:rsidRPr="002F32A3" w:rsidRDefault="00D05077" w:rsidP="00D05077">
      <w:pPr>
        <w:ind w:left="900" w:hanging="900"/>
        <w:rPr>
          <w:sz w:val="22"/>
          <w:szCs w:val="22"/>
        </w:rPr>
      </w:pPr>
      <w:r w:rsidRPr="002F32A3">
        <w:rPr>
          <w:sz w:val="22"/>
          <w:szCs w:val="22"/>
        </w:rPr>
        <w:t xml:space="preserve">1.5.2. </w:t>
      </w:r>
      <w:r w:rsidRPr="002F32A3">
        <w:rPr>
          <w:sz w:val="22"/>
          <w:szCs w:val="22"/>
        </w:rPr>
        <w:tab/>
        <w:t>Describe how cultural intelligence skills influence the overall success and survival of an organization.</w:t>
      </w:r>
    </w:p>
    <w:p w14:paraId="026FF26D" w14:textId="3AABC41E" w:rsidR="00D05077" w:rsidRPr="002F32A3" w:rsidRDefault="00D05077" w:rsidP="00D05077">
      <w:pPr>
        <w:ind w:left="900" w:hanging="900"/>
        <w:rPr>
          <w:sz w:val="22"/>
          <w:szCs w:val="22"/>
        </w:rPr>
      </w:pPr>
      <w:r w:rsidRPr="002F32A3">
        <w:rPr>
          <w:sz w:val="22"/>
          <w:szCs w:val="22"/>
        </w:rPr>
        <w:t xml:space="preserve">1.5.3.      </w:t>
      </w:r>
      <w:r w:rsidR="005A4BA8" w:rsidRPr="002F32A3">
        <w:rPr>
          <w:sz w:val="22"/>
          <w:szCs w:val="22"/>
        </w:rPr>
        <w:tab/>
      </w:r>
      <w:r w:rsidRPr="002F32A3">
        <w:rPr>
          <w:sz w:val="22"/>
          <w:szCs w:val="22"/>
        </w:rPr>
        <w:t>Use cultural intelligence to interact with individuals from diverse cultural settings.</w:t>
      </w:r>
    </w:p>
    <w:p w14:paraId="1BB3FCF8" w14:textId="77777777" w:rsidR="00D05077" w:rsidRPr="002F32A3" w:rsidRDefault="00D05077" w:rsidP="00D05077">
      <w:pPr>
        <w:ind w:left="900" w:hanging="900"/>
        <w:rPr>
          <w:sz w:val="22"/>
          <w:szCs w:val="22"/>
        </w:rPr>
      </w:pPr>
      <w:r w:rsidRPr="002F32A3">
        <w:rPr>
          <w:sz w:val="22"/>
          <w:szCs w:val="22"/>
        </w:rPr>
        <w:t xml:space="preserve">1.5.4. </w:t>
      </w:r>
      <w:r w:rsidRPr="002F32A3">
        <w:rPr>
          <w:sz w:val="22"/>
          <w:szCs w:val="22"/>
        </w:rPr>
        <w:tab/>
        <w:t>Recognize barriers in cross-cultural relationships and implement behavioral adjustments.</w:t>
      </w:r>
    </w:p>
    <w:p w14:paraId="62FC7780" w14:textId="77777777" w:rsidR="00D05077" w:rsidRPr="002F32A3" w:rsidRDefault="00D05077" w:rsidP="00D05077">
      <w:pPr>
        <w:ind w:left="1620" w:hanging="1620"/>
        <w:rPr>
          <w:bCs/>
          <w:sz w:val="22"/>
          <w:szCs w:val="22"/>
        </w:rPr>
      </w:pPr>
    </w:p>
    <w:p w14:paraId="0A8151A7" w14:textId="77777777" w:rsidR="00D05077" w:rsidRPr="002F32A3" w:rsidRDefault="00D05077" w:rsidP="00D05077">
      <w:pPr>
        <w:ind w:left="1620" w:hanging="1620"/>
        <w:rPr>
          <w:b/>
          <w:bCs/>
          <w:sz w:val="22"/>
          <w:szCs w:val="22"/>
        </w:rPr>
      </w:pPr>
      <w:bookmarkStart w:id="2" w:name="_Hlk139539504"/>
      <w:r w:rsidRPr="002F32A3">
        <w:rPr>
          <w:b/>
          <w:sz w:val="22"/>
          <w:szCs w:val="22"/>
        </w:rPr>
        <w:lastRenderedPageBreak/>
        <w:t xml:space="preserve">Outcome:  </w:t>
      </w:r>
      <w:r w:rsidRPr="002F32A3">
        <w:rPr>
          <w:b/>
          <w:bCs/>
          <w:sz w:val="22"/>
          <w:szCs w:val="22"/>
        </w:rPr>
        <w:t xml:space="preserve">1.6. </w:t>
      </w:r>
      <w:r w:rsidRPr="002F32A3">
        <w:rPr>
          <w:b/>
          <w:bCs/>
          <w:sz w:val="22"/>
          <w:szCs w:val="22"/>
        </w:rPr>
        <w:tab/>
        <w:t>Business Literacy</w:t>
      </w:r>
    </w:p>
    <w:bookmarkEnd w:id="2"/>
    <w:p w14:paraId="1E263994" w14:textId="77777777" w:rsidR="00D05077" w:rsidRPr="002F32A3" w:rsidRDefault="00D05077" w:rsidP="00D05077">
      <w:pPr>
        <w:ind w:left="1620"/>
        <w:rPr>
          <w:bCs/>
          <w:sz w:val="22"/>
          <w:szCs w:val="22"/>
        </w:rPr>
      </w:pPr>
      <w:r w:rsidRPr="002F32A3">
        <w:rPr>
          <w:bCs/>
          <w:sz w:val="22"/>
          <w:szCs w:val="22"/>
        </w:rPr>
        <w:t>Develop foundational skills and knowledge in entrepreneurship, financial literacy and business operations.</w:t>
      </w:r>
    </w:p>
    <w:p w14:paraId="3B7BA84D" w14:textId="77777777" w:rsidR="00D05077" w:rsidRPr="002F32A3" w:rsidRDefault="00D05077" w:rsidP="00D05077">
      <w:pPr>
        <w:rPr>
          <w:b/>
          <w:sz w:val="22"/>
          <w:szCs w:val="22"/>
        </w:rPr>
      </w:pPr>
      <w:r w:rsidRPr="002F32A3">
        <w:rPr>
          <w:b/>
          <w:sz w:val="22"/>
          <w:szCs w:val="22"/>
        </w:rPr>
        <w:t xml:space="preserve">Competencies </w:t>
      </w:r>
    </w:p>
    <w:p w14:paraId="11F45B08" w14:textId="77777777" w:rsidR="00D05077" w:rsidRPr="002F32A3" w:rsidRDefault="00D05077" w:rsidP="005A4BA8">
      <w:pPr>
        <w:ind w:left="907" w:hanging="907"/>
        <w:rPr>
          <w:sz w:val="22"/>
          <w:szCs w:val="22"/>
        </w:rPr>
      </w:pPr>
      <w:r w:rsidRPr="002F32A3">
        <w:rPr>
          <w:sz w:val="22"/>
          <w:szCs w:val="22"/>
        </w:rPr>
        <w:t xml:space="preserve">1.6.1. </w:t>
      </w:r>
      <w:r w:rsidRPr="002F32A3">
        <w:rPr>
          <w:sz w:val="22"/>
          <w:szCs w:val="22"/>
        </w:rPr>
        <w:tab/>
        <w:t>Identify business opportunities.</w:t>
      </w:r>
    </w:p>
    <w:p w14:paraId="6654F934" w14:textId="77777777" w:rsidR="00D05077" w:rsidRPr="002F32A3" w:rsidRDefault="00D05077" w:rsidP="005A4BA8">
      <w:pPr>
        <w:ind w:left="907" w:hanging="907"/>
        <w:rPr>
          <w:sz w:val="22"/>
          <w:szCs w:val="22"/>
        </w:rPr>
      </w:pPr>
      <w:r w:rsidRPr="002F32A3">
        <w:rPr>
          <w:sz w:val="22"/>
          <w:szCs w:val="22"/>
        </w:rPr>
        <w:t xml:space="preserve">1.6.2. </w:t>
      </w:r>
      <w:r w:rsidRPr="002F32A3">
        <w:rPr>
          <w:sz w:val="22"/>
          <w:szCs w:val="22"/>
        </w:rPr>
        <w:tab/>
        <w:t>Assess the reality of becoming an entrepreneur, including advantages and disadvantages (e.g., risk versus reward, reasons for success and failure).</w:t>
      </w:r>
    </w:p>
    <w:p w14:paraId="64E91BAD" w14:textId="77777777" w:rsidR="00D05077" w:rsidRPr="002F32A3" w:rsidRDefault="00D05077" w:rsidP="005A4BA8">
      <w:pPr>
        <w:ind w:left="907" w:hanging="907"/>
        <w:rPr>
          <w:sz w:val="22"/>
          <w:szCs w:val="22"/>
        </w:rPr>
      </w:pPr>
      <w:r w:rsidRPr="002F32A3">
        <w:rPr>
          <w:sz w:val="22"/>
          <w:szCs w:val="22"/>
        </w:rPr>
        <w:t xml:space="preserve">1.6.3. </w:t>
      </w:r>
      <w:r w:rsidRPr="002F32A3">
        <w:rPr>
          <w:sz w:val="22"/>
          <w:szCs w:val="22"/>
        </w:rPr>
        <w:tab/>
        <w:t>Explain the importance of planning your business.</w:t>
      </w:r>
    </w:p>
    <w:p w14:paraId="47852A21" w14:textId="47A0B0BC" w:rsidR="005A4BA8" w:rsidRPr="002F32A3" w:rsidRDefault="00D05077" w:rsidP="005A4BA8">
      <w:pPr>
        <w:ind w:left="907" w:hanging="907"/>
        <w:rPr>
          <w:sz w:val="22"/>
          <w:szCs w:val="22"/>
        </w:rPr>
      </w:pPr>
      <w:r w:rsidRPr="002F32A3">
        <w:rPr>
          <w:sz w:val="22"/>
          <w:szCs w:val="22"/>
        </w:rPr>
        <w:t xml:space="preserve">1.6.6.   </w:t>
      </w:r>
      <w:r w:rsidR="005A4BA8" w:rsidRPr="002F32A3">
        <w:rPr>
          <w:sz w:val="22"/>
          <w:szCs w:val="22"/>
        </w:rPr>
        <w:tab/>
      </w:r>
      <w:r w:rsidRPr="002F32A3">
        <w:rPr>
          <w:sz w:val="22"/>
          <w:szCs w:val="22"/>
        </w:rPr>
        <w:t xml:space="preserve">Identify the target market served by the organization, the niche that the organization </w:t>
      </w:r>
      <w:r w:rsidR="005A4BA8" w:rsidRPr="002F32A3">
        <w:rPr>
          <w:sz w:val="22"/>
          <w:szCs w:val="22"/>
        </w:rPr>
        <w:t xml:space="preserve">   </w:t>
      </w:r>
    </w:p>
    <w:p w14:paraId="358490DB" w14:textId="3C59AC85" w:rsidR="00D05077" w:rsidRPr="002F32A3" w:rsidRDefault="005A4BA8" w:rsidP="005A4BA8">
      <w:pPr>
        <w:ind w:left="907" w:hanging="907"/>
        <w:rPr>
          <w:sz w:val="22"/>
          <w:szCs w:val="22"/>
        </w:rPr>
      </w:pPr>
      <w:r w:rsidRPr="002F32A3">
        <w:rPr>
          <w:sz w:val="22"/>
          <w:szCs w:val="22"/>
        </w:rPr>
        <w:t xml:space="preserve">              </w:t>
      </w:r>
      <w:r w:rsidRPr="002F32A3">
        <w:rPr>
          <w:sz w:val="22"/>
          <w:szCs w:val="22"/>
        </w:rPr>
        <w:tab/>
      </w:r>
      <w:r w:rsidR="00D05077" w:rsidRPr="002F32A3">
        <w:rPr>
          <w:sz w:val="22"/>
          <w:szCs w:val="22"/>
        </w:rPr>
        <w:t>fills and an outlook of the industry.</w:t>
      </w:r>
    </w:p>
    <w:p w14:paraId="39B5F986" w14:textId="77777777" w:rsidR="00D05077" w:rsidRPr="002F32A3" w:rsidRDefault="00D05077" w:rsidP="00D05077">
      <w:pPr>
        <w:rPr>
          <w:sz w:val="22"/>
          <w:szCs w:val="22"/>
        </w:rPr>
      </w:pPr>
    </w:p>
    <w:p w14:paraId="15326CF6" w14:textId="5313D445" w:rsidR="00D05077" w:rsidRPr="002F32A3" w:rsidRDefault="00D05077" w:rsidP="002F32A3">
      <w:pPr>
        <w:ind w:left="1620" w:hanging="1620"/>
        <w:outlineLvl w:val="0"/>
        <w:rPr>
          <w:rFonts w:eastAsia="Times New Roman" w:cs="Calibri"/>
          <w:b/>
          <w:bCs/>
          <w:iCs/>
          <w:color w:val="0D0D0D" w:themeColor="text1" w:themeTint="F2"/>
          <w:sz w:val="22"/>
          <w:szCs w:val="22"/>
        </w:rPr>
      </w:pPr>
      <w:r w:rsidRPr="002F32A3">
        <w:rPr>
          <w:rFonts w:eastAsia="Times New Roman" w:cs="Calibri"/>
          <w:b/>
          <w:bCs/>
          <w:iCs/>
          <w:color w:val="0D0D0D" w:themeColor="text1" w:themeTint="F2"/>
          <w:sz w:val="22"/>
          <w:szCs w:val="22"/>
        </w:rPr>
        <w:t>Outcome 1.8</w:t>
      </w:r>
      <w:r w:rsidRPr="002F32A3">
        <w:rPr>
          <w:rFonts w:eastAsia="Times New Roman" w:cs="Calibri"/>
          <w:b/>
          <w:bCs/>
          <w:iCs/>
          <w:color w:val="0D0D0D" w:themeColor="text1" w:themeTint="F2"/>
          <w:sz w:val="22"/>
          <w:szCs w:val="22"/>
        </w:rPr>
        <w:tab/>
        <w:t xml:space="preserve"> Operations Management</w:t>
      </w:r>
    </w:p>
    <w:p w14:paraId="4DC0FF86" w14:textId="15775DAE" w:rsidR="00D05077" w:rsidRPr="002F32A3" w:rsidRDefault="00D05077" w:rsidP="005A4BA8">
      <w:pPr>
        <w:ind w:left="1656"/>
        <w:outlineLvl w:val="0"/>
        <w:rPr>
          <w:rFonts w:eastAsia="Times New Roman" w:cs="Arial"/>
          <w:iCs/>
          <w:color w:val="0D0D0D" w:themeColor="text1" w:themeTint="F2"/>
          <w:sz w:val="22"/>
          <w:szCs w:val="22"/>
        </w:rPr>
      </w:pPr>
      <w:r w:rsidRPr="002F32A3">
        <w:rPr>
          <w:rFonts w:eastAsia="Times New Roman" w:cs="Arial"/>
          <w:iCs/>
          <w:color w:val="0D0D0D" w:themeColor="text1" w:themeTint="F2"/>
          <w:sz w:val="22"/>
          <w:szCs w:val="22"/>
        </w:rPr>
        <w:t>Plan, organize and monitor an organization or department to maximize contribution to organizational goals and objectives.</w:t>
      </w:r>
    </w:p>
    <w:p w14:paraId="00178EC0" w14:textId="77777777" w:rsidR="00D05077" w:rsidRPr="002F32A3" w:rsidRDefault="00D05077" w:rsidP="00D05077">
      <w:pPr>
        <w:rPr>
          <w:b/>
          <w:sz w:val="22"/>
          <w:szCs w:val="22"/>
        </w:rPr>
      </w:pPr>
      <w:r w:rsidRPr="002F32A3">
        <w:rPr>
          <w:b/>
          <w:sz w:val="22"/>
          <w:szCs w:val="22"/>
        </w:rPr>
        <w:t xml:space="preserve">Competencies </w:t>
      </w:r>
    </w:p>
    <w:p w14:paraId="09D2B15A" w14:textId="5CF32A93" w:rsidR="00D05077" w:rsidRPr="002F32A3" w:rsidRDefault="00D05077" w:rsidP="05C85336">
      <w:pPr>
        <w:ind w:left="720" w:hanging="720"/>
        <w:outlineLvl w:val="0"/>
        <w:rPr>
          <w:rFonts w:eastAsia="Times New Roman" w:cs="Arial"/>
          <w:color w:val="0D0D0D" w:themeColor="text1" w:themeTint="F2"/>
          <w:sz w:val="22"/>
          <w:szCs w:val="22"/>
        </w:rPr>
      </w:pPr>
      <w:r w:rsidRPr="002F32A3">
        <w:rPr>
          <w:rFonts w:eastAsia="Times New Roman" w:cs="Arial"/>
          <w:color w:val="0D0D0D" w:themeColor="text1" w:themeTint="F2"/>
          <w:sz w:val="22"/>
          <w:szCs w:val="22"/>
        </w:rPr>
        <w:t>1.8.5.</w:t>
      </w:r>
      <w:r w:rsidRPr="002F32A3">
        <w:rPr>
          <w:sz w:val="22"/>
          <w:szCs w:val="22"/>
        </w:rPr>
        <w:tab/>
      </w:r>
      <w:r w:rsidRPr="002F32A3">
        <w:rPr>
          <w:rFonts w:eastAsia="Times New Roman" w:cs="Arial"/>
          <w:color w:val="0D0D0D" w:themeColor="text1" w:themeTint="F2"/>
          <w:sz w:val="22"/>
          <w:szCs w:val="22"/>
        </w:rPr>
        <w:t>Use inventory and control systems to purchase materials, supplies and equipment (e.g., Last In,</w:t>
      </w:r>
      <w:r w:rsidR="005A4BA8" w:rsidRPr="002F32A3">
        <w:rPr>
          <w:rFonts w:eastAsia="Times New Roman" w:cs="Arial"/>
          <w:color w:val="0D0D0D" w:themeColor="text1" w:themeTint="F2"/>
          <w:sz w:val="22"/>
          <w:szCs w:val="22"/>
        </w:rPr>
        <w:t xml:space="preserve"> </w:t>
      </w:r>
      <w:r w:rsidRPr="002F32A3">
        <w:rPr>
          <w:rFonts w:eastAsia="Times New Roman" w:cs="Arial"/>
          <w:color w:val="0D0D0D" w:themeColor="text1" w:themeTint="F2"/>
          <w:sz w:val="22"/>
          <w:szCs w:val="22"/>
        </w:rPr>
        <w:t>First Out [LIFO]; First In, First Out [FIFO]; Just in Time [JIT]; LEAN).</w:t>
      </w:r>
    </w:p>
    <w:p w14:paraId="72EA7154" w14:textId="77777777" w:rsidR="00D05077" w:rsidRPr="002F32A3" w:rsidRDefault="00D05077" w:rsidP="00D05077">
      <w:pPr>
        <w:outlineLvl w:val="0"/>
        <w:rPr>
          <w:rFonts w:eastAsia="Times New Roman" w:cs="Arial"/>
          <w:iCs/>
          <w:strike/>
          <w:color w:val="0D0D0D" w:themeColor="text1" w:themeTint="F2"/>
          <w:sz w:val="22"/>
          <w:szCs w:val="22"/>
        </w:rPr>
      </w:pPr>
      <w:r w:rsidRPr="002F32A3">
        <w:rPr>
          <w:rFonts w:eastAsia="Times New Roman" w:cs="Arial"/>
          <w:iCs/>
          <w:color w:val="0D0D0D" w:themeColor="text1" w:themeTint="F2"/>
          <w:sz w:val="22"/>
          <w:szCs w:val="22"/>
        </w:rPr>
        <w:t>1.8.8.    Identify routine activities for maintaining business facilities and equipment.</w:t>
      </w:r>
    </w:p>
    <w:p w14:paraId="270AA717" w14:textId="77777777" w:rsidR="00D05077" w:rsidRPr="002F32A3" w:rsidRDefault="00D05077" w:rsidP="00D05077">
      <w:pPr>
        <w:rPr>
          <w:strike/>
          <w:sz w:val="22"/>
          <w:szCs w:val="22"/>
        </w:rPr>
      </w:pPr>
    </w:p>
    <w:p w14:paraId="5EB8F5B2" w14:textId="062D0A0C" w:rsidR="00D05077" w:rsidRPr="002F32A3" w:rsidRDefault="00D05077" w:rsidP="000665D3">
      <w:pPr>
        <w:ind w:left="1620" w:hanging="1620"/>
        <w:rPr>
          <w:b/>
          <w:bCs/>
          <w:sz w:val="22"/>
          <w:szCs w:val="22"/>
        </w:rPr>
      </w:pPr>
      <w:r w:rsidRPr="002F32A3">
        <w:rPr>
          <w:b/>
          <w:bCs/>
          <w:sz w:val="22"/>
          <w:szCs w:val="22"/>
        </w:rPr>
        <w:t xml:space="preserve">Outcome </w:t>
      </w:r>
      <w:r w:rsidR="000665D3" w:rsidRPr="002F32A3">
        <w:rPr>
          <w:b/>
          <w:bCs/>
          <w:sz w:val="22"/>
          <w:szCs w:val="22"/>
        </w:rPr>
        <w:t xml:space="preserve">1.12 </w:t>
      </w:r>
      <w:r w:rsidR="000665D3" w:rsidRPr="002F32A3">
        <w:rPr>
          <w:b/>
          <w:bCs/>
          <w:sz w:val="22"/>
          <w:szCs w:val="22"/>
        </w:rPr>
        <w:tab/>
      </w:r>
      <w:r w:rsidRPr="002F32A3">
        <w:rPr>
          <w:b/>
          <w:bCs/>
          <w:sz w:val="22"/>
          <w:szCs w:val="22"/>
        </w:rPr>
        <w:t>Site and Personal Safety Procedures</w:t>
      </w:r>
    </w:p>
    <w:p w14:paraId="0528DB9A" w14:textId="34AFFFD3" w:rsidR="00D05077" w:rsidRPr="002F32A3" w:rsidRDefault="00D05077" w:rsidP="000665D3">
      <w:pPr>
        <w:ind w:left="1620"/>
        <w:rPr>
          <w:sz w:val="22"/>
          <w:szCs w:val="22"/>
        </w:rPr>
      </w:pPr>
      <w:r w:rsidRPr="002F32A3">
        <w:rPr>
          <w:sz w:val="22"/>
          <w:szCs w:val="22"/>
        </w:rPr>
        <w:t>Follow site and personal safety procedures in specific situations with specialized tools and equipment, evaluate the situation and take corrective action.</w:t>
      </w:r>
    </w:p>
    <w:p w14:paraId="0B7D4903" w14:textId="77777777" w:rsidR="00D05077" w:rsidRPr="002F32A3" w:rsidRDefault="00D05077" w:rsidP="00D05077">
      <w:pPr>
        <w:rPr>
          <w:b/>
          <w:bCs/>
          <w:sz w:val="22"/>
          <w:szCs w:val="22"/>
        </w:rPr>
      </w:pPr>
      <w:r w:rsidRPr="002F32A3">
        <w:rPr>
          <w:b/>
          <w:bCs/>
          <w:sz w:val="22"/>
          <w:szCs w:val="22"/>
        </w:rPr>
        <w:t>Competencies</w:t>
      </w:r>
    </w:p>
    <w:p w14:paraId="77CC3769" w14:textId="69CC9BE6" w:rsidR="00D05077" w:rsidRPr="002F32A3" w:rsidRDefault="00D05077" w:rsidP="005A4BA8">
      <w:pPr>
        <w:ind w:left="900" w:hanging="900"/>
        <w:rPr>
          <w:sz w:val="22"/>
          <w:szCs w:val="22"/>
        </w:rPr>
      </w:pPr>
      <w:r w:rsidRPr="002F32A3">
        <w:rPr>
          <w:sz w:val="22"/>
          <w:szCs w:val="22"/>
        </w:rPr>
        <w:t xml:space="preserve">1.12.1. </w:t>
      </w:r>
      <w:r w:rsidRPr="002F32A3">
        <w:rPr>
          <w:sz w:val="22"/>
          <w:szCs w:val="22"/>
        </w:rPr>
        <w:tab/>
        <w:t>Use Occupational Safety and Health Administration (OSHA) defined procedures for identifying</w:t>
      </w:r>
      <w:r w:rsidR="005A4BA8" w:rsidRPr="002F32A3">
        <w:rPr>
          <w:sz w:val="22"/>
          <w:szCs w:val="22"/>
        </w:rPr>
        <w:t xml:space="preserve"> </w:t>
      </w:r>
      <w:r w:rsidRPr="002F32A3">
        <w:rPr>
          <w:sz w:val="22"/>
          <w:szCs w:val="22"/>
        </w:rPr>
        <w:t>employer and employee responsibilities, working in confined spaces, managing worker safety</w:t>
      </w:r>
      <w:r w:rsidR="005A4BA8" w:rsidRPr="002F32A3">
        <w:rPr>
          <w:sz w:val="22"/>
          <w:szCs w:val="22"/>
        </w:rPr>
        <w:t xml:space="preserve"> </w:t>
      </w:r>
      <w:r w:rsidRPr="002F32A3">
        <w:rPr>
          <w:sz w:val="22"/>
          <w:szCs w:val="22"/>
        </w:rPr>
        <w:t>programs, using ground fault circuit interrupters (GFCIs), maintaining clearance and boundaries and labeling.</w:t>
      </w:r>
    </w:p>
    <w:p w14:paraId="7076B9D1" w14:textId="77777777" w:rsidR="00D05077" w:rsidRPr="002F32A3" w:rsidRDefault="00D05077" w:rsidP="00D05077">
      <w:pPr>
        <w:ind w:left="900" w:hanging="900"/>
        <w:rPr>
          <w:sz w:val="22"/>
          <w:szCs w:val="22"/>
        </w:rPr>
      </w:pPr>
      <w:r w:rsidRPr="002F32A3">
        <w:rPr>
          <w:sz w:val="22"/>
          <w:szCs w:val="22"/>
        </w:rPr>
        <w:t xml:space="preserve">1.12.2. </w:t>
      </w:r>
      <w:r w:rsidRPr="002F32A3">
        <w:rPr>
          <w:sz w:val="22"/>
          <w:szCs w:val="22"/>
        </w:rPr>
        <w:tab/>
        <w:t>Interpret safety signs and symbols.</w:t>
      </w:r>
    </w:p>
    <w:p w14:paraId="15C37EBD" w14:textId="6985AAA8" w:rsidR="00D05077" w:rsidRPr="002F32A3" w:rsidRDefault="00D05077" w:rsidP="00D05077">
      <w:pPr>
        <w:ind w:left="900" w:hanging="900"/>
        <w:rPr>
          <w:sz w:val="22"/>
          <w:szCs w:val="22"/>
        </w:rPr>
      </w:pPr>
      <w:r w:rsidRPr="002F32A3">
        <w:rPr>
          <w:sz w:val="22"/>
          <w:szCs w:val="22"/>
        </w:rPr>
        <w:t xml:space="preserve">1.12.3.    </w:t>
      </w:r>
      <w:r w:rsidR="005A4BA8" w:rsidRPr="002F32A3">
        <w:rPr>
          <w:sz w:val="22"/>
          <w:szCs w:val="22"/>
        </w:rPr>
        <w:tab/>
      </w:r>
      <w:r w:rsidRPr="002F32A3">
        <w:rPr>
          <w:sz w:val="22"/>
          <w:szCs w:val="22"/>
        </w:rPr>
        <w:t>Interpret personal safety rights according to the employee Right to Know plan.</w:t>
      </w:r>
    </w:p>
    <w:p w14:paraId="07E1DD39" w14:textId="47F0E2A5" w:rsidR="00D05077" w:rsidRPr="002F32A3" w:rsidRDefault="00D05077" w:rsidP="00D05077">
      <w:pPr>
        <w:ind w:left="900" w:hanging="900"/>
        <w:rPr>
          <w:sz w:val="22"/>
          <w:szCs w:val="22"/>
        </w:rPr>
      </w:pPr>
      <w:r w:rsidRPr="002F32A3">
        <w:rPr>
          <w:sz w:val="22"/>
          <w:szCs w:val="22"/>
        </w:rPr>
        <w:t xml:space="preserve">1.12.4.    </w:t>
      </w:r>
      <w:r w:rsidR="005A4BA8" w:rsidRPr="002F32A3">
        <w:rPr>
          <w:sz w:val="22"/>
          <w:szCs w:val="22"/>
        </w:rPr>
        <w:tab/>
      </w:r>
      <w:r w:rsidRPr="002F32A3">
        <w:rPr>
          <w:sz w:val="22"/>
          <w:szCs w:val="22"/>
        </w:rPr>
        <w:t>Describe how working under the influence of drugs and alcohol increases the risk of accident, lowers productivity, raises insurance costs and reduces profits.</w:t>
      </w:r>
    </w:p>
    <w:p w14:paraId="7EF08EE6" w14:textId="61C63FD9" w:rsidR="00D05077" w:rsidRPr="002F32A3" w:rsidRDefault="00D05077" w:rsidP="00D05077">
      <w:pPr>
        <w:ind w:left="900" w:hanging="900"/>
        <w:rPr>
          <w:sz w:val="22"/>
          <w:szCs w:val="22"/>
        </w:rPr>
      </w:pPr>
      <w:r w:rsidRPr="002F32A3">
        <w:rPr>
          <w:sz w:val="22"/>
          <w:szCs w:val="22"/>
        </w:rPr>
        <w:t>1.12.5.</w:t>
      </w:r>
      <w:r w:rsidR="0B9AE47A" w:rsidRPr="002F32A3">
        <w:rPr>
          <w:sz w:val="22"/>
          <w:szCs w:val="22"/>
        </w:rPr>
        <w:t xml:space="preserve"> </w:t>
      </w:r>
      <w:r w:rsidRPr="002F32A3">
        <w:rPr>
          <w:sz w:val="22"/>
          <w:szCs w:val="22"/>
        </w:rPr>
        <w:tab/>
        <w:t>Identify the location of emergency flush showers, eyewash fountains, Safety Data Sheets (SDSs), fire alarms and exits.</w:t>
      </w:r>
    </w:p>
    <w:p w14:paraId="6DA6FA6C" w14:textId="5C581396" w:rsidR="00D05077" w:rsidRPr="002F32A3" w:rsidRDefault="00D05077" w:rsidP="00D05077">
      <w:pPr>
        <w:ind w:left="900" w:hanging="900"/>
        <w:rPr>
          <w:sz w:val="22"/>
          <w:szCs w:val="22"/>
        </w:rPr>
      </w:pPr>
      <w:r w:rsidRPr="002F32A3">
        <w:rPr>
          <w:sz w:val="22"/>
          <w:szCs w:val="22"/>
        </w:rPr>
        <w:t>1.12.6.</w:t>
      </w:r>
      <w:r w:rsidRPr="002F32A3">
        <w:rPr>
          <w:sz w:val="22"/>
          <w:szCs w:val="22"/>
        </w:rPr>
        <w:tab/>
        <w:t>Identify procedures for the handling, storage and disposal of hazardous materials.</w:t>
      </w:r>
    </w:p>
    <w:p w14:paraId="39E1FE97" w14:textId="77777777" w:rsidR="00D05077" w:rsidRPr="002F32A3" w:rsidRDefault="00D05077" w:rsidP="00D05077">
      <w:pPr>
        <w:ind w:left="900" w:hanging="900"/>
        <w:rPr>
          <w:sz w:val="22"/>
          <w:szCs w:val="22"/>
        </w:rPr>
      </w:pPr>
      <w:r w:rsidRPr="002F32A3">
        <w:rPr>
          <w:sz w:val="22"/>
          <w:szCs w:val="22"/>
        </w:rPr>
        <w:t xml:space="preserve">1.12.7. </w:t>
      </w:r>
      <w:r w:rsidRPr="002F32A3">
        <w:rPr>
          <w:sz w:val="22"/>
          <w:szCs w:val="22"/>
        </w:rPr>
        <w:tab/>
        <w:t>Select, use, store, maintain and dispose of personal protective equipment (PPE), appropriate to job tasks, conditions and materials.</w:t>
      </w:r>
    </w:p>
    <w:p w14:paraId="2DF0BC5A" w14:textId="77777777" w:rsidR="00D05077" w:rsidRPr="002F32A3" w:rsidRDefault="00D05077" w:rsidP="00D05077">
      <w:pPr>
        <w:ind w:left="900" w:hanging="900"/>
        <w:rPr>
          <w:sz w:val="22"/>
          <w:szCs w:val="22"/>
        </w:rPr>
      </w:pPr>
      <w:r w:rsidRPr="002F32A3">
        <w:rPr>
          <w:sz w:val="22"/>
          <w:szCs w:val="22"/>
        </w:rPr>
        <w:t xml:space="preserve">1.12.8. </w:t>
      </w:r>
      <w:r w:rsidRPr="002F32A3">
        <w:rPr>
          <w:sz w:val="22"/>
          <w:szCs w:val="22"/>
        </w:rPr>
        <w:tab/>
        <w:t>Identify safety hazards and take corrective measures.</w:t>
      </w:r>
    </w:p>
    <w:p w14:paraId="077685D7" w14:textId="77777777" w:rsidR="00D05077" w:rsidRPr="002F32A3" w:rsidRDefault="00D05077" w:rsidP="00D05077">
      <w:pPr>
        <w:ind w:left="900" w:hanging="900"/>
        <w:rPr>
          <w:sz w:val="22"/>
          <w:szCs w:val="22"/>
        </w:rPr>
      </w:pPr>
      <w:r w:rsidRPr="002F32A3">
        <w:rPr>
          <w:sz w:val="22"/>
          <w:szCs w:val="22"/>
        </w:rPr>
        <w:t xml:space="preserve">1.12.9. </w:t>
      </w:r>
      <w:r w:rsidRPr="002F32A3">
        <w:rPr>
          <w:sz w:val="22"/>
          <w:szCs w:val="22"/>
        </w:rPr>
        <w:tab/>
        <w:t>Identify, inspect and use safety equipment appropriate for the task.</w:t>
      </w:r>
    </w:p>
    <w:p w14:paraId="68F944F9" w14:textId="56B51A55" w:rsidR="00D05077" w:rsidRPr="002F32A3" w:rsidRDefault="00D05077" w:rsidP="00D05077">
      <w:pPr>
        <w:ind w:left="900" w:hanging="900"/>
        <w:rPr>
          <w:sz w:val="22"/>
          <w:szCs w:val="22"/>
        </w:rPr>
      </w:pPr>
      <w:r w:rsidRPr="002F32A3">
        <w:rPr>
          <w:sz w:val="22"/>
          <w:szCs w:val="22"/>
        </w:rPr>
        <w:t>1.12.</w:t>
      </w:r>
      <w:r w:rsidR="013856AF" w:rsidRPr="002F32A3">
        <w:rPr>
          <w:sz w:val="22"/>
          <w:szCs w:val="22"/>
        </w:rPr>
        <w:t xml:space="preserve">10. </w:t>
      </w:r>
      <w:r w:rsidRPr="002F32A3">
        <w:rPr>
          <w:sz w:val="22"/>
          <w:szCs w:val="22"/>
        </w:rPr>
        <w:tab/>
        <w:t>Follow established procedures for the administration of first aid and contact emergency medical personnel when necessary.</w:t>
      </w:r>
    </w:p>
    <w:p w14:paraId="3DD7E351" w14:textId="600D23B0" w:rsidR="00D05077" w:rsidRPr="002F32A3" w:rsidRDefault="00D05077" w:rsidP="00D05077">
      <w:pPr>
        <w:rPr>
          <w:sz w:val="22"/>
          <w:szCs w:val="22"/>
        </w:rPr>
      </w:pPr>
      <w:r w:rsidRPr="002F32A3">
        <w:rPr>
          <w:sz w:val="22"/>
          <w:szCs w:val="22"/>
        </w:rPr>
        <w:t>1.12.15</w:t>
      </w:r>
      <w:r w:rsidR="005A4BA8" w:rsidRPr="002F32A3">
        <w:rPr>
          <w:sz w:val="22"/>
          <w:szCs w:val="22"/>
        </w:rPr>
        <w:t>.</w:t>
      </w:r>
      <w:r w:rsidRPr="002F32A3">
        <w:rPr>
          <w:sz w:val="22"/>
          <w:szCs w:val="22"/>
        </w:rPr>
        <w:t xml:space="preserve"> </w:t>
      </w:r>
      <w:r w:rsidR="005A4BA8" w:rsidRPr="002F32A3">
        <w:rPr>
          <w:sz w:val="22"/>
          <w:szCs w:val="22"/>
        </w:rPr>
        <w:t xml:space="preserve">  </w:t>
      </w:r>
      <w:r w:rsidRPr="002F32A3">
        <w:rPr>
          <w:sz w:val="22"/>
          <w:szCs w:val="22"/>
        </w:rPr>
        <w:t>Select and operate fire extinguishers based on the class of fire.</w:t>
      </w:r>
    </w:p>
    <w:p w14:paraId="1E38729E" w14:textId="77777777" w:rsidR="00D05077" w:rsidRPr="002F32A3" w:rsidRDefault="00D05077" w:rsidP="00D05077">
      <w:pPr>
        <w:ind w:left="720" w:hanging="720"/>
        <w:outlineLvl w:val="0"/>
        <w:rPr>
          <w:rFonts w:cs="Arial"/>
          <w:strike/>
          <w:sz w:val="22"/>
          <w:szCs w:val="22"/>
        </w:rPr>
      </w:pPr>
    </w:p>
    <w:p w14:paraId="657C69C6" w14:textId="77777777" w:rsidR="0005690F" w:rsidRDefault="0005690F">
      <w:pPr>
        <w:rPr>
          <w:rFonts w:cstheme="minorHAnsi"/>
          <w:b/>
          <w:bCs/>
          <w:color w:val="002060"/>
          <w:sz w:val="22"/>
          <w:szCs w:val="22"/>
        </w:rPr>
      </w:pPr>
      <w:r>
        <w:rPr>
          <w:rFonts w:cstheme="minorHAnsi"/>
          <w:b/>
          <w:bCs/>
          <w:color w:val="002060"/>
          <w:sz w:val="22"/>
          <w:szCs w:val="22"/>
        </w:rPr>
        <w:br w:type="page"/>
      </w:r>
    </w:p>
    <w:p w14:paraId="7691E938" w14:textId="2FDDA7D5" w:rsidR="00D05077" w:rsidRPr="002F32A3" w:rsidRDefault="00D05077" w:rsidP="00D05077">
      <w:pPr>
        <w:ind w:left="1620" w:hanging="1620"/>
        <w:outlineLvl w:val="0"/>
        <w:rPr>
          <w:rFonts w:cstheme="minorHAnsi"/>
          <w:b/>
          <w:bCs/>
          <w:color w:val="002060"/>
          <w:sz w:val="22"/>
          <w:szCs w:val="22"/>
        </w:rPr>
      </w:pPr>
      <w:r w:rsidRPr="002F32A3">
        <w:rPr>
          <w:rFonts w:cstheme="minorHAnsi"/>
          <w:b/>
          <w:bCs/>
          <w:color w:val="002060"/>
          <w:sz w:val="22"/>
          <w:szCs w:val="22"/>
        </w:rPr>
        <w:lastRenderedPageBreak/>
        <w:t xml:space="preserve">Strand 2. </w:t>
      </w:r>
      <w:r w:rsidRPr="002F32A3">
        <w:rPr>
          <w:rFonts w:cstheme="minorHAnsi"/>
          <w:b/>
          <w:bCs/>
          <w:color w:val="002060"/>
          <w:sz w:val="22"/>
          <w:szCs w:val="22"/>
        </w:rPr>
        <w:tab/>
        <w:t>Animal Science</w:t>
      </w:r>
    </w:p>
    <w:p w14:paraId="56ACF0AB" w14:textId="77777777" w:rsidR="00D05077" w:rsidRPr="002F32A3" w:rsidRDefault="00D05077" w:rsidP="00D05077">
      <w:pPr>
        <w:ind w:left="1620"/>
        <w:rPr>
          <w:rFonts w:cstheme="minorHAnsi"/>
          <w:bCs/>
          <w:sz w:val="22"/>
          <w:szCs w:val="22"/>
        </w:rPr>
      </w:pPr>
      <w:r w:rsidRPr="002F32A3">
        <w:rPr>
          <w:rFonts w:cstheme="minorHAnsi"/>
          <w:bCs/>
          <w:sz w:val="22"/>
          <w:szCs w:val="22"/>
        </w:rPr>
        <w:t>Learners apply principles of animal anatomy, physiology, genetics, behavior, nutrition and production to the research and development, selection and reproduction, health and management of animals in domestic and natural environments.</w:t>
      </w:r>
    </w:p>
    <w:p w14:paraId="4399BC8B" w14:textId="77777777" w:rsidR="00D05077" w:rsidRPr="002F32A3" w:rsidRDefault="00D05077" w:rsidP="00D05077">
      <w:pPr>
        <w:ind w:left="1620" w:hanging="1620"/>
        <w:rPr>
          <w:b/>
          <w:sz w:val="22"/>
          <w:szCs w:val="22"/>
        </w:rPr>
      </w:pPr>
    </w:p>
    <w:p w14:paraId="7BE2F3F6" w14:textId="77777777" w:rsidR="00D05077" w:rsidRPr="002F32A3" w:rsidRDefault="00D05077" w:rsidP="00D05077">
      <w:pPr>
        <w:ind w:left="1620" w:hanging="1620"/>
        <w:rPr>
          <w:b/>
          <w:bCs/>
          <w:sz w:val="22"/>
          <w:szCs w:val="22"/>
        </w:rPr>
      </w:pPr>
      <w:r w:rsidRPr="002F32A3">
        <w:rPr>
          <w:b/>
          <w:sz w:val="22"/>
          <w:szCs w:val="22"/>
        </w:rPr>
        <w:t>Outcome:  2</w:t>
      </w:r>
      <w:r w:rsidRPr="002F32A3">
        <w:rPr>
          <w:b/>
          <w:bCs/>
          <w:sz w:val="22"/>
          <w:szCs w:val="22"/>
        </w:rPr>
        <w:t xml:space="preserve">.1. </w:t>
      </w:r>
      <w:r w:rsidRPr="002F32A3">
        <w:rPr>
          <w:b/>
          <w:bCs/>
          <w:sz w:val="22"/>
          <w:szCs w:val="22"/>
        </w:rPr>
        <w:tab/>
        <w:t>Nutrition</w:t>
      </w:r>
    </w:p>
    <w:p w14:paraId="4CB631E8" w14:textId="7906C910" w:rsidR="00D05077" w:rsidRPr="002F32A3" w:rsidRDefault="00D05077" w:rsidP="00D05077">
      <w:pPr>
        <w:ind w:left="1620" w:hanging="1620"/>
        <w:rPr>
          <w:sz w:val="22"/>
          <w:szCs w:val="22"/>
        </w:rPr>
      </w:pPr>
      <w:r w:rsidRPr="002F32A3">
        <w:rPr>
          <w:b/>
          <w:bCs/>
          <w:sz w:val="22"/>
          <w:szCs w:val="22"/>
        </w:rPr>
        <w:tab/>
      </w:r>
      <w:r w:rsidRPr="002F32A3">
        <w:rPr>
          <w:sz w:val="22"/>
          <w:szCs w:val="22"/>
        </w:rPr>
        <w:t>Analyze, formulate, prepare and administer a ration for a population of specific animal species based</w:t>
      </w:r>
      <w:r w:rsidRPr="002F32A3">
        <w:rPr>
          <w:bCs/>
          <w:sz w:val="22"/>
          <w:szCs w:val="22"/>
        </w:rPr>
        <w:t xml:space="preserve"> </w:t>
      </w:r>
      <w:r w:rsidRPr="002F32A3">
        <w:rPr>
          <w:sz w:val="22"/>
          <w:szCs w:val="22"/>
        </w:rPr>
        <w:t>on economics, nutrition and availability of</w:t>
      </w:r>
      <w:r w:rsidR="25E1DB7D" w:rsidRPr="002F32A3">
        <w:rPr>
          <w:sz w:val="22"/>
          <w:szCs w:val="22"/>
        </w:rPr>
        <w:t xml:space="preserve"> </w:t>
      </w:r>
      <w:r w:rsidRPr="002F32A3">
        <w:rPr>
          <w:sz w:val="22"/>
          <w:szCs w:val="22"/>
        </w:rPr>
        <w:t>feedstuffs</w:t>
      </w:r>
      <w:r w:rsidRPr="002F32A3">
        <w:rPr>
          <w:bCs/>
          <w:sz w:val="22"/>
          <w:szCs w:val="22"/>
        </w:rPr>
        <w:t xml:space="preserve"> </w:t>
      </w:r>
      <w:r w:rsidRPr="002F32A3">
        <w:rPr>
          <w:sz w:val="22"/>
          <w:szCs w:val="22"/>
        </w:rPr>
        <w:t xml:space="preserve">and evaluate the feed's effects on </w:t>
      </w:r>
      <w:r w:rsidR="66076363" w:rsidRPr="002F32A3">
        <w:rPr>
          <w:sz w:val="22"/>
          <w:szCs w:val="22"/>
        </w:rPr>
        <w:t>animals</w:t>
      </w:r>
      <w:r w:rsidR="13B998BB" w:rsidRPr="002F32A3">
        <w:rPr>
          <w:sz w:val="22"/>
          <w:szCs w:val="22"/>
        </w:rPr>
        <w:t>,</w:t>
      </w:r>
      <w:r w:rsidR="66076363" w:rsidRPr="002F32A3">
        <w:rPr>
          <w:sz w:val="22"/>
          <w:szCs w:val="22"/>
        </w:rPr>
        <w:t xml:space="preserve"> and</w:t>
      </w:r>
      <w:r w:rsidRPr="002F32A3">
        <w:rPr>
          <w:sz w:val="22"/>
          <w:szCs w:val="22"/>
        </w:rPr>
        <w:t xml:space="preserve"> animal products.</w:t>
      </w:r>
    </w:p>
    <w:p w14:paraId="04A56FC5" w14:textId="77777777" w:rsidR="00D05077" w:rsidRPr="002F32A3" w:rsidRDefault="00D05077" w:rsidP="00D05077">
      <w:pPr>
        <w:ind w:left="1620" w:hanging="1620"/>
        <w:rPr>
          <w:b/>
          <w:sz w:val="22"/>
          <w:szCs w:val="22"/>
        </w:rPr>
      </w:pPr>
      <w:r w:rsidRPr="002F32A3">
        <w:rPr>
          <w:b/>
          <w:sz w:val="22"/>
          <w:szCs w:val="22"/>
        </w:rPr>
        <w:t xml:space="preserve">Competencies </w:t>
      </w:r>
    </w:p>
    <w:p w14:paraId="57FA306F" w14:textId="38365194" w:rsidR="00D05077" w:rsidRPr="002F32A3" w:rsidRDefault="00D05077" w:rsidP="005A4BA8">
      <w:pPr>
        <w:ind w:left="907" w:hanging="907"/>
        <w:rPr>
          <w:bCs/>
          <w:sz w:val="22"/>
          <w:szCs w:val="22"/>
        </w:rPr>
      </w:pPr>
      <w:r w:rsidRPr="002F32A3">
        <w:rPr>
          <w:bCs/>
          <w:sz w:val="22"/>
          <w:szCs w:val="22"/>
        </w:rPr>
        <w:t xml:space="preserve">2.1.2.      </w:t>
      </w:r>
      <w:r w:rsidR="005A4BA8" w:rsidRPr="002F32A3">
        <w:rPr>
          <w:bCs/>
          <w:sz w:val="22"/>
          <w:szCs w:val="22"/>
        </w:rPr>
        <w:tab/>
      </w:r>
      <w:r w:rsidRPr="002F32A3">
        <w:rPr>
          <w:bCs/>
          <w:sz w:val="22"/>
          <w:szCs w:val="22"/>
        </w:rPr>
        <w:t>Describe the role of nutrients and nutritional requirements of different animal life processes and species.</w:t>
      </w:r>
    </w:p>
    <w:p w14:paraId="3420F7C7" w14:textId="685E442E" w:rsidR="00D05077" w:rsidRPr="002F32A3" w:rsidRDefault="00D05077" w:rsidP="005A4BA8">
      <w:pPr>
        <w:ind w:left="907" w:hanging="907"/>
        <w:rPr>
          <w:sz w:val="22"/>
          <w:szCs w:val="22"/>
        </w:rPr>
      </w:pPr>
      <w:r w:rsidRPr="002F32A3">
        <w:rPr>
          <w:sz w:val="22"/>
          <w:szCs w:val="22"/>
        </w:rPr>
        <w:t>2.1.4</w:t>
      </w:r>
      <w:r w:rsidR="007C593B" w:rsidRPr="002F32A3">
        <w:rPr>
          <w:sz w:val="22"/>
          <w:szCs w:val="22"/>
        </w:rPr>
        <w:t>.</w:t>
      </w:r>
      <w:r w:rsidRPr="002F32A3">
        <w:rPr>
          <w:sz w:val="22"/>
          <w:szCs w:val="22"/>
        </w:rPr>
        <w:t xml:space="preserve">       </w:t>
      </w:r>
      <w:r w:rsidR="005A4BA8" w:rsidRPr="002F32A3">
        <w:rPr>
          <w:sz w:val="22"/>
          <w:szCs w:val="22"/>
        </w:rPr>
        <w:tab/>
      </w:r>
      <w:r w:rsidRPr="002F32A3">
        <w:rPr>
          <w:sz w:val="22"/>
          <w:szCs w:val="22"/>
        </w:rPr>
        <w:t>Identify and address major nutrient deficiency and toxicity symptoms.</w:t>
      </w:r>
    </w:p>
    <w:p w14:paraId="6FCE64E2" w14:textId="77777777" w:rsidR="00D05077" w:rsidRPr="002F32A3" w:rsidRDefault="00D05077" w:rsidP="005A4BA8">
      <w:pPr>
        <w:ind w:left="907" w:hanging="907"/>
        <w:rPr>
          <w:sz w:val="22"/>
          <w:szCs w:val="22"/>
        </w:rPr>
      </w:pPr>
      <w:r w:rsidRPr="002F32A3">
        <w:rPr>
          <w:sz w:val="22"/>
          <w:szCs w:val="22"/>
        </w:rPr>
        <w:t xml:space="preserve">2.1.6. </w:t>
      </w:r>
      <w:r w:rsidRPr="002F32A3">
        <w:rPr>
          <w:sz w:val="22"/>
          <w:szCs w:val="22"/>
        </w:rPr>
        <w:tab/>
        <w:t>Formulate and prepare rations and diets for different stages of an animal’s life.</w:t>
      </w:r>
    </w:p>
    <w:p w14:paraId="5C0118E7" w14:textId="77777777" w:rsidR="00D05077" w:rsidRPr="002F32A3" w:rsidRDefault="00D05077" w:rsidP="005A4BA8">
      <w:pPr>
        <w:ind w:left="907" w:hanging="907"/>
        <w:rPr>
          <w:sz w:val="22"/>
          <w:szCs w:val="22"/>
        </w:rPr>
      </w:pPr>
      <w:r w:rsidRPr="002F32A3">
        <w:rPr>
          <w:sz w:val="22"/>
          <w:szCs w:val="22"/>
        </w:rPr>
        <w:t xml:space="preserve">2.1.7. </w:t>
      </w:r>
      <w:r w:rsidRPr="002F32A3">
        <w:rPr>
          <w:sz w:val="22"/>
          <w:szCs w:val="22"/>
        </w:rPr>
        <w:tab/>
        <w:t>Calculate performance indicators (feed efficiency, average daily gain, minimum energy required) in relation to the cost, quality and availability of feeds.</w:t>
      </w:r>
    </w:p>
    <w:p w14:paraId="312537DA" w14:textId="340AFFEF" w:rsidR="00D05077" w:rsidRPr="002F32A3" w:rsidRDefault="00D05077" w:rsidP="005A4BA8">
      <w:pPr>
        <w:ind w:left="907" w:hanging="907"/>
        <w:rPr>
          <w:sz w:val="22"/>
          <w:szCs w:val="22"/>
        </w:rPr>
      </w:pPr>
      <w:r w:rsidRPr="002F32A3">
        <w:rPr>
          <w:sz w:val="22"/>
          <w:szCs w:val="22"/>
        </w:rPr>
        <w:t xml:space="preserve">2.1.8. </w:t>
      </w:r>
      <w:r w:rsidRPr="002F32A3">
        <w:rPr>
          <w:sz w:val="22"/>
          <w:szCs w:val="22"/>
        </w:rPr>
        <w:tab/>
        <w:t xml:space="preserve">Select and determine </w:t>
      </w:r>
      <w:r w:rsidR="005A4BA8" w:rsidRPr="002F32A3">
        <w:rPr>
          <w:sz w:val="22"/>
          <w:szCs w:val="22"/>
        </w:rPr>
        <w:t>the feeding</w:t>
      </w:r>
      <w:r w:rsidRPr="002F32A3">
        <w:rPr>
          <w:sz w:val="22"/>
          <w:szCs w:val="22"/>
        </w:rPr>
        <w:t xml:space="preserve"> and watering practices and systems, based on the animal population, purpose and requirement.</w:t>
      </w:r>
    </w:p>
    <w:p w14:paraId="5603C859" w14:textId="77777777" w:rsidR="005A4BA8" w:rsidRPr="002F32A3" w:rsidRDefault="005A4BA8" w:rsidP="00D05077">
      <w:pPr>
        <w:ind w:left="1620" w:hanging="1620"/>
        <w:rPr>
          <w:b/>
          <w:sz w:val="22"/>
          <w:szCs w:val="22"/>
        </w:rPr>
      </w:pPr>
    </w:p>
    <w:p w14:paraId="3AC3DB91" w14:textId="16E47907" w:rsidR="00D05077" w:rsidRPr="002F32A3" w:rsidRDefault="00D05077" w:rsidP="00D05077">
      <w:pPr>
        <w:ind w:left="1620" w:hanging="1620"/>
        <w:rPr>
          <w:b/>
          <w:bCs/>
          <w:sz w:val="22"/>
          <w:szCs w:val="22"/>
        </w:rPr>
      </w:pPr>
      <w:r w:rsidRPr="002F32A3">
        <w:rPr>
          <w:b/>
          <w:sz w:val="22"/>
          <w:szCs w:val="22"/>
        </w:rPr>
        <w:t>Outcome:  2</w:t>
      </w:r>
      <w:r w:rsidRPr="002F32A3">
        <w:rPr>
          <w:b/>
          <w:bCs/>
          <w:sz w:val="22"/>
          <w:szCs w:val="22"/>
        </w:rPr>
        <w:t xml:space="preserve">.3. </w:t>
      </w:r>
      <w:r w:rsidRPr="002F32A3">
        <w:rPr>
          <w:b/>
          <w:bCs/>
          <w:sz w:val="22"/>
          <w:szCs w:val="22"/>
        </w:rPr>
        <w:tab/>
        <w:t>Care and Management</w:t>
      </w:r>
    </w:p>
    <w:p w14:paraId="06CB295D" w14:textId="77777777" w:rsidR="00D05077" w:rsidRPr="002F32A3" w:rsidRDefault="00D05077" w:rsidP="00D05077">
      <w:pPr>
        <w:ind w:left="1620" w:hanging="1620"/>
        <w:rPr>
          <w:bCs/>
          <w:sz w:val="22"/>
          <w:szCs w:val="22"/>
        </w:rPr>
      </w:pPr>
      <w:r w:rsidRPr="002F32A3">
        <w:rPr>
          <w:b/>
          <w:bCs/>
          <w:sz w:val="22"/>
          <w:szCs w:val="22"/>
        </w:rPr>
        <w:tab/>
      </w:r>
      <w:r w:rsidRPr="002F32A3">
        <w:rPr>
          <w:bCs/>
          <w:sz w:val="22"/>
          <w:szCs w:val="22"/>
        </w:rPr>
        <w:t>Apply animal care, management and record procedures to ensure husbandry and welfare, including managing environmental conditions to ensure health and performance.</w:t>
      </w:r>
    </w:p>
    <w:p w14:paraId="3AFE868A" w14:textId="77777777" w:rsidR="00D05077" w:rsidRPr="002F32A3" w:rsidRDefault="00D05077" w:rsidP="00D05077">
      <w:pPr>
        <w:ind w:left="1620" w:hanging="1620"/>
        <w:rPr>
          <w:b/>
          <w:sz w:val="22"/>
          <w:szCs w:val="22"/>
        </w:rPr>
      </w:pPr>
      <w:r w:rsidRPr="002F32A3">
        <w:rPr>
          <w:b/>
          <w:sz w:val="22"/>
          <w:szCs w:val="22"/>
        </w:rPr>
        <w:t xml:space="preserve">Competencies </w:t>
      </w:r>
    </w:p>
    <w:p w14:paraId="517C26FC" w14:textId="77777777" w:rsidR="00D05077" w:rsidRPr="002F32A3" w:rsidRDefault="00D05077" w:rsidP="00D05077">
      <w:pPr>
        <w:ind w:left="900" w:hanging="900"/>
        <w:rPr>
          <w:sz w:val="22"/>
          <w:szCs w:val="22"/>
        </w:rPr>
      </w:pPr>
      <w:r w:rsidRPr="002F32A3">
        <w:rPr>
          <w:sz w:val="22"/>
          <w:szCs w:val="22"/>
        </w:rPr>
        <w:t xml:space="preserve">2.3.1. </w:t>
      </w:r>
      <w:r w:rsidRPr="002F32A3">
        <w:rPr>
          <w:sz w:val="22"/>
          <w:szCs w:val="22"/>
        </w:rPr>
        <w:tab/>
        <w:t>Identify species-specific terminology (gender, age, reproductive status).</w:t>
      </w:r>
    </w:p>
    <w:p w14:paraId="22F07CFF" w14:textId="77777777" w:rsidR="00D05077" w:rsidRPr="002F32A3" w:rsidRDefault="00D05077" w:rsidP="00D05077">
      <w:pPr>
        <w:ind w:left="900" w:hanging="900"/>
        <w:rPr>
          <w:sz w:val="22"/>
          <w:szCs w:val="22"/>
        </w:rPr>
      </w:pPr>
      <w:r w:rsidRPr="002F32A3">
        <w:rPr>
          <w:sz w:val="22"/>
          <w:szCs w:val="22"/>
        </w:rPr>
        <w:t xml:space="preserve">2.3.2. </w:t>
      </w:r>
      <w:r w:rsidRPr="002F32A3">
        <w:rPr>
          <w:sz w:val="22"/>
          <w:szCs w:val="22"/>
        </w:rPr>
        <w:tab/>
        <w:t>Identify, classify, evaluate and select animal species or breeds for a desired outcome.</w:t>
      </w:r>
    </w:p>
    <w:p w14:paraId="7EF8083E" w14:textId="77777777" w:rsidR="00D05077" w:rsidRPr="002F32A3" w:rsidRDefault="00D05077" w:rsidP="00D05077">
      <w:pPr>
        <w:ind w:left="900" w:hanging="900"/>
        <w:rPr>
          <w:sz w:val="22"/>
          <w:szCs w:val="22"/>
        </w:rPr>
      </w:pPr>
      <w:r w:rsidRPr="002F32A3">
        <w:rPr>
          <w:sz w:val="22"/>
          <w:szCs w:val="22"/>
        </w:rPr>
        <w:t xml:space="preserve">2.3.3. </w:t>
      </w:r>
      <w:r w:rsidRPr="002F32A3">
        <w:rPr>
          <w:sz w:val="22"/>
          <w:szCs w:val="22"/>
        </w:rPr>
        <w:tab/>
        <w:t>Determine the biotic and abiotic factors (e.g., air, ventilation) that impact the animals’ environment.</w:t>
      </w:r>
    </w:p>
    <w:p w14:paraId="0C6128EA" w14:textId="77777777" w:rsidR="00D05077" w:rsidRPr="002F32A3" w:rsidRDefault="00D05077" w:rsidP="00D05077">
      <w:pPr>
        <w:ind w:left="900" w:hanging="900"/>
        <w:rPr>
          <w:sz w:val="22"/>
          <w:szCs w:val="22"/>
        </w:rPr>
      </w:pPr>
      <w:r w:rsidRPr="002F32A3">
        <w:rPr>
          <w:sz w:val="22"/>
          <w:szCs w:val="22"/>
        </w:rPr>
        <w:t xml:space="preserve">2.3.4. </w:t>
      </w:r>
      <w:r w:rsidRPr="002F32A3">
        <w:rPr>
          <w:sz w:val="22"/>
          <w:szCs w:val="22"/>
        </w:rPr>
        <w:tab/>
        <w:t>Apply concepts of pest control and nuisance animal control, sanitation, and disinfection procedures for animals' care and management.</w:t>
      </w:r>
    </w:p>
    <w:p w14:paraId="066B4C30" w14:textId="4377AA1C" w:rsidR="00D05077" w:rsidRPr="002F32A3" w:rsidRDefault="00D05077" w:rsidP="00D05077">
      <w:pPr>
        <w:ind w:left="900" w:hanging="900"/>
        <w:rPr>
          <w:sz w:val="22"/>
          <w:szCs w:val="22"/>
        </w:rPr>
      </w:pPr>
      <w:r w:rsidRPr="002F32A3">
        <w:rPr>
          <w:sz w:val="22"/>
          <w:szCs w:val="22"/>
        </w:rPr>
        <w:t xml:space="preserve">2.3.5. </w:t>
      </w:r>
      <w:r w:rsidRPr="002F32A3">
        <w:rPr>
          <w:sz w:val="22"/>
          <w:szCs w:val="22"/>
        </w:rPr>
        <w:tab/>
        <w:t xml:space="preserve">Perform species-specific animal identification techniques for </w:t>
      </w:r>
      <w:r w:rsidR="00AD6A6F" w:rsidRPr="002F32A3">
        <w:rPr>
          <w:sz w:val="22"/>
          <w:szCs w:val="22"/>
        </w:rPr>
        <w:t>traceability</w:t>
      </w:r>
      <w:r w:rsidRPr="002F32A3">
        <w:rPr>
          <w:sz w:val="22"/>
          <w:szCs w:val="22"/>
        </w:rPr>
        <w:t xml:space="preserve"> and records.</w:t>
      </w:r>
    </w:p>
    <w:p w14:paraId="5D56833C" w14:textId="77777777" w:rsidR="00D05077" w:rsidRPr="002F32A3" w:rsidRDefault="00D05077" w:rsidP="00D05077">
      <w:pPr>
        <w:ind w:left="900" w:hanging="900"/>
        <w:rPr>
          <w:sz w:val="22"/>
          <w:szCs w:val="22"/>
        </w:rPr>
      </w:pPr>
      <w:r w:rsidRPr="002F32A3">
        <w:rPr>
          <w:sz w:val="22"/>
          <w:szCs w:val="22"/>
        </w:rPr>
        <w:t xml:space="preserve">2.3.6. </w:t>
      </w:r>
      <w:r w:rsidRPr="002F32A3">
        <w:rPr>
          <w:sz w:val="22"/>
          <w:szCs w:val="22"/>
        </w:rPr>
        <w:tab/>
        <w:t>Calculate a facility or habitat's carrying capacity and its impact on animal health.</w:t>
      </w:r>
    </w:p>
    <w:p w14:paraId="5AF57EAB" w14:textId="77777777" w:rsidR="00D05077" w:rsidRPr="002F32A3" w:rsidRDefault="00D05077" w:rsidP="00D05077">
      <w:pPr>
        <w:ind w:left="900" w:hanging="900"/>
        <w:rPr>
          <w:sz w:val="22"/>
          <w:szCs w:val="22"/>
        </w:rPr>
      </w:pPr>
      <w:r w:rsidRPr="002F32A3">
        <w:rPr>
          <w:sz w:val="22"/>
          <w:szCs w:val="22"/>
        </w:rPr>
        <w:t xml:space="preserve">2.3.7. </w:t>
      </w:r>
      <w:r w:rsidRPr="002F32A3">
        <w:rPr>
          <w:sz w:val="22"/>
          <w:szCs w:val="22"/>
        </w:rPr>
        <w:tab/>
        <w:t>Identify and recognize predator-prey relationships and implement control measures.</w:t>
      </w:r>
    </w:p>
    <w:p w14:paraId="17095937" w14:textId="77777777" w:rsidR="00D05077" w:rsidRPr="002F32A3" w:rsidRDefault="00D05077" w:rsidP="00D05077">
      <w:pPr>
        <w:ind w:left="900" w:hanging="900"/>
        <w:rPr>
          <w:sz w:val="22"/>
          <w:szCs w:val="22"/>
        </w:rPr>
      </w:pPr>
      <w:r w:rsidRPr="002F32A3">
        <w:rPr>
          <w:sz w:val="22"/>
          <w:szCs w:val="22"/>
        </w:rPr>
        <w:t xml:space="preserve">2.3.8. </w:t>
      </w:r>
      <w:r w:rsidRPr="002F32A3">
        <w:rPr>
          <w:sz w:val="22"/>
          <w:szCs w:val="22"/>
        </w:rPr>
        <w:tab/>
        <w:t>Evaluate and perform animal care procedures aligned with industry standards throughout the life of the animal.</w:t>
      </w:r>
    </w:p>
    <w:p w14:paraId="5CB04674" w14:textId="77777777" w:rsidR="00D05077" w:rsidRPr="002F32A3" w:rsidRDefault="00D05077" w:rsidP="00D05077">
      <w:pPr>
        <w:ind w:left="900" w:hanging="900"/>
        <w:rPr>
          <w:sz w:val="22"/>
          <w:szCs w:val="22"/>
        </w:rPr>
      </w:pPr>
      <w:r w:rsidRPr="002F32A3">
        <w:rPr>
          <w:sz w:val="22"/>
          <w:szCs w:val="22"/>
        </w:rPr>
        <w:t xml:space="preserve">2.3.9. </w:t>
      </w:r>
      <w:r w:rsidRPr="002F32A3">
        <w:rPr>
          <w:sz w:val="22"/>
          <w:szCs w:val="22"/>
        </w:rPr>
        <w:tab/>
        <w:t>Monitor and evaluate the quality of an animal's habitat and implement corrective methods as needed.</w:t>
      </w:r>
    </w:p>
    <w:p w14:paraId="718BC82C" w14:textId="77777777" w:rsidR="00D05077" w:rsidRPr="002F32A3" w:rsidRDefault="00D05077" w:rsidP="00D05077">
      <w:pPr>
        <w:ind w:left="900" w:hanging="900"/>
        <w:rPr>
          <w:sz w:val="22"/>
          <w:szCs w:val="22"/>
        </w:rPr>
      </w:pPr>
      <w:r w:rsidRPr="002F32A3">
        <w:rPr>
          <w:sz w:val="22"/>
          <w:szCs w:val="22"/>
        </w:rPr>
        <w:t xml:space="preserve">2.3.10. </w:t>
      </w:r>
      <w:r w:rsidRPr="002F32A3">
        <w:rPr>
          <w:sz w:val="22"/>
          <w:szCs w:val="22"/>
        </w:rPr>
        <w:tab/>
        <w:t>Recognize common restraints and tack devices for handling including their use and adjustments.</w:t>
      </w:r>
    </w:p>
    <w:p w14:paraId="1A8B3FBD" w14:textId="77777777" w:rsidR="00D05077" w:rsidRPr="002F32A3" w:rsidRDefault="00D05077" w:rsidP="00D05077">
      <w:pPr>
        <w:ind w:left="900" w:hanging="900"/>
        <w:rPr>
          <w:sz w:val="22"/>
          <w:szCs w:val="22"/>
        </w:rPr>
      </w:pPr>
      <w:r w:rsidRPr="002F32A3">
        <w:rPr>
          <w:sz w:val="22"/>
          <w:szCs w:val="22"/>
        </w:rPr>
        <w:t xml:space="preserve">2.3.11. </w:t>
      </w:r>
      <w:r w:rsidRPr="002F32A3">
        <w:rPr>
          <w:sz w:val="22"/>
          <w:szCs w:val="22"/>
        </w:rPr>
        <w:tab/>
        <w:t>Groom animals through brushing, bathing and therapeutic treatments.</w:t>
      </w:r>
    </w:p>
    <w:p w14:paraId="6B1903F5" w14:textId="08E73206" w:rsidR="00D05077" w:rsidRPr="002F32A3" w:rsidRDefault="00D05077" w:rsidP="00D05077">
      <w:pPr>
        <w:ind w:left="900" w:hanging="900"/>
        <w:rPr>
          <w:sz w:val="22"/>
          <w:szCs w:val="22"/>
        </w:rPr>
      </w:pPr>
      <w:r w:rsidRPr="002F32A3">
        <w:rPr>
          <w:sz w:val="22"/>
          <w:szCs w:val="22"/>
        </w:rPr>
        <w:t xml:space="preserve">2.3.12.     </w:t>
      </w:r>
      <w:r w:rsidR="000665D3">
        <w:rPr>
          <w:sz w:val="22"/>
          <w:szCs w:val="22"/>
        </w:rPr>
        <w:tab/>
      </w:r>
      <w:r w:rsidRPr="002F32A3">
        <w:rPr>
          <w:sz w:val="22"/>
          <w:szCs w:val="22"/>
        </w:rPr>
        <w:t>Assess the nails and hooves of animals and understand the practice of trimming and treating for specific species.</w:t>
      </w:r>
    </w:p>
    <w:p w14:paraId="39B9C717" w14:textId="2876C47B" w:rsidR="00D05077" w:rsidRPr="002F32A3" w:rsidRDefault="00D05077" w:rsidP="00D05077">
      <w:pPr>
        <w:ind w:left="900" w:hanging="900"/>
        <w:rPr>
          <w:sz w:val="22"/>
          <w:szCs w:val="22"/>
        </w:rPr>
      </w:pPr>
      <w:r w:rsidRPr="002F32A3">
        <w:rPr>
          <w:sz w:val="22"/>
          <w:szCs w:val="22"/>
        </w:rPr>
        <w:t xml:space="preserve">2.3.14.    </w:t>
      </w:r>
      <w:r w:rsidR="000665D3">
        <w:rPr>
          <w:sz w:val="22"/>
          <w:szCs w:val="22"/>
        </w:rPr>
        <w:tab/>
      </w:r>
      <w:r w:rsidRPr="002F32A3">
        <w:rPr>
          <w:sz w:val="22"/>
          <w:szCs w:val="22"/>
        </w:rPr>
        <w:t>Identify and recognize normal and abnormal dental structures and conditions.</w:t>
      </w:r>
    </w:p>
    <w:p w14:paraId="27178537" w14:textId="77777777" w:rsidR="00D05077" w:rsidRPr="002F32A3" w:rsidRDefault="00D05077" w:rsidP="00D05077">
      <w:pPr>
        <w:ind w:left="900" w:hanging="900"/>
        <w:rPr>
          <w:sz w:val="22"/>
          <w:szCs w:val="22"/>
        </w:rPr>
      </w:pPr>
    </w:p>
    <w:p w14:paraId="29826E3F" w14:textId="77777777" w:rsidR="0005690F" w:rsidRDefault="0005690F">
      <w:pPr>
        <w:rPr>
          <w:b/>
          <w:sz w:val="22"/>
          <w:szCs w:val="22"/>
        </w:rPr>
      </w:pPr>
      <w:r>
        <w:rPr>
          <w:b/>
          <w:sz w:val="22"/>
          <w:szCs w:val="22"/>
        </w:rPr>
        <w:br w:type="page"/>
      </w:r>
    </w:p>
    <w:p w14:paraId="4C5E49E0" w14:textId="70F2B123" w:rsidR="00D05077" w:rsidRPr="002F32A3" w:rsidRDefault="00D05077" w:rsidP="00D05077">
      <w:pPr>
        <w:ind w:left="1620" w:hanging="1620"/>
        <w:rPr>
          <w:b/>
          <w:bCs/>
          <w:sz w:val="22"/>
          <w:szCs w:val="22"/>
        </w:rPr>
      </w:pPr>
      <w:r w:rsidRPr="002F32A3">
        <w:rPr>
          <w:b/>
          <w:sz w:val="22"/>
          <w:szCs w:val="22"/>
        </w:rPr>
        <w:lastRenderedPageBreak/>
        <w:t>Outcome:  2</w:t>
      </w:r>
      <w:r w:rsidRPr="002F32A3">
        <w:rPr>
          <w:b/>
          <w:bCs/>
          <w:sz w:val="22"/>
          <w:szCs w:val="22"/>
        </w:rPr>
        <w:t xml:space="preserve">.4. </w:t>
      </w:r>
      <w:r w:rsidRPr="002F32A3">
        <w:rPr>
          <w:b/>
          <w:bCs/>
          <w:sz w:val="22"/>
          <w:szCs w:val="22"/>
        </w:rPr>
        <w:tab/>
        <w:t>Recognizing Diseases and Disorders</w:t>
      </w:r>
    </w:p>
    <w:p w14:paraId="5844E75F" w14:textId="77777777" w:rsidR="00D05077" w:rsidRPr="002F32A3" w:rsidRDefault="00D05077" w:rsidP="00D05077">
      <w:pPr>
        <w:ind w:left="1620" w:hanging="1620"/>
        <w:rPr>
          <w:bCs/>
          <w:sz w:val="22"/>
          <w:szCs w:val="22"/>
        </w:rPr>
      </w:pPr>
      <w:r w:rsidRPr="002F32A3">
        <w:rPr>
          <w:b/>
          <w:bCs/>
          <w:sz w:val="22"/>
          <w:szCs w:val="22"/>
        </w:rPr>
        <w:tab/>
      </w:r>
      <w:r w:rsidRPr="002F32A3">
        <w:rPr>
          <w:bCs/>
          <w:sz w:val="22"/>
          <w:szCs w:val="22"/>
        </w:rPr>
        <w:t>Evaluate animal conditions for species-specific diseases and disorders to assess an animal’s health and welfare.</w:t>
      </w:r>
    </w:p>
    <w:p w14:paraId="666D0EE9" w14:textId="77777777" w:rsidR="00D05077" w:rsidRPr="002F32A3" w:rsidRDefault="00D05077" w:rsidP="00D05077">
      <w:pPr>
        <w:ind w:left="1620" w:hanging="1620"/>
        <w:rPr>
          <w:b/>
          <w:sz w:val="22"/>
          <w:szCs w:val="22"/>
        </w:rPr>
      </w:pPr>
      <w:r w:rsidRPr="002F32A3">
        <w:rPr>
          <w:b/>
          <w:sz w:val="22"/>
          <w:szCs w:val="22"/>
        </w:rPr>
        <w:t xml:space="preserve">Competencies </w:t>
      </w:r>
    </w:p>
    <w:p w14:paraId="00E1F3F7" w14:textId="77777777" w:rsidR="00D05077" w:rsidRPr="002F32A3" w:rsidRDefault="00D05077" w:rsidP="005A4BA8">
      <w:pPr>
        <w:ind w:left="907" w:hanging="907"/>
        <w:rPr>
          <w:sz w:val="22"/>
          <w:szCs w:val="22"/>
        </w:rPr>
      </w:pPr>
      <w:r w:rsidRPr="002F32A3">
        <w:rPr>
          <w:sz w:val="22"/>
          <w:szCs w:val="22"/>
        </w:rPr>
        <w:t xml:space="preserve">2.4.2. </w:t>
      </w:r>
      <w:r w:rsidRPr="002F32A3">
        <w:rPr>
          <w:sz w:val="22"/>
          <w:szCs w:val="22"/>
        </w:rPr>
        <w:tab/>
        <w:t>Identify abnormalities in the skeleton, body form and functions and identify associated symptoms.</w:t>
      </w:r>
    </w:p>
    <w:p w14:paraId="7758ECBF" w14:textId="7D2FA47E" w:rsidR="00D05077" w:rsidRPr="002F32A3" w:rsidRDefault="00D05077" w:rsidP="005A4BA8">
      <w:pPr>
        <w:ind w:left="907" w:hanging="907"/>
        <w:rPr>
          <w:sz w:val="22"/>
          <w:szCs w:val="22"/>
        </w:rPr>
      </w:pPr>
      <w:r w:rsidRPr="002F32A3">
        <w:rPr>
          <w:sz w:val="22"/>
          <w:szCs w:val="22"/>
        </w:rPr>
        <w:t xml:space="preserve">2.4.3.      </w:t>
      </w:r>
      <w:r w:rsidR="005A4BA8" w:rsidRPr="002F32A3">
        <w:rPr>
          <w:sz w:val="22"/>
          <w:szCs w:val="22"/>
        </w:rPr>
        <w:tab/>
      </w:r>
      <w:r w:rsidRPr="002F32A3">
        <w:rPr>
          <w:sz w:val="22"/>
          <w:szCs w:val="22"/>
        </w:rPr>
        <w:t>Describe the clinical signs that are associated with an abnormality caused by environmental factors (e.g. heat stress, standing condition, air quality).</w:t>
      </w:r>
    </w:p>
    <w:p w14:paraId="297F4710" w14:textId="7D262839" w:rsidR="00D05077" w:rsidRPr="002F32A3" w:rsidRDefault="00D05077" w:rsidP="005A4BA8">
      <w:pPr>
        <w:ind w:left="907" w:hanging="907"/>
        <w:rPr>
          <w:sz w:val="22"/>
          <w:szCs w:val="22"/>
        </w:rPr>
      </w:pPr>
      <w:r w:rsidRPr="002F32A3">
        <w:rPr>
          <w:sz w:val="22"/>
          <w:szCs w:val="22"/>
        </w:rPr>
        <w:t>2.4.4</w:t>
      </w:r>
      <w:r w:rsidR="005A4BA8" w:rsidRPr="002F32A3">
        <w:rPr>
          <w:sz w:val="22"/>
          <w:szCs w:val="22"/>
        </w:rPr>
        <w:t>.</w:t>
      </w:r>
      <w:r w:rsidRPr="002F32A3">
        <w:rPr>
          <w:sz w:val="22"/>
          <w:szCs w:val="22"/>
        </w:rPr>
        <w:tab/>
        <w:t>Assess clinical signs of animals and identify diseases caused by microorganisms (e.g., parasites, viruses, bacteria, fungi, protozoa).</w:t>
      </w:r>
    </w:p>
    <w:p w14:paraId="12D5F094" w14:textId="77777777" w:rsidR="00D05077" w:rsidRPr="002F32A3" w:rsidRDefault="00D05077" w:rsidP="005A4BA8">
      <w:pPr>
        <w:ind w:left="907" w:hanging="907"/>
        <w:rPr>
          <w:sz w:val="22"/>
          <w:szCs w:val="22"/>
        </w:rPr>
      </w:pPr>
      <w:r w:rsidRPr="002F32A3">
        <w:rPr>
          <w:sz w:val="22"/>
          <w:szCs w:val="22"/>
        </w:rPr>
        <w:t xml:space="preserve">2.4.5. </w:t>
      </w:r>
      <w:r w:rsidRPr="002F32A3">
        <w:rPr>
          <w:sz w:val="22"/>
          <w:szCs w:val="22"/>
        </w:rPr>
        <w:tab/>
        <w:t>Describe zoonotic diseases and explain the health risk on humans and animals.</w:t>
      </w:r>
    </w:p>
    <w:p w14:paraId="347B2759" w14:textId="27C66D96" w:rsidR="00D05077" w:rsidRPr="002F32A3" w:rsidRDefault="00D05077" w:rsidP="005A4BA8">
      <w:pPr>
        <w:ind w:left="907" w:hanging="907"/>
        <w:rPr>
          <w:sz w:val="22"/>
          <w:szCs w:val="22"/>
        </w:rPr>
      </w:pPr>
      <w:r w:rsidRPr="002F32A3">
        <w:rPr>
          <w:sz w:val="22"/>
          <w:szCs w:val="22"/>
        </w:rPr>
        <w:t xml:space="preserve">2.4.6.      </w:t>
      </w:r>
      <w:r w:rsidR="005A4BA8" w:rsidRPr="002F32A3">
        <w:rPr>
          <w:sz w:val="22"/>
          <w:szCs w:val="22"/>
        </w:rPr>
        <w:tab/>
      </w:r>
      <w:r w:rsidRPr="002F32A3">
        <w:rPr>
          <w:sz w:val="22"/>
          <w:szCs w:val="22"/>
        </w:rPr>
        <w:t>Implement disease prevention methods and procedures including the use of personal protective equipment.</w:t>
      </w:r>
    </w:p>
    <w:p w14:paraId="73A1430B" w14:textId="77777777" w:rsidR="00D05077" w:rsidRPr="002F32A3" w:rsidRDefault="00D05077" w:rsidP="00D05077">
      <w:pPr>
        <w:ind w:left="1620" w:hanging="1620"/>
        <w:rPr>
          <w:b/>
          <w:sz w:val="22"/>
          <w:szCs w:val="22"/>
        </w:rPr>
      </w:pPr>
    </w:p>
    <w:p w14:paraId="0C95E24D" w14:textId="77777777" w:rsidR="00D05077" w:rsidRPr="002F32A3" w:rsidRDefault="00D05077" w:rsidP="00D05077">
      <w:pPr>
        <w:ind w:left="1620" w:hanging="1620"/>
        <w:rPr>
          <w:b/>
          <w:bCs/>
          <w:sz w:val="22"/>
          <w:szCs w:val="22"/>
        </w:rPr>
      </w:pPr>
      <w:r w:rsidRPr="002F32A3">
        <w:rPr>
          <w:b/>
          <w:sz w:val="22"/>
          <w:szCs w:val="22"/>
        </w:rPr>
        <w:t>Outcome:  2</w:t>
      </w:r>
      <w:r w:rsidRPr="002F32A3">
        <w:rPr>
          <w:b/>
          <w:bCs/>
          <w:sz w:val="22"/>
          <w:szCs w:val="22"/>
        </w:rPr>
        <w:t xml:space="preserve">.5 </w:t>
      </w:r>
      <w:r w:rsidRPr="002F32A3">
        <w:rPr>
          <w:b/>
          <w:bCs/>
          <w:sz w:val="22"/>
          <w:szCs w:val="22"/>
        </w:rPr>
        <w:tab/>
        <w:t>Animal Health</w:t>
      </w:r>
    </w:p>
    <w:p w14:paraId="6D176DA0" w14:textId="77777777" w:rsidR="00D05077" w:rsidRPr="002F32A3" w:rsidRDefault="00D05077" w:rsidP="00D05077">
      <w:pPr>
        <w:ind w:left="1620" w:hanging="1620"/>
        <w:rPr>
          <w:sz w:val="22"/>
          <w:szCs w:val="22"/>
        </w:rPr>
      </w:pPr>
      <w:r w:rsidRPr="002F32A3">
        <w:rPr>
          <w:b/>
          <w:bCs/>
          <w:sz w:val="22"/>
          <w:szCs w:val="22"/>
        </w:rPr>
        <w:tab/>
      </w:r>
      <w:r w:rsidRPr="002F32A3">
        <w:rPr>
          <w:sz w:val="22"/>
          <w:szCs w:val="22"/>
        </w:rPr>
        <w:t>Implement preventive measures, treatment and maintenance options for species-specific diseases and disorders to improve an animal’s health and welfare.</w:t>
      </w:r>
    </w:p>
    <w:p w14:paraId="36D5822B" w14:textId="77777777" w:rsidR="00D05077" w:rsidRPr="002F32A3" w:rsidRDefault="00D05077" w:rsidP="00D05077">
      <w:pPr>
        <w:ind w:left="1620" w:hanging="1620"/>
        <w:rPr>
          <w:b/>
          <w:sz w:val="22"/>
          <w:szCs w:val="22"/>
        </w:rPr>
      </w:pPr>
      <w:r w:rsidRPr="002F32A3">
        <w:rPr>
          <w:b/>
          <w:sz w:val="22"/>
          <w:szCs w:val="22"/>
        </w:rPr>
        <w:t xml:space="preserve">Competencies </w:t>
      </w:r>
    </w:p>
    <w:p w14:paraId="37EF8CF4" w14:textId="5CDD4875" w:rsidR="00D05077" w:rsidRPr="002F32A3" w:rsidRDefault="00D05077" w:rsidP="00D05077">
      <w:pPr>
        <w:ind w:left="900" w:hanging="900"/>
        <w:rPr>
          <w:sz w:val="22"/>
          <w:szCs w:val="22"/>
        </w:rPr>
      </w:pPr>
      <w:r w:rsidRPr="002F32A3">
        <w:rPr>
          <w:sz w:val="22"/>
          <w:szCs w:val="22"/>
        </w:rPr>
        <w:t>2.5.3.</w:t>
      </w:r>
      <w:r w:rsidRPr="002F32A3">
        <w:rPr>
          <w:sz w:val="22"/>
          <w:szCs w:val="22"/>
        </w:rPr>
        <w:tab/>
        <w:t>Recognize the preventative measures or treatments needed to maintain animal health.</w:t>
      </w:r>
    </w:p>
    <w:p w14:paraId="7BFF449A" w14:textId="77777777" w:rsidR="00D05077" w:rsidRPr="002F32A3" w:rsidRDefault="00D05077" w:rsidP="00D05077">
      <w:pPr>
        <w:ind w:left="900" w:hanging="900"/>
        <w:rPr>
          <w:sz w:val="22"/>
          <w:szCs w:val="22"/>
        </w:rPr>
      </w:pPr>
    </w:p>
    <w:p w14:paraId="0AF7D198" w14:textId="77777777" w:rsidR="00D05077" w:rsidRPr="002F32A3" w:rsidRDefault="00D05077" w:rsidP="00D05077">
      <w:pPr>
        <w:ind w:left="1620" w:hanging="1620"/>
        <w:rPr>
          <w:b/>
          <w:bCs/>
          <w:sz w:val="22"/>
          <w:szCs w:val="22"/>
        </w:rPr>
      </w:pPr>
      <w:r w:rsidRPr="002F32A3">
        <w:rPr>
          <w:b/>
          <w:sz w:val="22"/>
          <w:szCs w:val="22"/>
        </w:rPr>
        <w:t>Outcome:  2</w:t>
      </w:r>
      <w:r w:rsidRPr="002F32A3">
        <w:rPr>
          <w:b/>
          <w:bCs/>
          <w:sz w:val="22"/>
          <w:szCs w:val="22"/>
        </w:rPr>
        <w:t xml:space="preserve">.6. </w:t>
      </w:r>
      <w:r w:rsidRPr="002F32A3">
        <w:rPr>
          <w:b/>
          <w:bCs/>
          <w:sz w:val="22"/>
          <w:szCs w:val="22"/>
        </w:rPr>
        <w:tab/>
        <w:t>Population Management</w:t>
      </w:r>
    </w:p>
    <w:p w14:paraId="60305B41" w14:textId="77777777" w:rsidR="00D05077" w:rsidRPr="002F32A3" w:rsidRDefault="00D05077" w:rsidP="00D05077">
      <w:pPr>
        <w:ind w:left="1620" w:hanging="1620"/>
        <w:rPr>
          <w:bCs/>
          <w:sz w:val="22"/>
          <w:szCs w:val="22"/>
        </w:rPr>
      </w:pPr>
      <w:r w:rsidRPr="002F32A3">
        <w:rPr>
          <w:b/>
          <w:bCs/>
          <w:sz w:val="22"/>
          <w:szCs w:val="22"/>
        </w:rPr>
        <w:tab/>
      </w:r>
      <w:r w:rsidRPr="002F32A3">
        <w:rPr>
          <w:bCs/>
          <w:sz w:val="22"/>
          <w:szCs w:val="22"/>
        </w:rPr>
        <w:t>Manage reproduction practices in animal populations across habitats to achieve the desired outcomes and specific goals.</w:t>
      </w:r>
    </w:p>
    <w:p w14:paraId="3A29BECE" w14:textId="77777777" w:rsidR="00D05077" w:rsidRPr="002F32A3" w:rsidRDefault="00D05077" w:rsidP="00D05077">
      <w:pPr>
        <w:ind w:left="1620" w:hanging="1620"/>
        <w:rPr>
          <w:b/>
          <w:sz w:val="22"/>
          <w:szCs w:val="22"/>
        </w:rPr>
      </w:pPr>
      <w:r w:rsidRPr="002F32A3">
        <w:rPr>
          <w:b/>
          <w:sz w:val="22"/>
          <w:szCs w:val="22"/>
        </w:rPr>
        <w:t xml:space="preserve">Competencies </w:t>
      </w:r>
    </w:p>
    <w:p w14:paraId="6E89B7C7" w14:textId="77777777" w:rsidR="00D05077" w:rsidRPr="002F32A3" w:rsidRDefault="00D05077" w:rsidP="00D05077">
      <w:pPr>
        <w:ind w:left="900" w:hanging="900"/>
        <w:outlineLvl w:val="0"/>
        <w:rPr>
          <w:sz w:val="22"/>
          <w:szCs w:val="22"/>
        </w:rPr>
      </w:pPr>
      <w:r w:rsidRPr="002F32A3">
        <w:rPr>
          <w:sz w:val="22"/>
          <w:szCs w:val="22"/>
        </w:rPr>
        <w:t xml:space="preserve">2.6.1. </w:t>
      </w:r>
      <w:r w:rsidRPr="002F32A3">
        <w:rPr>
          <w:sz w:val="22"/>
          <w:szCs w:val="22"/>
        </w:rPr>
        <w:tab/>
        <w:t>Identify factors that lead to reproductive maturity and select animals for reproductive readiness.</w:t>
      </w:r>
    </w:p>
    <w:p w14:paraId="345C506B" w14:textId="77777777" w:rsidR="00D05077" w:rsidRPr="002F32A3" w:rsidRDefault="00D05077" w:rsidP="00D05077">
      <w:pPr>
        <w:ind w:left="900" w:hanging="900"/>
        <w:outlineLvl w:val="0"/>
        <w:rPr>
          <w:sz w:val="22"/>
          <w:szCs w:val="22"/>
        </w:rPr>
      </w:pPr>
      <w:r w:rsidRPr="002F32A3">
        <w:rPr>
          <w:sz w:val="22"/>
          <w:szCs w:val="22"/>
        </w:rPr>
        <w:t xml:space="preserve">2.6.2. </w:t>
      </w:r>
      <w:r w:rsidRPr="002F32A3">
        <w:rPr>
          <w:sz w:val="22"/>
          <w:szCs w:val="22"/>
        </w:rPr>
        <w:tab/>
        <w:t>Compare and select superior individuals based on phenotype.</w:t>
      </w:r>
    </w:p>
    <w:p w14:paraId="5485EDEA" w14:textId="77777777" w:rsidR="00D05077" w:rsidRPr="002F32A3" w:rsidRDefault="00D05077" w:rsidP="00D05077">
      <w:pPr>
        <w:ind w:left="900" w:hanging="900"/>
        <w:outlineLvl w:val="0"/>
        <w:rPr>
          <w:sz w:val="22"/>
          <w:szCs w:val="22"/>
        </w:rPr>
      </w:pPr>
      <w:r w:rsidRPr="002F32A3">
        <w:rPr>
          <w:sz w:val="22"/>
          <w:szCs w:val="22"/>
        </w:rPr>
        <w:t xml:space="preserve">2.6.3. </w:t>
      </w:r>
      <w:r w:rsidRPr="002F32A3">
        <w:rPr>
          <w:sz w:val="22"/>
          <w:szCs w:val="22"/>
        </w:rPr>
        <w:tab/>
        <w:t>Compare and select superior individuals based on breeding values and heritability of the desired traits.</w:t>
      </w:r>
    </w:p>
    <w:p w14:paraId="31050A11" w14:textId="77777777" w:rsidR="00D05077" w:rsidRPr="002F32A3" w:rsidRDefault="00D05077" w:rsidP="00D05077">
      <w:pPr>
        <w:ind w:left="900" w:hanging="900"/>
        <w:outlineLvl w:val="0"/>
        <w:rPr>
          <w:sz w:val="22"/>
          <w:szCs w:val="22"/>
        </w:rPr>
      </w:pPr>
      <w:r w:rsidRPr="002F32A3">
        <w:rPr>
          <w:sz w:val="22"/>
          <w:szCs w:val="22"/>
        </w:rPr>
        <w:t xml:space="preserve">2.6.4. </w:t>
      </w:r>
      <w:r w:rsidRPr="002F32A3">
        <w:rPr>
          <w:sz w:val="22"/>
          <w:szCs w:val="22"/>
        </w:rPr>
        <w:tab/>
        <w:t>Identify normal and abnormal signs of parturition and recommend appropriate management practices.</w:t>
      </w:r>
    </w:p>
    <w:p w14:paraId="296002C6" w14:textId="77777777" w:rsidR="00D05077" w:rsidRPr="002F32A3" w:rsidRDefault="00D05077" w:rsidP="00D05077">
      <w:pPr>
        <w:ind w:left="900" w:hanging="900"/>
        <w:outlineLvl w:val="0"/>
        <w:rPr>
          <w:sz w:val="22"/>
          <w:szCs w:val="22"/>
        </w:rPr>
      </w:pPr>
      <w:r w:rsidRPr="002F32A3">
        <w:rPr>
          <w:sz w:val="22"/>
          <w:szCs w:val="22"/>
        </w:rPr>
        <w:t xml:space="preserve">2.6.5. </w:t>
      </w:r>
      <w:r w:rsidRPr="002F32A3">
        <w:rPr>
          <w:sz w:val="22"/>
          <w:szCs w:val="22"/>
        </w:rPr>
        <w:tab/>
        <w:t>Understand the rationale to manipulate an animal’s reproductive processes to support breeding (e.g., sex-sorted semen, heat synchronization, nutritional flushing, light cycling, natural and selected breeding).</w:t>
      </w:r>
    </w:p>
    <w:p w14:paraId="63571C2D" w14:textId="354C3930" w:rsidR="00D05077" w:rsidRPr="002F32A3" w:rsidRDefault="00D05077" w:rsidP="00D05077">
      <w:pPr>
        <w:ind w:left="900" w:hanging="900"/>
        <w:outlineLvl w:val="0"/>
        <w:rPr>
          <w:sz w:val="22"/>
          <w:szCs w:val="22"/>
        </w:rPr>
      </w:pPr>
      <w:r w:rsidRPr="002F32A3">
        <w:rPr>
          <w:sz w:val="22"/>
          <w:szCs w:val="22"/>
        </w:rPr>
        <w:t xml:space="preserve">2.6.6. </w:t>
      </w:r>
      <w:r w:rsidRPr="002F32A3">
        <w:rPr>
          <w:sz w:val="22"/>
          <w:szCs w:val="22"/>
        </w:rPr>
        <w:tab/>
        <w:t>Understand the rationale for selecting breeding methods</w:t>
      </w:r>
      <w:r w:rsidR="2D501CCF" w:rsidRPr="002F32A3">
        <w:rPr>
          <w:sz w:val="22"/>
          <w:szCs w:val="22"/>
        </w:rPr>
        <w:t xml:space="preserve"> </w:t>
      </w:r>
      <w:r w:rsidRPr="002F32A3">
        <w:rPr>
          <w:sz w:val="22"/>
          <w:szCs w:val="22"/>
        </w:rPr>
        <w:t>(e.g., artificial insemination, embryo transfer, natural selection, selective breeding, invitro fertilization, cloning).</w:t>
      </w:r>
    </w:p>
    <w:p w14:paraId="1FE0D7AC" w14:textId="77777777" w:rsidR="00D05077" w:rsidRPr="002F32A3" w:rsidRDefault="00D05077" w:rsidP="00D05077">
      <w:pPr>
        <w:ind w:left="900" w:hanging="900"/>
        <w:outlineLvl w:val="0"/>
        <w:rPr>
          <w:sz w:val="22"/>
          <w:szCs w:val="22"/>
        </w:rPr>
      </w:pPr>
      <w:r w:rsidRPr="002F32A3">
        <w:rPr>
          <w:sz w:val="22"/>
          <w:szCs w:val="22"/>
        </w:rPr>
        <w:t xml:space="preserve">2.6.7. </w:t>
      </w:r>
      <w:r w:rsidRPr="002F32A3">
        <w:rPr>
          <w:sz w:val="22"/>
          <w:szCs w:val="22"/>
        </w:rPr>
        <w:tab/>
        <w:t>Describe requirements and environmental influences during different stages of gestation within different species.</w:t>
      </w:r>
    </w:p>
    <w:p w14:paraId="0FBE957D" w14:textId="485DCA72" w:rsidR="00D05077" w:rsidRPr="002F32A3" w:rsidRDefault="00D05077" w:rsidP="00D05077">
      <w:pPr>
        <w:ind w:left="900" w:hanging="900"/>
        <w:outlineLvl w:val="0"/>
        <w:rPr>
          <w:sz w:val="22"/>
          <w:szCs w:val="22"/>
        </w:rPr>
      </w:pPr>
      <w:r w:rsidRPr="002F32A3">
        <w:rPr>
          <w:sz w:val="22"/>
          <w:szCs w:val="22"/>
        </w:rPr>
        <w:t xml:space="preserve">2.6.8. </w:t>
      </w:r>
      <w:r w:rsidRPr="002F32A3">
        <w:rPr>
          <w:sz w:val="22"/>
          <w:szCs w:val="22"/>
        </w:rPr>
        <w:tab/>
      </w:r>
      <w:r w:rsidR="00817CAA" w:rsidRPr="002F32A3">
        <w:rPr>
          <w:sz w:val="22"/>
          <w:szCs w:val="22"/>
        </w:rPr>
        <w:t>Describe ethical and responsible animal population management practices (e.g., spaying, neutering, heat suppression, relocation, reintroduction, hunting, containment, culling, euthanasia).</w:t>
      </w:r>
    </w:p>
    <w:p w14:paraId="4CD1AF01" w14:textId="77777777" w:rsidR="00D8246B" w:rsidRPr="002F32A3" w:rsidRDefault="00D8246B" w:rsidP="00D05077">
      <w:pPr>
        <w:ind w:left="900" w:hanging="900"/>
        <w:outlineLvl w:val="0"/>
        <w:rPr>
          <w:sz w:val="22"/>
          <w:szCs w:val="22"/>
        </w:rPr>
      </w:pPr>
    </w:p>
    <w:p w14:paraId="350CFA8E" w14:textId="77777777" w:rsidR="0005690F" w:rsidRDefault="0005690F">
      <w:pPr>
        <w:rPr>
          <w:b/>
          <w:bCs/>
          <w:color w:val="002060"/>
          <w:sz w:val="22"/>
          <w:szCs w:val="22"/>
        </w:rPr>
      </w:pPr>
      <w:r>
        <w:rPr>
          <w:b/>
          <w:bCs/>
          <w:color w:val="002060"/>
          <w:sz w:val="22"/>
          <w:szCs w:val="22"/>
        </w:rPr>
        <w:br w:type="page"/>
      </w:r>
    </w:p>
    <w:p w14:paraId="33A78BB9" w14:textId="0BCC3B56" w:rsidR="00D8246B" w:rsidRPr="002F32A3" w:rsidRDefault="00D8246B" w:rsidP="00D8246B">
      <w:pPr>
        <w:ind w:left="1627" w:hanging="1627"/>
        <w:outlineLvl w:val="0"/>
        <w:rPr>
          <w:b/>
          <w:bCs/>
          <w:sz w:val="22"/>
          <w:szCs w:val="22"/>
        </w:rPr>
      </w:pPr>
      <w:r w:rsidRPr="002F32A3">
        <w:rPr>
          <w:b/>
          <w:bCs/>
          <w:color w:val="002060"/>
          <w:sz w:val="22"/>
          <w:szCs w:val="22"/>
        </w:rPr>
        <w:lastRenderedPageBreak/>
        <w:t xml:space="preserve">Strand 5. </w:t>
      </w:r>
      <w:r w:rsidRPr="002F32A3">
        <w:rPr>
          <w:b/>
          <w:bCs/>
          <w:color w:val="002060"/>
          <w:sz w:val="22"/>
          <w:szCs w:val="22"/>
        </w:rPr>
        <w:tab/>
      </w:r>
      <w:r w:rsidR="00AD6A6F" w:rsidRPr="002F32A3">
        <w:rPr>
          <w:b/>
          <w:bCs/>
          <w:color w:val="002060"/>
          <w:sz w:val="22"/>
          <w:szCs w:val="22"/>
        </w:rPr>
        <w:t xml:space="preserve">Elements of Production </w:t>
      </w:r>
      <w:r w:rsidRPr="002F32A3">
        <w:rPr>
          <w:b/>
          <w:bCs/>
          <w:color w:val="002060"/>
          <w:sz w:val="22"/>
          <w:szCs w:val="22"/>
        </w:rPr>
        <w:t xml:space="preserve"> </w:t>
      </w:r>
      <w:r w:rsidRPr="002F32A3">
        <w:rPr>
          <w:b/>
          <w:bCs/>
          <w:color w:val="002060"/>
          <w:sz w:val="22"/>
          <w:szCs w:val="22"/>
        </w:rPr>
        <w:tab/>
      </w:r>
      <w:r w:rsidRPr="002F32A3">
        <w:rPr>
          <w:b/>
          <w:bCs/>
          <w:sz w:val="22"/>
          <w:szCs w:val="22"/>
        </w:rPr>
        <w:t xml:space="preserve"> </w:t>
      </w:r>
    </w:p>
    <w:p w14:paraId="1D799223" w14:textId="2732611F" w:rsidR="00D05077" w:rsidRPr="002F32A3" w:rsidRDefault="00AD6A6F" w:rsidP="006B2F1A">
      <w:pPr>
        <w:ind w:left="1620" w:hanging="1620"/>
        <w:outlineLvl w:val="0"/>
        <w:rPr>
          <w:sz w:val="22"/>
          <w:szCs w:val="22"/>
        </w:rPr>
      </w:pPr>
      <w:r w:rsidRPr="002F32A3">
        <w:rPr>
          <w:b/>
          <w:bCs/>
          <w:sz w:val="22"/>
          <w:szCs w:val="22"/>
        </w:rPr>
        <w:tab/>
      </w:r>
      <w:r w:rsidRPr="002F32A3">
        <w:rPr>
          <w:sz w:val="22"/>
          <w:szCs w:val="22"/>
        </w:rPr>
        <w:t>Learners apply principles of practice related to the management and maintenance of food, agriculture and natural resources systems.</w:t>
      </w:r>
    </w:p>
    <w:p w14:paraId="06E5F55C" w14:textId="77777777" w:rsidR="00AD6A6F" w:rsidRPr="002F32A3" w:rsidRDefault="00AD6A6F" w:rsidP="00AD6A6F">
      <w:pPr>
        <w:ind w:left="1627" w:hanging="1627"/>
        <w:outlineLvl w:val="0"/>
        <w:rPr>
          <w:sz w:val="22"/>
          <w:szCs w:val="22"/>
        </w:rPr>
      </w:pPr>
    </w:p>
    <w:p w14:paraId="5BE80541" w14:textId="1B2A2CAB"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 xml:space="preserve">5.15 </w:t>
      </w:r>
      <w:r w:rsidR="005A4BA8" w:rsidRPr="002F32A3">
        <w:rPr>
          <w:b/>
          <w:bCs/>
          <w:sz w:val="22"/>
          <w:szCs w:val="22"/>
        </w:rPr>
        <w:tab/>
      </w:r>
      <w:r w:rsidRPr="002F32A3">
        <w:rPr>
          <w:b/>
          <w:bCs/>
          <w:sz w:val="22"/>
          <w:szCs w:val="22"/>
        </w:rPr>
        <w:t>Animal Behavior</w:t>
      </w:r>
    </w:p>
    <w:p w14:paraId="6F1E85D2" w14:textId="77777777" w:rsidR="00D05077" w:rsidRPr="002F32A3" w:rsidRDefault="00D05077" w:rsidP="00D05077">
      <w:pPr>
        <w:ind w:left="1620" w:hanging="1620"/>
        <w:rPr>
          <w:bCs/>
          <w:sz w:val="22"/>
          <w:szCs w:val="22"/>
        </w:rPr>
      </w:pPr>
      <w:r w:rsidRPr="002F32A3">
        <w:rPr>
          <w:b/>
          <w:bCs/>
          <w:sz w:val="22"/>
          <w:szCs w:val="22"/>
        </w:rPr>
        <w:tab/>
      </w:r>
      <w:r w:rsidRPr="002F32A3">
        <w:rPr>
          <w:bCs/>
          <w:sz w:val="22"/>
          <w:szCs w:val="22"/>
        </w:rPr>
        <w:t>Apply management practices to assure animal welfare considering species-specific behaviors, human safety, social influences, public perception and regulations associated with animal welfare.</w:t>
      </w:r>
    </w:p>
    <w:p w14:paraId="0100C91F" w14:textId="77777777" w:rsidR="00D05077" w:rsidRPr="002F32A3" w:rsidRDefault="00D05077" w:rsidP="00D05077">
      <w:pPr>
        <w:ind w:left="1620" w:hanging="1620"/>
        <w:rPr>
          <w:b/>
          <w:sz w:val="22"/>
          <w:szCs w:val="22"/>
        </w:rPr>
      </w:pPr>
      <w:r w:rsidRPr="002F32A3">
        <w:rPr>
          <w:b/>
          <w:sz w:val="22"/>
          <w:szCs w:val="22"/>
        </w:rPr>
        <w:t xml:space="preserve">Competencies </w:t>
      </w:r>
    </w:p>
    <w:p w14:paraId="1630593F" w14:textId="77777777" w:rsidR="00D05077" w:rsidRPr="002F32A3" w:rsidRDefault="00D05077" w:rsidP="00D05077">
      <w:pPr>
        <w:ind w:left="900" w:hanging="900"/>
        <w:outlineLvl w:val="0"/>
        <w:rPr>
          <w:sz w:val="22"/>
          <w:szCs w:val="22"/>
        </w:rPr>
      </w:pPr>
      <w:r w:rsidRPr="002F32A3">
        <w:rPr>
          <w:sz w:val="22"/>
          <w:szCs w:val="22"/>
        </w:rPr>
        <w:t xml:space="preserve">5.15.1. </w:t>
      </w:r>
      <w:r w:rsidRPr="002F32A3">
        <w:rPr>
          <w:sz w:val="22"/>
          <w:szCs w:val="22"/>
        </w:rPr>
        <w:tab/>
        <w:t>Understand social influences, public perception and regulations that are associated with animal welfare.</w:t>
      </w:r>
    </w:p>
    <w:p w14:paraId="57DC7517" w14:textId="77777777" w:rsidR="00D05077" w:rsidRPr="002F32A3" w:rsidRDefault="00D05077" w:rsidP="00D05077">
      <w:pPr>
        <w:ind w:left="900" w:hanging="900"/>
        <w:outlineLvl w:val="0"/>
        <w:rPr>
          <w:sz w:val="22"/>
          <w:szCs w:val="22"/>
        </w:rPr>
      </w:pPr>
      <w:r w:rsidRPr="002F32A3">
        <w:rPr>
          <w:sz w:val="22"/>
          <w:szCs w:val="22"/>
        </w:rPr>
        <w:t xml:space="preserve">5.15.2. </w:t>
      </w:r>
      <w:r w:rsidRPr="002F32A3">
        <w:rPr>
          <w:sz w:val="22"/>
          <w:szCs w:val="22"/>
        </w:rPr>
        <w:tab/>
        <w:t>Describe the adaptations and special senses (e.g., sight, hearing, smell, touch) of animals and how they contribute to animal behavior.</w:t>
      </w:r>
    </w:p>
    <w:p w14:paraId="3F84E955" w14:textId="77777777" w:rsidR="00D05077" w:rsidRPr="002F32A3" w:rsidRDefault="00D05077" w:rsidP="00D05077">
      <w:pPr>
        <w:ind w:left="900" w:hanging="900"/>
        <w:outlineLvl w:val="0"/>
        <w:rPr>
          <w:sz w:val="22"/>
          <w:szCs w:val="22"/>
        </w:rPr>
      </w:pPr>
      <w:r w:rsidRPr="002F32A3">
        <w:rPr>
          <w:sz w:val="22"/>
          <w:szCs w:val="22"/>
        </w:rPr>
        <w:t xml:space="preserve">5.15.3. </w:t>
      </w:r>
      <w:r w:rsidRPr="002F32A3">
        <w:rPr>
          <w:sz w:val="22"/>
          <w:szCs w:val="22"/>
        </w:rPr>
        <w:tab/>
        <w:t>Identify and describe the innate behavioral patterns of animals.</w:t>
      </w:r>
    </w:p>
    <w:p w14:paraId="68F8284F" w14:textId="77777777" w:rsidR="00D05077" w:rsidRPr="002F32A3" w:rsidRDefault="00D05077" w:rsidP="00D05077">
      <w:pPr>
        <w:ind w:left="900" w:hanging="900"/>
        <w:outlineLvl w:val="0"/>
        <w:rPr>
          <w:sz w:val="22"/>
          <w:szCs w:val="22"/>
        </w:rPr>
      </w:pPr>
      <w:r w:rsidRPr="002F32A3">
        <w:rPr>
          <w:sz w:val="22"/>
          <w:szCs w:val="22"/>
        </w:rPr>
        <w:t xml:space="preserve">5.15.4. </w:t>
      </w:r>
      <w:r w:rsidRPr="002F32A3">
        <w:rPr>
          <w:sz w:val="22"/>
          <w:szCs w:val="22"/>
        </w:rPr>
        <w:tab/>
        <w:t>Describe social relationships involved in behavioral adjustment and adaptation (e.g., animal-to-animal and human-to-animal interaction).</w:t>
      </w:r>
    </w:p>
    <w:p w14:paraId="132F5504" w14:textId="77777777" w:rsidR="00D05077" w:rsidRPr="002F32A3" w:rsidRDefault="00D05077" w:rsidP="00D05077">
      <w:pPr>
        <w:ind w:left="900" w:hanging="900"/>
        <w:outlineLvl w:val="0"/>
        <w:rPr>
          <w:sz w:val="22"/>
          <w:szCs w:val="22"/>
        </w:rPr>
      </w:pPr>
      <w:r w:rsidRPr="002F32A3">
        <w:rPr>
          <w:sz w:val="22"/>
          <w:szCs w:val="22"/>
        </w:rPr>
        <w:t xml:space="preserve">5.15.5. </w:t>
      </w:r>
      <w:r w:rsidRPr="002F32A3">
        <w:rPr>
          <w:sz w:val="22"/>
          <w:szCs w:val="22"/>
        </w:rPr>
        <w:tab/>
        <w:t>Interpret an animal’s intent based on its vocalization, body posture and chemical means of communication.</w:t>
      </w:r>
    </w:p>
    <w:p w14:paraId="19DD26AA" w14:textId="19E876D9" w:rsidR="00D05077" w:rsidRPr="002F32A3" w:rsidRDefault="00D05077" w:rsidP="00D05077">
      <w:pPr>
        <w:ind w:left="900" w:hanging="900"/>
        <w:outlineLvl w:val="0"/>
        <w:rPr>
          <w:sz w:val="22"/>
          <w:szCs w:val="22"/>
        </w:rPr>
      </w:pPr>
      <w:r w:rsidRPr="002F32A3">
        <w:rPr>
          <w:sz w:val="22"/>
          <w:szCs w:val="22"/>
        </w:rPr>
        <w:t xml:space="preserve">5.15.6. </w:t>
      </w:r>
      <w:r w:rsidRPr="002F32A3">
        <w:rPr>
          <w:sz w:val="22"/>
          <w:szCs w:val="22"/>
        </w:rPr>
        <w:tab/>
        <w:t>Recognize behavior abnormalities and recommend corrective action.</w:t>
      </w:r>
    </w:p>
    <w:p w14:paraId="542101AD" w14:textId="77777777" w:rsidR="00D05077" w:rsidRPr="002F32A3" w:rsidRDefault="00D05077" w:rsidP="00D05077">
      <w:pPr>
        <w:ind w:left="900" w:hanging="900"/>
        <w:outlineLvl w:val="0"/>
        <w:rPr>
          <w:strike/>
          <w:sz w:val="22"/>
          <w:szCs w:val="22"/>
        </w:rPr>
      </w:pPr>
      <w:r w:rsidRPr="002F32A3">
        <w:rPr>
          <w:sz w:val="22"/>
          <w:szCs w:val="22"/>
        </w:rPr>
        <w:t xml:space="preserve">5.15.7. </w:t>
      </w:r>
      <w:r w:rsidRPr="002F32A3">
        <w:rPr>
          <w:sz w:val="22"/>
          <w:szCs w:val="22"/>
        </w:rPr>
        <w:tab/>
        <w:t>Humanely handle, restrain and move animals.</w:t>
      </w:r>
    </w:p>
    <w:p w14:paraId="66A0AD94" w14:textId="4E0F4BAE" w:rsidR="00D05077" w:rsidRPr="002F32A3" w:rsidRDefault="00D05077" w:rsidP="005A4BA8">
      <w:pPr>
        <w:ind w:left="900" w:hanging="900"/>
        <w:outlineLvl w:val="0"/>
        <w:rPr>
          <w:sz w:val="22"/>
          <w:szCs w:val="22"/>
        </w:rPr>
      </w:pPr>
      <w:r w:rsidRPr="002F32A3">
        <w:rPr>
          <w:sz w:val="22"/>
          <w:szCs w:val="22"/>
        </w:rPr>
        <w:t>5.15.11.</w:t>
      </w:r>
      <w:r w:rsidRPr="002F32A3">
        <w:rPr>
          <w:sz w:val="22"/>
          <w:szCs w:val="22"/>
        </w:rPr>
        <w:tab/>
        <w:t>Identify methods to minimize animal stress and safety (physiology, psychological and nutritional).</w:t>
      </w:r>
    </w:p>
    <w:p w14:paraId="3D2FF536" w14:textId="77777777" w:rsidR="00D05077" w:rsidRPr="002F32A3" w:rsidRDefault="00D05077" w:rsidP="00D05077">
      <w:pPr>
        <w:ind w:left="900" w:hanging="900"/>
        <w:outlineLvl w:val="0"/>
        <w:rPr>
          <w:sz w:val="22"/>
          <w:szCs w:val="22"/>
        </w:rPr>
      </w:pPr>
      <w:r w:rsidRPr="002F32A3">
        <w:rPr>
          <w:sz w:val="22"/>
          <w:szCs w:val="22"/>
        </w:rPr>
        <w:t>5.15.12.  Examine an animal to evaluate its general condition.</w:t>
      </w:r>
    </w:p>
    <w:p w14:paraId="73DEE86A" w14:textId="77777777" w:rsidR="00D05077" w:rsidRPr="002F32A3" w:rsidRDefault="00D05077" w:rsidP="00D05077">
      <w:pPr>
        <w:ind w:left="900" w:hanging="900"/>
        <w:outlineLvl w:val="0"/>
        <w:rPr>
          <w:rFonts w:cstheme="minorHAnsi"/>
          <w:b/>
          <w:bCs/>
          <w:strike/>
          <w:sz w:val="22"/>
          <w:szCs w:val="22"/>
        </w:rPr>
      </w:pPr>
    </w:p>
    <w:p w14:paraId="49871581" w14:textId="3C38EC67" w:rsidR="00D05077" w:rsidRPr="002F32A3" w:rsidRDefault="00D05077" w:rsidP="00D05077">
      <w:pPr>
        <w:ind w:left="1620" w:hanging="1620"/>
        <w:rPr>
          <w:b/>
          <w:bCs/>
          <w:sz w:val="22"/>
          <w:szCs w:val="22"/>
        </w:rPr>
      </w:pPr>
      <w:r w:rsidRPr="002F32A3">
        <w:rPr>
          <w:b/>
          <w:sz w:val="22"/>
          <w:szCs w:val="22"/>
        </w:rPr>
        <w:t xml:space="preserve">Outcome: </w:t>
      </w:r>
      <w:r w:rsidRPr="002F32A3">
        <w:rPr>
          <w:b/>
          <w:bCs/>
          <w:sz w:val="22"/>
          <w:szCs w:val="22"/>
        </w:rPr>
        <w:t>5.16     Biosecurity</w:t>
      </w:r>
    </w:p>
    <w:p w14:paraId="75D497C5" w14:textId="48DBBE86" w:rsidR="00D05077" w:rsidRPr="002F32A3" w:rsidRDefault="00D05077" w:rsidP="006B2F1A">
      <w:pPr>
        <w:ind w:left="1620"/>
        <w:rPr>
          <w:sz w:val="22"/>
          <w:szCs w:val="22"/>
        </w:rPr>
      </w:pPr>
      <w:r w:rsidRPr="002F32A3">
        <w:rPr>
          <w:sz w:val="22"/>
          <w:szCs w:val="22"/>
        </w:rPr>
        <w:t>Connect the sources and causes of contamination and develop the protocols to</w:t>
      </w:r>
      <w:r w:rsidR="005A4BA8" w:rsidRPr="002F32A3">
        <w:rPr>
          <w:sz w:val="22"/>
          <w:szCs w:val="22"/>
        </w:rPr>
        <w:t xml:space="preserve"> </w:t>
      </w:r>
      <w:r w:rsidRPr="002F32A3">
        <w:rPr>
          <w:sz w:val="22"/>
          <w:szCs w:val="22"/>
        </w:rPr>
        <w:t>implement biosecurity procedures.</w:t>
      </w:r>
    </w:p>
    <w:p w14:paraId="77CF51DB" w14:textId="77777777" w:rsidR="00D05077" w:rsidRPr="002F32A3" w:rsidRDefault="00D05077" w:rsidP="00D05077">
      <w:pPr>
        <w:ind w:left="1620" w:hanging="1620"/>
        <w:rPr>
          <w:b/>
          <w:bCs/>
          <w:sz w:val="22"/>
          <w:szCs w:val="22"/>
        </w:rPr>
      </w:pPr>
      <w:r w:rsidRPr="002F32A3">
        <w:rPr>
          <w:b/>
          <w:bCs/>
          <w:sz w:val="22"/>
          <w:szCs w:val="22"/>
        </w:rPr>
        <w:t>Competencies</w:t>
      </w:r>
    </w:p>
    <w:p w14:paraId="3C2B8ADA" w14:textId="6642526D" w:rsidR="00D8246B" w:rsidRPr="002F32A3" w:rsidRDefault="00D05077" w:rsidP="005A4BA8">
      <w:pPr>
        <w:ind w:left="907" w:hanging="907"/>
        <w:rPr>
          <w:sz w:val="22"/>
          <w:szCs w:val="22"/>
        </w:rPr>
      </w:pPr>
      <w:r w:rsidRPr="002F32A3">
        <w:rPr>
          <w:sz w:val="22"/>
          <w:szCs w:val="22"/>
        </w:rPr>
        <w:t xml:space="preserve">5.16.5. </w:t>
      </w:r>
      <w:r w:rsidR="00D8246B" w:rsidRPr="002F32A3">
        <w:rPr>
          <w:sz w:val="22"/>
          <w:szCs w:val="22"/>
        </w:rPr>
        <w:tab/>
      </w:r>
      <w:r w:rsidRPr="002F32A3">
        <w:rPr>
          <w:sz w:val="22"/>
          <w:szCs w:val="22"/>
        </w:rPr>
        <w:t xml:space="preserve">Implement biosecurity procedures to prevent cross-site contamination (e.g., proper </w:t>
      </w:r>
      <w:r w:rsidR="00D8246B" w:rsidRPr="002F32A3">
        <w:rPr>
          <w:sz w:val="22"/>
          <w:szCs w:val="22"/>
        </w:rPr>
        <w:t xml:space="preserve">  </w:t>
      </w:r>
    </w:p>
    <w:p w14:paraId="1EE38EF8" w14:textId="13EB6704" w:rsidR="00D05077" w:rsidRPr="002F32A3" w:rsidRDefault="00D05077" w:rsidP="00D8246B">
      <w:pPr>
        <w:ind w:left="907"/>
        <w:rPr>
          <w:sz w:val="22"/>
          <w:szCs w:val="22"/>
        </w:rPr>
      </w:pPr>
      <w:r w:rsidRPr="002F32A3">
        <w:rPr>
          <w:sz w:val="22"/>
          <w:szCs w:val="22"/>
        </w:rPr>
        <w:t>use and</w:t>
      </w:r>
      <w:r w:rsidR="005A4BA8" w:rsidRPr="002F32A3">
        <w:rPr>
          <w:sz w:val="22"/>
          <w:szCs w:val="22"/>
        </w:rPr>
        <w:t xml:space="preserve"> </w:t>
      </w:r>
      <w:r w:rsidRPr="002F32A3">
        <w:rPr>
          <w:sz w:val="22"/>
          <w:szCs w:val="22"/>
        </w:rPr>
        <w:t>disposal of personal protective equipment [PPE] from site to site, vehicle cleaning between</w:t>
      </w:r>
      <w:r w:rsidR="005A4BA8" w:rsidRPr="002F32A3">
        <w:rPr>
          <w:sz w:val="22"/>
          <w:szCs w:val="22"/>
        </w:rPr>
        <w:t xml:space="preserve"> </w:t>
      </w:r>
      <w:r w:rsidRPr="002F32A3">
        <w:rPr>
          <w:sz w:val="22"/>
          <w:szCs w:val="22"/>
        </w:rPr>
        <w:t>farm and processing site).</w:t>
      </w:r>
    </w:p>
    <w:p w14:paraId="19D4D445" w14:textId="6ED1F24C" w:rsidR="00A05352" w:rsidRPr="002F32A3" w:rsidRDefault="00D05077" w:rsidP="00D8246B">
      <w:pPr>
        <w:ind w:left="907" w:hanging="907"/>
        <w:rPr>
          <w:sz w:val="22"/>
          <w:szCs w:val="22"/>
        </w:rPr>
      </w:pPr>
      <w:bookmarkStart w:id="3" w:name="_Hlk139539917"/>
      <w:r w:rsidRPr="002F32A3">
        <w:rPr>
          <w:sz w:val="22"/>
          <w:szCs w:val="22"/>
        </w:rPr>
        <w:t xml:space="preserve">5.16.7.     </w:t>
      </w:r>
      <w:r w:rsidR="006B2F1A">
        <w:rPr>
          <w:sz w:val="22"/>
          <w:szCs w:val="22"/>
        </w:rPr>
        <w:tab/>
      </w:r>
      <w:r w:rsidRPr="002F32A3">
        <w:rPr>
          <w:sz w:val="22"/>
          <w:szCs w:val="22"/>
        </w:rPr>
        <w:t>Select bio-containment practices (e.g., quarantine, eradicate, showering into facilities) to manage</w:t>
      </w:r>
      <w:r w:rsidR="005A4BA8" w:rsidRPr="002F32A3">
        <w:rPr>
          <w:sz w:val="22"/>
          <w:szCs w:val="22"/>
        </w:rPr>
        <w:t xml:space="preserve"> </w:t>
      </w:r>
      <w:r w:rsidRPr="002F32A3">
        <w:rPr>
          <w:sz w:val="22"/>
          <w:szCs w:val="22"/>
        </w:rPr>
        <w:t>pests and diseases</w:t>
      </w:r>
      <w:bookmarkEnd w:id="3"/>
      <w:r w:rsidR="00D8246B" w:rsidRPr="002F32A3">
        <w:rPr>
          <w:sz w:val="22"/>
          <w:szCs w:val="22"/>
        </w:rPr>
        <w:t>.</w:t>
      </w:r>
      <w:bookmarkEnd w:id="0"/>
      <w:bookmarkEnd w:id="1"/>
    </w:p>
    <w:sectPr w:rsidR="00A05352" w:rsidRPr="002F32A3" w:rsidSect="00276B94">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411B25" w14:textId="77777777" w:rsidR="00286447" w:rsidRDefault="00286447" w:rsidP="00A05352">
      <w:r>
        <w:separator/>
      </w:r>
    </w:p>
  </w:endnote>
  <w:endnote w:type="continuationSeparator" w:id="0">
    <w:p w14:paraId="0A812EF6" w14:textId="77777777" w:rsidR="00286447" w:rsidRDefault="00286447" w:rsidP="00A05352">
      <w:r>
        <w:continuationSeparator/>
      </w:r>
    </w:p>
  </w:endnote>
  <w:endnote w:type="continuationNotice" w:id="1">
    <w:p w14:paraId="4B24D948" w14:textId="77777777" w:rsidR="00286447" w:rsidRDefault="002864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3D1CA" w14:textId="77777777" w:rsidR="000D5702" w:rsidRDefault="000D57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72F9FA4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05077" w:rsidRPr="003F2987">
      <w:t>Zoo and Aquarium</w:t>
    </w:r>
    <w:r w:rsidR="00D05077">
      <w:t xml:space="preserve"> </w:t>
    </w:r>
    <w:r>
      <w:t xml:space="preserve">| </w:t>
    </w:r>
    <w:r w:rsidR="00020DE9">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8200DC" w14:textId="77777777" w:rsidR="000D5702" w:rsidRDefault="000D57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329BBE" w14:textId="77777777" w:rsidR="00286447" w:rsidRDefault="00286447" w:rsidP="00A05352">
      <w:r>
        <w:separator/>
      </w:r>
    </w:p>
  </w:footnote>
  <w:footnote w:type="continuationSeparator" w:id="0">
    <w:p w14:paraId="038D83B9" w14:textId="77777777" w:rsidR="00286447" w:rsidRDefault="00286447" w:rsidP="00A05352">
      <w:r>
        <w:continuationSeparator/>
      </w:r>
    </w:p>
  </w:footnote>
  <w:footnote w:type="continuationNotice" w:id="1">
    <w:p w14:paraId="7915E93A" w14:textId="77777777" w:rsidR="00286447" w:rsidRDefault="0028644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91FBA1" w14:textId="77777777" w:rsidR="000D5702" w:rsidRDefault="000D57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7B14E2B4" w:rsidR="00A05352" w:rsidRDefault="00A05352">
    <w:pPr>
      <w:pStyle w:val="Header"/>
    </w:pPr>
    <w:r>
      <w:rPr>
        <w:noProof/>
      </w:rPr>
      <w:drawing>
        <wp:anchor distT="0" distB="0" distL="114300" distR="114300" simplePos="0" relativeHeight="251656704" behindDoc="1" locked="0" layoutInCell="1" allowOverlap="1" wp14:anchorId="326363F3" wp14:editId="29FE41C9">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23AA5"/>
    <w:rsid w:val="0005690F"/>
    <w:rsid w:val="000572D7"/>
    <w:rsid w:val="00057AFF"/>
    <w:rsid w:val="000665D3"/>
    <w:rsid w:val="00077ADC"/>
    <w:rsid w:val="000D5702"/>
    <w:rsid w:val="000F7217"/>
    <w:rsid w:val="001812B1"/>
    <w:rsid w:val="0018517F"/>
    <w:rsid w:val="00186B9B"/>
    <w:rsid w:val="00191A55"/>
    <w:rsid w:val="001B5AB5"/>
    <w:rsid w:val="001C2DEF"/>
    <w:rsid w:val="00213BAE"/>
    <w:rsid w:val="002538D0"/>
    <w:rsid w:val="00267CFA"/>
    <w:rsid w:val="002700F0"/>
    <w:rsid w:val="00276B94"/>
    <w:rsid w:val="00286447"/>
    <w:rsid w:val="002D3FB5"/>
    <w:rsid w:val="002F32A3"/>
    <w:rsid w:val="002F5466"/>
    <w:rsid w:val="00320374"/>
    <w:rsid w:val="003851FC"/>
    <w:rsid w:val="00390EA2"/>
    <w:rsid w:val="00430507"/>
    <w:rsid w:val="00433A56"/>
    <w:rsid w:val="004901FB"/>
    <w:rsid w:val="004A732F"/>
    <w:rsid w:val="004D7589"/>
    <w:rsid w:val="00531721"/>
    <w:rsid w:val="005A4BA8"/>
    <w:rsid w:val="005B0414"/>
    <w:rsid w:val="005C020E"/>
    <w:rsid w:val="005E7B48"/>
    <w:rsid w:val="00670A7E"/>
    <w:rsid w:val="006B2F1A"/>
    <w:rsid w:val="006E485A"/>
    <w:rsid w:val="006F15F8"/>
    <w:rsid w:val="007748D9"/>
    <w:rsid w:val="00777C05"/>
    <w:rsid w:val="007867A0"/>
    <w:rsid w:val="007B116C"/>
    <w:rsid w:val="007C593B"/>
    <w:rsid w:val="007F1BA8"/>
    <w:rsid w:val="00800301"/>
    <w:rsid w:val="0080566B"/>
    <w:rsid w:val="00817CAA"/>
    <w:rsid w:val="00824136"/>
    <w:rsid w:val="00842EB0"/>
    <w:rsid w:val="0095796F"/>
    <w:rsid w:val="00982B2E"/>
    <w:rsid w:val="00984DCC"/>
    <w:rsid w:val="009A582E"/>
    <w:rsid w:val="009E1CC2"/>
    <w:rsid w:val="00A05352"/>
    <w:rsid w:val="00A17FA8"/>
    <w:rsid w:val="00A20A1E"/>
    <w:rsid w:val="00A235E9"/>
    <w:rsid w:val="00A53237"/>
    <w:rsid w:val="00AD1AE8"/>
    <w:rsid w:val="00AD6A6F"/>
    <w:rsid w:val="00C23B8E"/>
    <w:rsid w:val="00D04D67"/>
    <w:rsid w:val="00D05077"/>
    <w:rsid w:val="00D32EC9"/>
    <w:rsid w:val="00D4181D"/>
    <w:rsid w:val="00D7079E"/>
    <w:rsid w:val="00D8246B"/>
    <w:rsid w:val="00D853FF"/>
    <w:rsid w:val="00DA4921"/>
    <w:rsid w:val="00E5453E"/>
    <w:rsid w:val="00E83766"/>
    <w:rsid w:val="00EB6C14"/>
    <w:rsid w:val="00ED266B"/>
    <w:rsid w:val="00F36BE9"/>
    <w:rsid w:val="00F8627B"/>
    <w:rsid w:val="00F941A5"/>
    <w:rsid w:val="00FA2ECD"/>
    <w:rsid w:val="00FD1ECD"/>
    <w:rsid w:val="013856AF"/>
    <w:rsid w:val="05C85336"/>
    <w:rsid w:val="09731759"/>
    <w:rsid w:val="0B9AE47A"/>
    <w:rsid w:val="0E0C5237"/>
    <w:rsid w:val="0E97CC87"/>
    <w:rsid w:val="12097230"/>
    <w:rsid w:val="13B998BB"/>
    <w:rsid w:val="17F326DD"/>
    <w:rsid w:val="1837BB1B"/>
    <w:rsid w:val="187B2167"/>
    <w:rsid w:val="1D5EA4FC"/>
    <w:rsid w:val="20D3173D"/>
    <w:rsid w:val="25D9380F"/>
    <w:rsid w:val="25E1DB7D"/>
    <w:rsid w:val="290E0A22"/>
    <w:rsid w:val="29500E4C"/>
    <w:rsid w:val="2D501CCF"/>
    <w:rsid w:val="2FF672B6"/>
    <w:rsid w:val="30F87780"/>
    <w:rsid w:val="3428C94F"/>
    <w:rsid w:val="38E70643"/>
    <w:rsid w:val="422ABC82"/>
    <w:rsid w:val="485ED753"/>
    <w:rsid w:val="4F2697C3"/>
    <w:rsid w:val="52E445A1"/>
    <w:rsid w:val="57033714"/>
    <w:rsid w:val="5C931DD7"/>
    <w:rsid w:val="61101A41"/>
    <w:rsid w:val="638D0063"/>
    <w:rsid w:val="66076363"/>
    <w:rsid w:val="66476180"/>
    <w:rsid w:val="69609048"/>
    <w:rsid w:val="6A81E467"/>
    <w:rsid w:val="76E67661"/>
    <w:rsid w:val="79E5999A"/>
    <w:rsid w:val="7CAC59AE"/>
    <w:rsid w:val="7FE55D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6" ma:contentTypeDescription="Create a new document." ma:contentTypeScope="" ma:versionID="410c82fc672e5fcd2286e462a41f8f4a">
  <xsd:schema xmlns:xsd="http://www.w3.org/2001/XMLSchema" xmlns:xs="http://www.w3.org/2001/XMLSchema" xmlns:p="http://schemas.microsoft.com/office/2006/metadata/properties" xmlns:ns2="59d731ae-a364-44ed-b2de-c17fb89bce3c" xmlns:ns3="298e3877-8002-4875-84eb-43f76ae43180" targetNamespace="http://schemas.microsoft.com/office/2006/metadata/properties" ma:root="true" ma:fieldsID="ad66d9461eef7f6c49e4226efffa7696" ns2:_="" ns3:_="">
    <xsd:import namespace="59d731ae-a364-44ed-b2de-c17fb89bce3c"/>
    <xsd:import namespace="298e3877-8002-4875-84eb-43f76ae4318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8e3877-8002-4875-84eb-43f76ae43180"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BAEC420-67FB-4D7D-9F5C-6234AE9081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298e3877-8002-4875-84eb-43f76ae431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6</TotalTime>
  <Pages>6</Pages>
  <Words>2253</Words>
  <Characters>12845</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Zoo and Aquarium</vt:lpstr>
    </vt:vector>
  </TitlesOfParts>
  <Manager/>
  <Company/>
  <LinksUpToDate>false</LinksUpToDate>
  <CharactersWithSpaces>15068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Zoo and Aquarium</dc:title>
  <dc:subject>Zoo and Aquarium</dc:subject>
  <dc:creator>Alyssa.Bregel@education.ohio.gov;Jena.Kemmerer@education.ohio.gov</dc:creator>
  <cp:keywords>Zoo,Aquarium</cp:keywords>
  <dc:description/>
  <cp:lastModifiedBy>Brown, Woodrow</cp:lastModifiedBy>
  <cp:revision>7</cp:revision>
  <cp:lastPrinted>2023-10-23T19:03:00Z</cp:lastPrinted>
  <dcterms:created xsi:type="dcterms:W3CDTF">2024-06-06T01:16:00Z</dcterms:created>
  <dcterms:modified xsi:type="dcterms:W3CDTF">2024-07-13T12:52:00Z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0b87ffa19673a4742492e3595df6d88345179bc8521a2fc4d90c10b92d7922e9</vt:lpwstr>
  </property>
</Properties>
</file>