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710AE7D0" w:rsidR="004820B9" w:rsidRPr="004E0646" w:rsidRDefault="006E772B" w:rsidP="004820B9">
      <w:pPr>
        <w:pStyle w:val="Heading2"/>
        <w:jc w:val="center"/>
        <w:rPr>
          <w:rFonts w:eastAsia="Times New Roman"/>
          <w:lang w:bidi="en-US"/>
        </w:rPr>
      </w:pPr>
      <w:r>
        <w:rPr>
          <w:rFonts w:eastAsia="Times New Roman"/>
          <w:lang w:bidi="en-US"/>
        </w:rPr>
        <w:t>Plant and Horticultural Science</w:t>
      </w:r>
    </w:p>
    <w:p w14:paraId="2C6DBE88" w14:textId="074E670F" w:rsidR="00461485" w:rsidRPr="00B8527C" w:rsidRDefault="00461485" w:rsidP="00461485">
      <w:pPr>
        <w:jc w:val="center"/>
        <w:rPr>
          <w:rFonts w:ascii="Source Sans Pro" w:eastAsia="Times New Roman" w:hAnsi="Source Sans Pro" w:cs="Arial"/>
          <w:b/>
          <w:bCs/>
          <w:color w:val="000000"/>
          <w:sz w:val="28"/>
          <w:szCs w:val="28"/>
          <w:lang w:bidi="en-US"/>
        </w:rPr>
      </w:pPr>
      <w:r w:rsidRPr="00B8527C">
        <w:rPr>
          <w:rFonts w:ascii="Source Sans Pro" w:eastAsia="Times New Roman" w:hAnsi="Source Sans Pro" w:cs="Arial"/>
          <w:b/>
          <w:bCs/>
          <w:color w:val="000000"/>
          <w:sz w:val="28"/>
          <w:szCs w:val="28"/>
          <w:lang w:bidi="en-US"/>
        </w:rPr>
        <w:t xml:space="preserve">Subject Code: </w:t>
      </w:r>
      <w:r w:rsidR="004A4048" w:rsidRPr="00B8527C">
        <w:rPr>
          <w:rFonts w:ascii="Source Sans Pro" w:eastAsia="Times New Roman" w:hAnsi="Source Sans Pro" w:cs="Arial"/>
          <w:b/>
          <w:bCs/>
          <w:color w:val="000000"/>
          <w:sz w:val="28"/>
          <w:szCs w:val="28"/>
          <w:lang w:bidi="en-US"/>
        </w:rPr>
        <w:t>0</w:t>
      </w:r>
      <w:r w:rsidR="006E772B" w:rsidRPr="00B8527C">
        <w:rPr>
          <w:rFonts w:ascii="Source Sans Pro" w:eastAsia="Times New Roman" w:hAnsi="Source Sans Pro" w:cs="Arial"/>
          <w:b/>
          <w:bCs/>
          <w:color w:val="000000"/>
          <w:sz w:val="28"/>
          <w:szCs w:val="28"/>
          <w:lang w:bidi="en-US"/>
        </w:rPr>
        <w:t>10155</w:t>
      </w:r>
    </w:p>
    <w:p w14:paraId="6113CDB8" w14:textId="0E6C5D96" w:rsidR="007A09F6" w:rsidRPr="00B8527C" w:rsidRDefault="00461485" w:rsidP="001254DD">
      <w:pPr>
        <w:jc w:val="center"/>
        <w:rPr>
          <w:rFonts w:ascii="Source Sans Pro" w:eastAsia="Times New Roman" w:hAnsi="Source Sans Pro" w:cs="Arial"/>
          <w:b/>
          <w:bCs/>
          <w:color w:val="000000"/>
          <w:sz w:val="28"/>
          <w:szCs w:val="28"/>
          <w:lang w:bidi="en-US"/>
        </w:rPr>
      </w:pPr>
      <w:r w:rsidRPr="00B8527C">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08CE1162" w14:textId="77777777" w:rsidR="00844B7D" w:rsidRPr="00B8527C" w:rsidRDefault="00844B7D" w:rsidP="00844B7D">
      <w:pPr>
        <w:rPr>
          <w:rFonts w:ascii="Source Sans Pro" w:eastAsia="Times New Roman" w:hAnsi="Source Sans Pro" w:cs="Times New Roman"/>
          <w:szCs w:val="22"/>
        </w:rPr>
      </w:pPr>
      <w:r w:rsidRPr="00B8527C">
        <w:rPr>
          <w:rFonts w:ascii="Source Sans Pro" w:eastAsia="Times New Roman" w:hAnsi="Source Sans Pro" w:cstheme="minorHAnsi"/>
          <w:b/>
          <w:color w:val="000000"/>
          <w:szCs w:val="22"/>
          <w:lang w:bidi="en-US"/>
        </w:rPr>
        <w:t>Course Description:</w:t>
      </w:r>
      <w:r w:rsidRPr="00B8527C">
        <w:rPr>
          <w:rFonts w:ascii="Source Sans Pro" w:eastAsia="Times New Roman" w:hAnsi="Source Sans Pro" w:cs="Times New Roman"/>
          <w:szCs w:val="22"/>
        </w:rPr>
        <w:t xml:space="preserve"> </w:t>
      </w:r>
    </w:p>
    <w:p w14:paraId="44E08138" w14:textId="77777777" w:rsidR="00160044" w:rsidRPr="00B8527C" w:rsidRDefault="00160044" w:rsidP="00160044">
      <w:pPr>
        <w:outlineLvl w:val="0"/>
        <w:rPr>
          <w:rFonts w:ascii="Source Sans Pro" w:hAnsi="Source Sans Pro"/>
          <w:szCs w:val="22"/>
        </w:rPr>
      </w:pPr>
      <w:r w:rsidRPr="00B8527C">
        <w:rPr>
          <w:rFonts w:ascii="Source Sans Pro" w:hAnsi="Source Sans Pro"/>
          <w:szCs w:val="22"/>
        </w:rPr>
        <w:t>This first course in the pathway focuses on the knowledge and skills required to research, develop, produce and market agricultural, horticultural, and native plants and plant products. Students will apply principles of plant physiology and anatomy, plant protection and health, reproductive biology in plants, plant nutrition and disorders to the management of soils and plants. Throughout the course, students will learn communication, leadership, and business management skills reflective of the industry.</w:t>
      </w:r>
    </w:p>
    <w:p w14:paraId="04898B2C" w14:textId="00F10EE0" w:rsidR="00F20F21" w:rsidRPr="00B8527C" w:rsidRDefault="00F20F21" w:rsidP="00844B7D">
      <w:pPr>
        <w:outlineLvl w:val="0"/>
        <w:rPr>
          <w:rFonts w:ascii="Source Sans Pro" w:hAnsi="Source Sans Pro" w:cstheme="minorHAnsi"/>
          <w:b/>
          <w:bCs/>
          <w:szCs w:val="22"/>
        </w:rPr>
      </w:pPr>
    </w:p>
    <w:p w14:paraId="28B1AC43" w14:textId="77777777" w:rsidR="00F20F21" w:rsidRPr="00B8527C" w:rsidRDefault="00F20F21" w:rsidP="00F20F21">
      <w:pPr>
        <w:ind w:left="1620" w:hanging="1620"/>
        <w:outlineLvl w:val="0"/>
        <w:rPr>
          <w:rFonts w:ascii="Source Sans Pro" w:hAnsi="Source Sans Pro" w:cstheme="minorHAnsi"/>
          <w:b/>
          <w:bCs/>
          <w:color w:val="002060"/>
          <w:szCs w:val="22"/>
        </w:rPr>
      </w:pPr>
      <w:r w:rsidRPr="00B8527C">
        <w:rPr>
          <w:rFonts w:ascii="Source Sans Pro" w:hAnsi="Source Sans Pro" w:cstheme="minorHAnsi"/>
          <w:b/>
          <w:bCs/>
          <w:color w:val="002060"/>
          <w:szCs w:val="22"/>
        </w:rPr>
        <w:t xml:space="preserve">Strand 1. </w:t>
      </w:r>
      <w:r w:rsidRPr="00B8527C">
        <w:rPr>
          <w:rFonts w:ascii="Source Sans Pro" w:hAnsi="Source Sans Pro" w:cstheme="minorHAnsi"/>
          <w:b/>
          <w:bCs/>
          <w:color w:val="002060"/>
          <w:szCs w:val="22"/>
        </w:rPr>
        <w:tab/>
        <w:t>Business Operations/21st Century Skills</w:t>
      </w:r>
    </w:p>
    <w:p w14:paraId="432A41C2" w14:textId="77777777" w:rsidR="00F20F21" w:rsidRPr="00B8527C" w:rsidRDefault="00F20F21" w:rsidP="00F20F21">
      <w:pPr>
        <w:ind w:left="1620"/>
        <w:outlineLvl w:val="0"/>
        <w:rPr>
          <w:rFonts w:ascii="Source Sans Pro" w:hAnsi="Source Sans Pro" w:cstheme="minorHAnsi"/>
          <w:b/>
          <w:bCs/>
          <w:strike/>
          <w:szCs w:val="22"/>
        </w:rPr>
      </w:pPr>
      <w:r w:rsidRPr="00B8527C">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47299664" w14:textId="77777777" w:rsidR="00F20F21" w:rsidRPr="00B8527C" w:rsidRDefault="00F20F21" w:rsidP="00F20F21">
      <w:pPr>
        <w:ind w:left="1620" w:hanging="1620"/>
        <w:rPr>
          <w:rFonts w:ascii="Source Sans Pro" w:hAnsi="Source Sans Pro"/>
          <w:b/>
          <w:szCs w:val="22"/>
        </w:rPr>
      </w:pPr>
    </w:p>
    <w:p w14:paraId="217B537F" w14:textId="77777777" w:rsidR="00F20F21" w:rsidRPr="00B8527C" w:rsidRDefault="00F20F21" w:rsidP="00F20F21">
      <w:pPr>
        <w:ind w:left="1620" w:hanging="1620"/>
        <w:rPr>
          <w:rFonts w:ascii="Source Sans Pro" w:hAnsi="Source Sans Pro"/>
          <w:b/>
          <w:bCs/>
          <w:szCs w:val="22"/>
        </w:rPr>
      </w:pPr>
      <w:r w:rsidRPr="00B8527C">
        <w:rPr>
          <w:rFonts w:ascii="Source Sans Pro" w:hAnsi="Source Sans Pro"/>
          <w:b/>
          <w:szCs w:val="22"/>
        </w:rPr>
        <w:t xml:space="preserve">Outcome:  </w:t>
      </w:r>
      <w:r w:rsidRPr="00B8527C">
        <w:rPr>
          <w:rFonts w:ascii="Source Sans Pro" w:hAnsi="Source Sans Pro"/>
          <w:b/>
          <w:bCs/>
          <w:szCs w:val="22"/>
        </w:rPr>
        <w:t xml:space="preserve">1.1.  </w:t>
      </w:r>
      <w:r w:rsidRPr="00B8527C">
        <w:rPr>
          <w:rFonts w:ascii="Source Sans Pro" w:hAnsi="Source Sans Pro"/>
          <w:b/>
          <w:bCs/>
          <w:szCs w:val="22"/>
        </w:rPr>
        <w:tab/>
        <w:t>Employability Skills</w:t>
      </w:r>
    </w:p>
    <w:p w14:paraId="133EE876" w14:textId="77777777" w:rsidR="00F20F21" w:rsidRPr="00B8527C" w:rsidRDefault="00F20F21" w:rsidP="00B8527C">
      <w:pPr>
        <w:ind w:left="1620"/>
        <w:rPr>
          <w:rFonts w:ascii="Source Sans Pro" w:hAnsi="Source Sans Pro"/>
          <w:b/>
          <w:bCs/>
          <w:strike/>
          <w:szCs w:val="22"/>
        </w:rPr>
      </w:pPr>
      <w:r w:rsidRPr="00B8527C">
        <w:rPr>
          <w:rFonts w:ascii="Source Sans Pro" w:hAnsi="Source Sans Pro"/>
          <w:bCs/>
          <w:szCs w:val="22"/>
        </w:rPr>
        <w:t>Develop career awareness and employability skills (e.g., face-to-face, online) needed for gaining and maintaining employment in diverse business settings.</w:t>
      </w:r>
    </w:p>
    <w:p w14:paraId="6F68A89E" w14:textId="77777777" w:rsidR="00F20F21" w:rsidRPr="00B8527C" w:rsidRDefault="00F20F21" w:rsidP="00F20F21">
      <w:pPr>
        <w:rPr>
          <w:rFonts w:ascii="Source Sans Pro" w:hAnsi="Source Sans Pro"/>
          <w:b/>
          <w:szCs w:val="22"/>
        </w:rPr>
      </w:pPr>
      <w:r w:rsidRPr="00B8527C">
        <w:rPr>
          <w:rFonts w:ascii="Source Sans Pro" w:hAnsi="Source Sans Pro"/>
          <w:b/>
          <w:szCs w:val="22"/>
        </w:rPr>
        <w:t xml:space="preserve">Competencies </w:t>
      </w:r>
    </w:p>
    <w:p w14:paraId="1D19A69E"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1.1.1. </w:t>
      </w:r>
      <w:r w:rsidRPr="00B8527C">
        <w:rPr>
          <w:rFonts w:ascii="Source Sans Pro" w:hAnsi="Source Sans Pro"/>
          <w:szCs w:val="22"/>
        </w:rPr>
        <w:tab/>
        <w:t>Identify the knowledge, skills and abilities necessary to succeed in careers.</w:t>
      </w:r>
    </w:p>
    <w:p w14:paraId="7C19C08E"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1.1.2. </w:t>
      </w:r>
      <w:r w:rsidRPr="00B8527C">
        <w:rPr>
          <w:rFonts w:ascii="Source Sans Pro" w:hAnsi="Source Sans Pro"/>
          <w:szCs w:val="22"/>
        </w:rPr>
        <w:tab/>
        <w:t>Identify the scope of career opportunities and the requirements for education, training, certification, licensure and experience.</w:t>
      </w:r>
    </w:p>
    <w:p w14:paraId="02FCFA88"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1.1.3. </w:t>
      </w:r>
      <w:r w:rsidRPr="00B8527C">
        <w:rPr>
          <w:rFonts w:ascii="Source Sans Pro" w:hAnsi="Source Sans Pro"/>
          <w:szCs w:val="22"/>
        </w:rPr>
        <w:tab/>
        <w:t>Develop a career plan that reflects career interests, pathways and secondary and postsecondary options.</w:t>
      </w:r>
    </w:p>
    <w:p w14:paraId="3E23D918"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1.1.4. </w:t>
      </w:r>
      <w:r w:rsidRPr="00B8527C">
        <w:rPr>
          <w:rFonts w:ascii="Source Sans Pro" w:hAnsi="Source Sans Pro"/>
          <w:szCs w:val="22"/>
        </w:rPr>
        <w:tab/>
        <w:t>Describe the role and function of professional organizations, industry associations and organized labor and use networking techniques to develop and maintain professional relationships.</w:t>
      </w:r>
    </w:p>
    <w:p w14:paraId="004C5593"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1.1.5. </w:t>
      </w:r>
      <w:r w:rsidRPr="00B8527C">
        <w:rPr>
          <w:rFonts w:ascii="Source Sans Pro" w:hAnsi="Source Sans Pro"/>
          <w:szCs w:val="22"/>
        </w:rPr>
        <w:tab/>
        <w:t>Develop strategies for self-promotion in the hiring process (e.g., filling out job applications, resumé writing, interviewing skills, portfolio development).</w:t>
      </w:r>
    </w:p>
    <w:p w14:paraId="0B7BA972"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1.1.6. </w:t>
      </w:r>
      <w:r w:rsidRPr="00B8527C">
        <w:rPr>
          <w:rFonts w:ascii="Source Sans Pro" w:hAnsi="Source Sans Pro"/>
          <w:szCs w:val="22"/>
        </w:rPr>
        <w:tab/>
        <w:t>Explain the importance of work ethic, accountability and responsibility and demonstrate associated behaviors in fulfilling personal, community and workplace roles.</w:t>
      </w:r>
    </w:p>
    <w:p w14:paraId="22202101"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1.1.7. </w:t>
      </w:r>
      <w:r w:rsidRPr="00B8527C">
        <w:rPr>
          <w:rFonts w:ascii="Source Sans Pro" w:hAnsi="Source Sans Pro"/>
          <w:szCs w:val="22"/>
        </w:rPr>
        <w:tab/>
        <w:t>Apply problem-solving and critical-thinking skills to work-related issues when making decisions and formulating solutions.</w:t>
      </w:r>
    </w:p>
    <w:p w14:paraId="459EFA1F"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1.1.8. </w:t>
      </w:r>
      <w:r w:rsidRPr="00B8527C">
        <w:rPr>
          <w:rFonts w:ascii="Source Sans Pro" w:hAnsi="Source Sans Pro"/>
          <w:szCs w:val="22"/>
        </w:rPr>
        <w:tab/>
        <w:t>Identify the correlation between emotions, behavior and appearance and manage those to establish and maintain professionalism.</w:t>
      </w:r>
    </w:p>
    <w:p w14:paraId="7EEE4EE3"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1.1.9. </w:t>
      </w:r>
      <w:r w:rsidRPr="00B8527C">
        <w:rPr>
          <w:rFonts w:ascii="Source Sans Pro" w:hAnsi="Source Sans Pro"/>
          <w:szCs w:val="22"/>
        </w:rPr>
        <w:tab/>
        <w:t>Give and receive constructive feedback to improve work habits.</w:t>
      </w:r>
    </w:p>
    <w:p w14:paraId="175557E6"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1.1.10. </w:t>
      </w:r>
      <w:r w:rsidRPr="00B8527C">
        <w:rPr>
          <w:rFonts w:ascii="Source Sans Pro" w:hAnsi="Source Sans Pro"/>
          <w:szCs w:val="22"/>
        </w:rPr>
        <w:tab/>
        <w:t>Adapt personal coping skills to adjust to taxing workplace demands.</w:t>
      </w:r>
    </w:p>
    <w:p w14:paraId="4019C8BA" w14:textId="77777777" w:rsidR="00F20F21" w:rsidRPr="00B8527C" w:rsidRDefault="00F20F21" w:rsidP="00F20F21">
      <w:pPr>
        <w:ind w:left="1620" w:hanging="1620"/>
        <w:rPr>
          <w:rFonts w:ascii="Source Sans Pro" w:hAnsi="Source Sans Pro"/>
          <w:b/>
          <w:szCs w:val="22"/>
        </w:rPr>
      </w:pPr>
    </w:p>
    <w:p w14:paraId="38366DEC" w14:textId="77777777" w:rsidR="00F20F21" w:rsidRPr="00B8527C" w:rsidRDefault="00F20F21" w:rsidP="00F20F21">
      <w:pPr>
        <w:ind w:left="1620" w:hanging="1620"/>
        <w:rPr>
          <w:rFonts w:ascii="Source Sans Pro" w:hAnsi="Source Sans Pro"/>
          <w:b/>
          <w:bCs/>
          <w:szCs w:val="22"/>
        </w:rPr>
      </w:pPr>
      <w:r w:rsidRPr="00B8527C">
        <w:rPr>
          <w:rFonts w:ascii="Source Sans Pro" w:hAnsi="Source Sans Pro"/>
          <w:b/>
          <w:szCs w:val="22"/>
        </w:rPr>
        <w:t xml:space="preserve">Outcome:  </w:t>
      </w:r>
      <w:r w:rsidRPr="00B8527C">
        <w:rPr>
          <w:rFonts w:ascii="Source Sans Pro" w:hAnsi="Source Sans Pro"/>
          <w:b/>
          <w:bCs/>
          <w:szCs w:val="22"/>
        </w:rPr>
        <w:t xml:space="preserve">1.2.  </w:t>
      </w:r>
      <w:r w:rsidRPr="00B8527C">
        <w:rPr>
          <w:rFonts w:ascii="Source Sans Pro" w:hAnsi="Source Sans Pro"/>
          <w:b/>
          <w:bCs/>
          <w:szCs w:val="22"/>
        </w:rPr>
        <w:tab/>
        <w:t>Leadership and Communications</w:t>
      </w:r>
    </w:p>
    <w:p w14:paraId="1B23D539" w14:textId="77777777" w:rsidR="00F20F21" w:rsidRDefault="00F20F21" w:rsidP="00B8527C">
      <w:pPr>
        <w:ind w:left="1620"/>
        <w:rPr>
          <w:rFonts w:ascii="Source Sans Pro" w:hAnsi="Source Sans Pro"/>
          <w:bCs/>
          <w:szCs w:val="22"/>
        </w:rPr>
      </w:pPr>
      <w:r w:rsidRPr="00B8527C">
        <w:rPr>
          <w:rFonts w:ascii="Source Sans Pro" w:hAnsi="Source Sans Pro"/>
          <w:bCs/>
          <w:szCs w:val="22"/>
        </w:rPr>
        <w:t>Process, maintain, evaluate and disseminate information in a business. Develop leadership and team building to promote collaboration.</w:t>
      </w:r>
    </w:p>
    <w:p w14:paraId="574F2DEE" w14:textId="77777777" w:rsidR="00B8527C" w:rsidRPr="00B8527C" w:rsidRDefault="00B8527C" w:rsidP="00B8527C">
      <w:pPr>
        <w:ind w:left="1620"/>
        <w:rPr>
          <w:rFonts w:ascii="Source Sans Pro" w:hAnsi="Source Sans Pro"/>
          <w:bCs/>
          <w:szCs w:val="22"/>
        </w:rPr>
      </w:pPr>
    </w:p>
    <w:p w14:paraId="48B7A10E" w14:textId="77777777" w:rsidR="00F20F21" w:rsidRPr="00B8527C" w:rsidRDefault="00F20F21" w:rsidP="00F20F21">
      <w:pPr>
        <w:rPr>
          <w:rFonts w:ascii="Source Sans Pro" w:hAnsi="Source Sans Pro"/>
          <w:b/>
          <w:szCs w:val="22"/>
        </w:rPr>
      </w:pPr>
      <w:r w:rsidRPr="00B8527C">
        <w:rPr>
          <w:rFonts w:ascii="Source Sans Pro" w:hAnsi="Source Sans Pro"/>
          <w:b/>
          <w:szCs w:val="22"/>
        </w:rPr>
        <w:lastRenderedPageBreak/>
        <w:t xml:space="preserve">Competencies </w:t>
      </w:r>
    </w:p>
    <w:p w14:paraId="47AA7C83"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1.2.1. </w:t>
      </w:r>
      <w:r w:rsidRPr="00B8527C">
        <w:rPr>
          <w:rFonts w:ascii="Source Sans Pro" w:hAnsi="Source Sans Pro"/>
          <w:szCs w:val="22"/>
        </w:rPr>
        <w:tab/>
        <w:t>Extract relevant, valid information from materials and cite sources of information.</w:t>
      </w:r>
    </w:p>
    <w:p w14:paraId="7277930A"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1.2.2. </w:t>
      </w:r>
      <w:r w:rsidRPr="00B8527C">
        <w:rPr>
          <w:rFonts w:ascii="Source Sans Pro" w:hAnsi="Source Sans Pro"/>
          <w:szCs w:val="22"/>
        </w:rPr>
        <w:tab/>
        <w:t>Deliver formal and informal presentations.</w:t>
      </w:r>
    </w:p>
    <w:p w14:paraId="7050E496"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1.2.3. </w:t>
      </w:r>
      <w:r w:rsidRPr="00B8527C">
        <w:rPr>
          <w:rFonts w:ascii="Source Sans Pro" w:hAnsi="Source Sans Pro"/>
          <w:szCs w:val="22"/>
        </w:rPr>
        <w:tab/>
        <w:t>Identify and use verbal, nonverbal and active listening skills to communicate effectively.</w:t>
      </w:r>
    </w:p>
    <w:p w14:paraId="6A5E355E"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1.2.4. </w:t>
      </w:r>
      <w:r w:rsidRPr="00B8527C">
        <w:rPr>
          <w:rFonts w:ascii="Source Sans Pro" w:hAnsi="Source Sans Pro"/>
          <w:szCs w:val="22"/>
        </w:rPr>
        <w:tab/>
        <w:t>Use negotiation and conflict-resolution skills to reach solutions.</w:t>
      </w:r>
    </w:p>
    <w:p w14:paraId="3B324020"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1.2.5. </w:t>
      </w:r>
      <w:r w:rsidRPr="00B8527C">
        <w:rPr>
          <w:rFonts w:ascii="Source Sans Pro" w:hAnsi="Source Sans Pro"/>
          <w:szCs w:val="22"/>
        </w:rPr>
        <w:tab/>
        <w:t>Communicate information (e.g., directions, ideas, vision, workplace expectations) for an intended audience and purpose.</w:t>
      </w:r>
    </w:p>
    <w:p w14:paraId="11D2D176"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1.2.6. </w:t>
      </w:r>
      <w:r w:rsidRPr="00B8527C">
        <w:rPr>
          <w:rFonts w:ascii="Source Sans Pro" w:hAnsi="Source Sans Pro"/>
          <w:szCs w:val="22"/>
        </w:rPr>
        <w:tab/>
        <w:t>Use proper grammar and expression in all aspects of communication.</w:t>
      </w:r>
    </w:p>
    <w:p w14:paraId="5FBA5A6E"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1.2.7. </w:t>
      </w:r>
      <w:r w:rsidRPr="00B8527C">
        <w:rPr>
          <w:rFonts w:ascii="Source Sans Pro" w:hAnsi="Source Sans Pro"/>
          <w:szCs w:val="22"/>
        </w:rPr>
        <w:tab/>
        <w:t>Use problem-solving and consensus-building techniques to draw conclusions and determine next steps.</w:t>
      </w:r>
    </w:p>
    <w:p w14:paraId="0B2C2181"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1.2.8. </w:t>
      </w:r>
      <w:r w:rsidRPr="00B8527C">
        <w:rPr>
          <w:rFonts w:ascii="Source Sans Pro" w:hAnsi="Source Sans Pro"/>
          <w:szCs w:val="22"/>
        </w:rPr>
        <w:tab/>
        <w:t>Identify the strengths, weaknesses and characteristics of leadership styles that influence internal and external workplace relationships.</w:t>
      </w:r>
    </w:p>
    <w:p w14:paraId="370E08C9"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1.2.9.</w:t>
      </w:r>
      <w:r w:rsidRPr="00B8527C">
        <w:rPr>
          <w:rFonts w:ascii="Source Sans Pro" w:hAnsi="Source Sans Pro"/>
          <w:szCs w:val="22"/>
        </w:rPr>
        <w:tab/>
        <w:t>Identify advantages and disadvantages involving digital and/or electronic communications (e.g., common content for large audience, control of tone, speed, cost, lack of non-verbal cues, potential for forwarding information, longevity).</w:t>
      </w:r>
    </w:p>
    <w:p w14:paraId="3073E654"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1.2.10. </w:t>
      </w:r>
      <w:r w:rsidRPr="00B8527C">
        <w:rPr>
          <w:rFonts w:ascii="Source Sans Pro" w:hAnsi="Source Sans Pro"/>
          <w:szCs w:val="22"/>
        </w:rPr>
        <w:tab/>
        <w:t>Use interpersonal skills to provide group leadership, promote collaboration, and work in a team.</w:t>
      </w:r>
    </w:p>
    <w:p w14:paraId="69580027"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1.2.11. </w:t>
      </w:r>
      <w:r w:rsidRPr="00B8527C">
        <w:rPr>
          <w:rFonts w:ascii="Source Sans Pro" w:hAnsi="Source Sans Pro"/>
          <w:szCs w:val="22"/>
        </w:rPr>
        <w:tab/>
        <w:t>Write professional correspondence, documents, job applications and resumés.</w:t>
      </w:r>
    </w:p>
    <w:p w14:paraId="700AB7A0"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1.2.12. </w:t>
      </w:r>
      <w:r w:rsidRPr="00B8527C">
        <w:rPr>
          <w:rFonts w:ascii="Source Sans Pro" w:hAnsi="Source Sans Pro"/>
          <w:szCs w:val="22"/>
        </w:rPr>
        <w:tab/>
        <w:t>Use technical writing skills to complete forms and create reports.</w:t>
      </w:r>
    </w:p>
    <w:p w14:paraId="66335EB2" w14:textId="77777777" w:rsidR="00F20F21" w:rsidRPr="00B8527C" w:rsidRDefault="00F20F21" w:rsidP="00F20F21">
      <w:pPr>
        <w:ind w:left="1620" w:hanging="1620"/>
        <w:rPr>
          <w:rFonts w:ascii="Source Sans Pro" w:hAnsi="Source Sans Pro"/>
          <w:b/>
          <w:szCs w:val="22"/>
        </w:rPr>
      </w:pPr>
    </w:p>
    <w:p w14:paraId="5BC4D051" w14:textId="77777777" w:rsidR="00F20F21" w:rsidRPr="00B8527C" w:rsidRDefault="00F20F21" w:rsidP="00F20F21">
      <w:pPr>
        <w:ind w:left="1620" w:hanging="1620"/>
        <w:rPr>
          <w:rFonts w:ascii="Source Sans Pro" w:hAnsi="Source Sans Pro"/>
          <w:b/>
          <w:bCs/>
          <w:szCs w:val="22"/>
        </w:rPr>
      </w:pPr>
      <w:r w:rsidRPr="00B8527C">
        <w:rPr>
          <w:rFonts w:ascii="Source Sans Pro" w:hAnsi="Source Sans Pro"/>
          <w:b/>
          <w:szCs w:val="22"/>
        </w:rPr>
        <w:t xml:space="preserve">Outcome:  </w:t>
      </w:r>
      <w:r w:rsidRPr="00B8527C">
        <w:rPr>
          <w:rFonts w:ascii="Source Sans Pro" w:hAnsi="Source Sans Pro"/>
          <w:b/>
          <w:bCs/>
          <w:szCs w:val="22"/>
        </w:rPr>
        <w:t xml:space="preserve">1.3.  </w:t>
      </w:r>
      <w:r w:rsidRPr="00B8527C">
        <w:rPr>
          <w:rFonts w:ascii="Source Sans Pro" w:hAnsi="Source Sans Pro"/>
          <w:b/>
          <w:bCs/>
          <w:szCs w:val="22"/>
        </w:rPr>
        <w:tab/>
        <w:t>Business Ethics and Law</w:t>
      </w:r>
    </w:p>
    <w:p w14:paraId="2878A4B8" w14:textId="77777777" w:rsidR="00F20F21" w:rsidRPr="00B8527C" w:rsidRDefault="00F20F21" w:rsidP="00B8527C">
      <w:pPr>
        <w:ind w:left="1620"/>
        <w:rPr>
          <w:rFonts w:ascii="Source Sans Pro" w:hAnsi="Source Sans Pro"/>
          <w:bCs/>
          <w:szCs w:val="22"/>
        </w:rPr>
      </w:pPr>
      <w:r w:rsidRPr="00B8527C">
        <w:rPr>
          <w:rFonts w:ascii="Source Sans Pro" w:hAnsi="Source Sans Pro"/>
          <w:bCs/>
          <w:szCs w:val="22"/>
        </w:rPr>
        <w:t>Analyze how professional, ethical and legal behavior contributes to continuous improvement in organizational performance and regulatory compliance.</w:t>
      </w:r>
    </w:p>
    <w:p w14:paraId="3753F2E6" w14:textId="77777777" w:rsidR="00F20F21" w:rsidRPr="00B8527C" w:rsidRDefault="00F20F21" w:rsidP="00F20F21">
      <w:pPr>
        <w:rPr>
          <w:rFonts w:ascii="Source Sans Pro" w:hAnsi="Source Sans Pro"/>
          <w:b/>
          <w:szCs w:val="22"/>
        </w:rPr>
      </w:pPr>
      <w:r w:rsidRPr="00B8527C">
        <w:rPr>
          <w:rFonts w:ascii="Source Sans Pro" w:hAnsi="Source Sans Pro"/>
          <w:b/>
          <w:szCs w:val="22"/>
        </w:rPr>
        <w:t xml:space="preserve">Competencies </w:t>
      </w:r>
    </w:p>
    <w:p w14:paraId="2A9A230B"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1.3.1.</w:t>
      </w:r>
      <w:r w:rsidRPr="00B8527C">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763F2D64" w14:textId="77777777" w:rsidR="00F20F21" w:rsidRPr="00B8527C" w:rsidRDefault="00F20F21" w:rsidP="00F20F21">
      <w:pPr>
        <w:ind w:left="1620" w:hanging="1620"/>
        <w:rPr>
          <w:rFonts w:ascii="Source Sans Pro" w:hAnsi="Source Sans Pro"/>
          <w:b/>
          <w:szCs w:val="22"/>
        </w:rPr>
      </w:pPr>
    </w:p>
    <w:p w14:paraId="70BD51B5" w14:textId="77777777" w:rsidR="00F20F21" w:rsidRPr="00B8527C" w:rsidRDefault="00F20F21" w:rsidP="00F20F21">
      <w:pPr>
        <w:ind w:left="1620" w:hanging="1620"/>
        <w:rPr>
          <w:rFonts w:ascii="Source Sans Pro" w:hAnsi="Source Sans Pro"/>
          <w:b/>
          <w:bCs/>
          <w:szCs w:val="22"/>
        </w:rPr>
      </w:pPr>
      <w:r w:rsidRPr="00B8527C">
        <w:rPr>
          <w:rFonts w:ascii="Source Sans Pro" w:hAnsi="Source Sans Pro"/>
          <w:b/>
          <w:szCs w:val="22"/>
        </w:rPr>
        <w:t xml:space="preserve">Outcome:  </w:t>
      </w:r>
      <w:r w:rsidRPr="00B8527C">
        <w:rPr>
          <w:rFonts w:ascii="Source Sans Pro" w:hAnsi="Source Sans Pro"/>
          <w:b/>
          <w:bCs/>
          <w:szCs w:val="22"/>
        </w:rPr>
        <w:t xml:space="preserve">1.4.  </w:t>
      </w:r>
      <w:r w:rsidRPr="00B8527C">
        <w:rPr>
          <w:rFonts w:ascii="Source Sans Pro" w:hAnsi="Source Sans Pro"/>
          <w:b/>
          <w:bCs/>
          <w:szCs w:val="22"/>
        </w:rPr>
        <w:tab/>
        <w:t>Knowledge Management and Information Technology</w:t>
      </w:r>
    </w:p>
    <w:p w14:paraId="29F47AAD" w14:textId="77777777" w:rsidR="00F20F21" w:rsidRPr="00B8527C" w:rsidRDefault="00F20F21" w:rsidP="00B8527C">
      <w:pPr>
        <w:ind w:left="1620"/>
        <w:rPr>
          <w:rFonts w:ascii="Source Sans Pro" w:hAnsi="Source Sans Pro"/>
          <w:bCs/>
          <w:szCs w:val="22"/>
        </w:rPr>
      </w:pPr>
      <w:r w:rsidRPr="00B8527C">
        <w:rPr>
          <w:rFonts w:ascii="Source Sans Pro" w:hAnsi="Source Sans Pro"/>
          <w:bCs/>
          <w:szCs w:val="22"/>
        </w:rPr>
        <w:t>Demonstrate current and emerging strategies and technologies used to collect, analyze, record and share information in business operations.</w:t>
      </w:r>
    </w:p>
    <w:p w14:paraId="2313044F" w14:textId="77777777" w:rsidR="00F20F21" w:rsidRPr="00B8527C" w:rsidRDefault="00F20F21" w:rsidP="00F20F21">
      <w:pPr>
        <w:rPr>
          <w:rFonts w:ascii="Source Sans Pro" w:hAnsi="Source Sans Pro"/>
          <w:b/>
          <w:szCs w:val="22"/>
        </w:rPr>
      </w:pPr>
      <w:r w:rsidRPr="00B8527C">
        <w:rPr>
          <w:rFonts w:ascii="Source Sans Pro" w:hAnsi="Source Sans Pro"/>
          <w:b/>
          <w:szCs w:val="22"/>
        </w:rPr>
        <w:t xml:space="preserve">Competencies </w:t>
      </w:r>
    </w:p>
    <w:p w14:paraId="2B990CCA"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1.4.1. </w:t>
      </w:r>
      <w:r w:rsidRPr="00B8527C">
        <w:rPr>
          <w:rFonts w:ascii="Source Sans Pro" w:hAnsi="Source Sans Pro"/>
          <w:szCs w:val="22"/>
        </w:rPr>
        <w:tab/>
        <w:t>Use office equipment to communicate (e.g., phone, radio equipment, fax machine, scanner, public address systems).</w:t>
      </w:r>
    </w:p>
    <w:p w14:paraId="298C5CCD"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1.4.2. </w:t>
      </w:r>
      <w:r w:rsidRPr="00B8527C">
        <w:rPr>
          <w:rFonts w:ascii="Source Sans Pro" w:hAnsi="Source Sans Pro"/>
          <w:szCs w:val="22"/>
        </w:rPr>
        <w:tab/>
        <w:t>Select and use software applications to locate, record, analyze and present information (e.g., word processing, e-mail, spreadsheet, databases, presentation, Internet search engines).</w:t>
      </w:r>
    </w:p>
    <w:p w14:paraId="08D0FFE4"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1.4.5. </w:t>
      </w:r>
      <w:r w:rsidRPr="00B8527C">
        <w:rPr>
          <w:rFonts w:ascii="Source Sans Pro" w:hAnsi="Source Sans Pro"/>
          <w:szCs w:val="22"/>
        </w:rPr>
        <w:tab/>
        <w:t>Use information technology tools to maintain, secure and monitor business records.</w:t>
      </w:r>
    </w:p>
    <w:p w14:paraId="54F57204" w14:textId="77777777" w:rsidR="00F20F21" w:rsidRPr="00B8527C" w:rsidRDefault="00F20F21" w:rsidP="00F20F21">
      <w:pPr>
        <w:ind w:left="1620" w:hanging="1620"/>
        <w:rPr>
          <w:rFonts w:ascii="Source Sans Pro" w:hAnsi="Source Sans Pro"/>
          <w:b/>
          <w:szCs w:val="22"/>
        </w:rPr>
      </w:pPr>
    </w:p>
    <w:p w14:paraId="6723F963" w14:textId="77777777" w:rsidR="00F20F21" w:rsidRPr="00B8527C" w:rsidRDefault="00F20F21" w:rsidP="00F20F21">
      <w:pPr>
        <w:ind w:left="1620" w:hanging="1620"/>
        <w:rPr>
          <w:rFonts w:ascii="Source Sans Pro" w:hAnsi="Source Sans Pro"/>
          <w:b/>
          <w:bCs/>
          <w:szCs w:val="22"/>
        </w:rPr>
      </w:pPr>
      <w:r w:rsidRPr="00B8527C">
        <w:rPr>
          <w:rFonts w:ascii="Source Sans Pro" w:hAnsi="Source Sans Pro"/>
          <w:b/>
          <w:szCs w:val="22"/>
        </w:rPr>
        <w:t xml:space="preserve">Outcome:  </w:t>
      </w:r>
      <w:r w:rsidRPr="00B8527C">
        <w:rPr>
          <w:rFonts w:ascii="Source Sans Pro" w:hAnsi="Source Sans Pro"/>
          <w:b/>
          <w:bCs/>
          <w:szCs w:val="22"/>
        </w:rPr>
        <w:t xml:space="preserve">1.6.  </w:t>
      </w:r>
      <w:r w:rsidRPr="00B8527C">
        <w:rPr>
          <w:rFonts w:ascii="Source Sans Pro" w:hAnsi="Source Sans Pro"/>
          <w:b/>
          <w:bCs/>
          <w:szCs w:val="22"/>
        </w:rPr>
        <w:tab/>
        <w:t>Business Literacy</w:t>
      </w:r>
    </w:p>
    <w:p w14:paraId="6A23476B" w14:textId="77777777" w:rsidR="00F20F21" w:rsidRPr="00B8527C" w:rsidRDefault="00F20F21" w:rsidP="00B8527C">
      <w:pPr>
        <w:ind w:left="1620"/>
        <w:rPr>
          <w:rFonts w:ascii="Source Sans Pro" w:hAnsi="Source Sans Pro"/>
          <w:bCs/>
          <w:szCs w:val="22"/>
        </w:rPr>
      </w:pPr>
      <w:r w:rsidRPr="00B8527C">
        <w:rPr>
          <w:rFonts w:ascii="Source Sans Pro" w:hAnsi="Source Sans Pro"/>
          <w:bCs/>
          <w:szCs w:val="22"/>
        </w:rPr>
        <w:t>Develop foundational skills and knowledge in entrepreneurship, financial literacy and business operations.</w:t>
      </w:r>
    </w:p>
    <w:p w14:paraId="6677C8C2" w14:textId="77777777" w:rsidR="00F20F21" w:rsidRPr="00B8527C" w:rsidRDefault="00F20F21" w:rsidP="00F20F21">
      <w:pPr>
        <w:rPr>
          <w:rFonts w:ascii="Source Sans Pro" w:hAnsi="Source Sans Pro"/>
          <w:b/>
          <w:szCs w:val="22"/>
        </w:rPr>
      </w:pPr>
      <w:r w:rsidRPr="00B8527C">
        <w:rPr>
          <w:rFonts w:ascii="Source Sans Pro" w:hAnsi="Source Sans Pro"/>
          <w:b/>
          <w:szCs w:val="22"/>
        </w:rPr>
        <w:t xml:space="preserve">Competencies </w:t>
      </w:r>
    </w:p>
    <w:p w14:paraId="1C5DA21B"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1.6.1. </w:t>
      </w:r>
      <w:r w:rsidRPr="00B8527C">
        <w:rPr>
          <w:rFonts w:ascii="Source Sans Pro" w:hAnsi="Source Sans Pro"/>
          <w:szCs w:val="22"/>
        </w:rPr>
        <w:tab/>
        <w:t>Identify business opportunities.</w:t>
      </w:r>
    </w:p>
    <w:p w14:paraId="4F20A14D"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1.6.2. </w:t>
      </w:r>
      <w:r w:rsidRPr="00B8527C">
        <w:rPr>
          <w:rFonts w:ascii="Source Sans Pro" w:hAnsi="Source Sans Pro"/>
          <w:szCs w:val="22"/>
        </w:rPr>
        <w:tab/>
        <w:t>Assess the reality of becoming an entrepreneur, including advantages and disadvantages (e.g., risk versus reward, reasons for success and failure).</w:t>
      </w:r>
    </w:p>
    <w:p w14:paraId="31D8E95B"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lastRenderedPageBreak/>
        <w:t xml:space="preserve">1.6.6. </w:t>
      </w:r>
      <w:r w:rsidRPr="00B8527C">
        <w:rPr>
          <w:rFonts w:ascii="Source Sans Pro" w:hAnsi="Source Sans Pro"/>
          <w:szCs w:val="22"/>
        </w:rPr>
        <w:tab/>
        <w:t>Identify the target market served by the organization, the niche that the organization fills and an outlook of the industry.</w:t>
      </w:r>
    </w:p>
    <w:p w14:paraId="697D0E7D"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1.6.7. </w:t>
      </w:r>
      <w:r w:rsidRPr="00B8527C">
        <w:rPr>
          <w:rFonts w:ascii="Source Sans Pro" w:hAnsi="Source Sans Pro"/>
          <w:szCs w:val="22"/>
        </w:rPr>
        <w:tab/>
        <w:t>Identify the effect of supply and demand on products and services.</w:t>
      </w:r>
    </w:p>
    <w:p w14:paraId="4277D6C7" w14:textId="60A9FC1A" w:rsidR="00F20F21" w:rsidRPr="00B8527C" w:rsidRDefault="00F20F21" w:rsidP="00B8527C">
      <w:pPr>
        <w:ind w:left="900" w:hanging="900"/>
        <w:rPr>
          <w:rFonts w:ascii="Source Sans Pro" w:hAnsi="Source Sans Pro"/>
          <w:szCs w:val="22"/>
        </w:rPr>
      </w:pPr>
      <w:r w:rsidRPr="00B8527C">
        <w:rPr>
          <w:rFonts w:ascii="Source Sans Pro" w:hAnsi="Source Sans Pro"/>
          <w:szCs w:val="22"/>
        </w:rPr>
        <w:t xml:space="preserve">1.6.8. </w:t>
      </w:r>
      <w:r w:rsidRPr="00B8527C">
        <w:rPr>
          <w:rFonts w:ascii="Source Sans Pro" w:hAnsi="Source Sans Pro"/>
          <w:szCs w:val="22"/>
        </w:rPr>
        <w:tab/>
        <w:t>Identify the features and benefits that make an organization’s product or service competitive.</w:t>
      </w:r>
    </w:p>
    <w:p w14:paraId="0A7770BB" w14:textId="77777777" w:rsidR="00F20F21" w:rsidRPr="00B8527C" w:rsidRDefault="00F20F21" w:rsidP="00F20F21">
      <w:pPr>
        <w:ind w:left="1620" w:hanging="1620"/>
        <w:rPr>
          <w:rFonts w:ascii="Source Sans Pro" w:hAnsi="Source Sans Pro"/>
          <w:b/>
          <w:szCs w:val="22"/>
        </w:rPr>
      </w:pPr>
    </w:p>
    <w:p w14:paraId="232C60A5" w14:textId="77777777" w:rsidR="00F20F21" w:rsidRPr="00B8527C" w:rsidRDefault="00F20F21" w:rsidP="00F20F21">
      <w:pPr>
        <w:ind w:left="1620" w:hanging="1620"/>
        <w:rPr>
          <w:rFonts w:ascii="Source Sans Pro" w:hAnsi="Source Sans Pro"/>
          <w:b/>
          <w:szCs w:val="22"/>
        </w:rPr>
      </w:pPr>
      <w:r w:rsidRPr="00B8527C">
        <w:rPr>
          <w:rFonts w:ascii="Source Sans Pro" w:hAnsi="Source Sans Pro"/>
          <w:b/>
          <w:szCs w:val="22"/>
        </w:rPr>
        <w:t xml:space="preserve">Outcome:  </w:t>
      </w:r>
      <w:r w:rsidRPr="00B8527C">
        <w:rPr>
          <w:rFonts w:ascii="Source Sans Pro" w:hAnsi="Source Sans Pro"/>
          <w:b/>
          <w:bCs/>
          <w:szCs w:val="22"/>
        </w:rPr>
        <w:t xml:space="preserve">1.9.  </w:t>
      </w:r>
      <w:r w:rsidRPr="00B8527C">
        <w:rPr>
          <w:rFonts w:ascii="Source Sans Pro" w:hAnsi="Source Sans Pro"/>
          <w:b/>
          <w:bCs/>
          <w:szCs w:val="22"/>
        </w:rPr>
        <w:tab/>
        <w:t>Financial Management</w:t>
      </w:r>
    </w:p>
    <w:p w14:paraId="788461F2" w14:textId="77777777" w:rsidR="00F20F21" w:rsidRPr="00B8527C" w:rsidRDefault="00F20F21" w:rsidP="00B8527C">
      <w:pPr>
        <w:ind w:left="1620"/>
        <w:rPr>
          <w:rFonts w:ascii="Source Sans Pro" w:hAnsi="Source Sans Pro"/>
          <w:bCs/>
          <w:szCs w:val="22"/>
        </w:rPr>
      </w:pPr>
      <w:r w:rsidRPr="00B8527C">
        <w:rPr>
          <w:rFonts w:ascii="Source Sans Pro" w:hAnsi="Source Sans Pro"/>
          <w:bCs/>
          <w:szCs w:val="22"/>
        </w:rPr>
        <w:t>Use financial tools, strategies and systems to develop, monitor and control the use of financial resources to ensure personal and business financial well-being.</w:t>
      </w:r>
    </w:p>
    <w:p w14:paraId="09AE701C" w14:textId="77777777" w:rsidR="00F20F21" w:rsidRPr="00B8527C" w:rsidRDefault="00F20F21" w:rsidP="00F20F21">
      <w:pPr>
        <w:rPr>
          <w:rFonts w:ascii="Source Sans Pro" w:hAnsi="Source Sans Pro"/>
          <w:b/>
          <w:szCs w:val="22"/>
        </w:rPr>
      </w:pPr>
      <w:r w:rsidRPr="00B8527C">
        <w:rPr>
          <w:rFonts w:ascii="Source Sans Pro" w:hAnsi="Source Sans Pro"/>
          <w:b/>
          <w:szCs w:val="22"/>
        </w:rPr>
        <w:t xml:space="preserve">Competencies </w:t>
      </w:r>
    </w:p>
    <w:p w14:paraId="040FAAEE"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1.9.1. </w:t>
      </w:r>
      <w:r w:rsidRPr="00B8527C">
        <w:rPr>
          <w:rFonts w:ascii="Source Sans Pro" w:hAnsi="Source Sans Pro"/>
          <w:szCs w:val="22"/>
        </w:rPr>
        <w:tab/>
        <w:t>Create, analyze and interpret financial documents (e.g., budgets, income statements).</w:t>
      </w:r>
    </w:p>
    <w:p w14:paraId="681D2E3F"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1.9.2. </w:t>
      </w:r>
      <w:r w:rsidRPr="00B8527C">
        <w:rPr>
          <w:rFonts w:ascii="Source Sans Pro" w:hAnsi="Source Sans Pro"/>
          <w:szCs w:val="22"/>
        </w:rPr>
        <w:tab/>
        <w:t>Identify tax obligations.</w:t>
      </w:r>
    </w:p>
    <w:p w14:paraId="42841329"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1.9.3. </w:t>
      </w:r>
      <w:r w:rsidRPr="00B8527C">
        <w:rPr>
          <w:rFonts w:ascii="Source Sans Pro" w:hAnsi="Source Sans Pro"/>
          <w:szCs w:val="22"/>
        </w:rPr>
        <w:tab/>
        <w:t>Review and summarize savings, investment strategies and purchasing options (e.g., cash, lease, finance, stocks, bonds).</w:t>
      </w:r>
    </w:p>
    <w:p w14:paraId="5FDFD16D"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1.9.4. </w:t>
      </w:r>
      <w:r w:rsidRPr="00B8527C">
        <w:rPr>
          <w:rFonts w:ascii="Source Sans Pro" w:hAnsi="Source Sans Pro"/>
          <w:szCs w:val="22"/>
        </w:rPr>
        <w:tab/>
        <w:t xml:space="preserve">Identify credit types and their uses </w:t>
      </w:r>
      <w:proofErr w:type="gramStart"/>
      <w:r w:rsidRPr="00B8527C">
        <w:rPr>
          <w:rFonts w:ascii="Source Sans Pro" w:hAnsi="Source Sans Pro"/>
          <w:szCs w:val="22"/>
        </w:rPr>
        <w:t>in order to</w:t>
      </w:r>
      <w:proofErr w:type="gramEnd"/>
      <w:r w:rsidRPr="00B8527C">
        <w:rPr>
          <w:rFonts w:ascii="Source Sans Pro" w:hAnsi="Source Sans Pro"/>
          <w:szCs w:val="22"/>
        </w:rPr>
        <w:t xml:space="preserve"> establish credit.</w:t>
      </w:r>
    </w:p>
    <w:p w14:paraId="28723205"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1.9.5. </w:t>
      </w:r>
      <w:r w:rsidRPr="00B8527C">
        <w:rPr>
          <w:rFonts w:ascii="Source Sans Pro" w:hAnsi="Source Sans Pro"/>
          <w:szCs w:val="22"/>
        </w:rPr>
        <w:tab/>
        <w:t>Identify ways to avoid or correct debt problems.</w:t>
      </w:r>
    </w:p>
    <w:p w14:paraId="3FF5A11D"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1.9.7. </w:t>
      </w:r>
      <w:r w:rsidRPr="00B8527C">
        <w:rPr>
          <w:rFonts w:ascii="Source Sans Pro" w:hAnsi="Source Sans Pro"/>
          <w:szCs w:val="22"/>
        </w:rPr>
        <w:tab/>
        <w:t>Review and summarize categories (types) of insurance and identify how insurances can reduce financial risk.</w:t>
      </w:r>
    </w:p>
    <w:p w14:paraId="4D32B152"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1.9.8. </w:t>
      </w:r>
      <w:r w:rsidRPr="00B8527C">
        <w:rPr>
          <w:rFonts w:ascii="Source Sans Pro" w:hAnsi="Source Sans Pro"/>
          <w:szCs w:val="22"/>
        </w:rPr>
        <w:tab/>
        <w:t>Identify income sources and expenditures.</w:t>
      </w:r>
    </w:p>
    <w:p w14:paraId="2CC98430" w14:textId="77777777" w:rsidR="00F20F21" w:rsidRPr="00B8527C" w:rsidRDefault="00F20F21" w:rsidP="00F20F21">
      <w:pPr>
        <w:ind w:left="1620" w:hanging="1620"/>
        <w:rPr>
          <w:rFonts w:ascii="Source Sans Pro" w:hAnsi="Source Sans Pro"/>
          <w:b/>
          <w:szCs w:val="22"/>
        </w:rPr>
      </w:pPr>
    </w:p>
    <w:p w14:paraId="49E0E068" w14:textId="77777777" w:rsidR="00F20F21" w:rsidRPr="00B8527C" w:rsidRDefault="00F20F21" w:rsidP="00F20F21">
      <w:pPr>
        <w:ind w:left="1620" w:hanging="1620"/>
        <w:rPr>
          <w:rFonts w:ascii="Source Sans Pro" w:hAnsi="Source Sans Pro"/>
          <w:b/>
          <w:szCs w:val="22"/>
        </w:rPr>
      </w:pPr>
      <w:r w:rsidRPr="00B8527C">
        <w:rPr>
          <w:rFonts w:ascii="Source Sans Pro" w:hAnsi="Source Sans Pro"/>
          <w:b/>
          <w:szCs w:val="22"/>
        </w:rPr>
        <w:t xml:space="preserve">Outcome:  </w:t>
      </w:r>
      <w:r w:rsidRPr="00B8527C">
        <w:rPr>
          <w:rFonts w:ascii="Source Sans Pro" w:hAnsi="Source Sans Pro"/>
          <w:b/>
          <w:bCs/>
          <w:szCs w:val="22"/>
        </w:rPr>
        <w:t xml:space="preserve">1.10.  </w:t>
      </w:r>
      <w:r w:rsidRPr="00B8527C">
        <w:rPr>
          <w:rFonts w:ascii="Source Sans Pro" w:hAnsi="Source Sans Pro"/>
          <w:b/>
          <w:bCs/>
          <w:szCs w:val="22"/>
        </w:rPr>
        <w:tab/>
        <w:t>Sales and Marketing</w:t>
      </w:r>
    </w:p>
    <w:p w14:paraId="530DCDBF" w14:textId="77777777" w:rsidR="00F20F21" w:rsidRPr="00B8527C" w:rsidRDefault="00F20F21" w:rsidP="00B8527C">
      <w:pPr>
        <w:ind w:left="1620"/>
        <w:rPr>
          <w:rFonts w:ascii="Source Sans Pro" w:hAnsi="Source Sans Pro"/>
          <w:bCs/>
          <w:szCs w:val="22"/>
        </w:rPr>
      </w:pPr>
      <w:r w:rsidRPr="00B8527C">
        <w:rPr>
          <w:rFonts w:ascii="Source Sans Pro" w:hAnsi="Source Sans Pro"/>
          <w:bCs/>
          <w:szCs w:val="22"/>
        </w:rPr>
        <w:t>Manage pricing, place, promotion, packaging, positioning and public relations to improve quality customer service.</w:t>
      </w:r>
    </w:p>
    <w:p w14:paraId="539AFBAA" w14:textId="77777777" w:rsidR="00F20F21" w:rsidRPr="00B8527C" w:rsidRDefault="00F20F21" w:rsidP="00F20F21">
      <w:pPr>
        <w:rPr>
          <w:rFonts w:ascii="Source Sans Pro" w:hAnsi="Source Sans Pro"/>
          <w:b/>
          <w:szCs w:val="22"/>
        </w:rPr>
      </w:pPr>
      <w:r w:rsidRPr="00B8527C">
        <w:rPr>
          <w:rFonts w:ascii="Source Sans Pro" w:hAnsi="Source Sans Pro"/>
          <w:b/>
          <w:szCs w:val="22"/>
        </w:rPr>
        <w:t xml:space="preserve">Competencies </w:t>
      </w:r>
    </w:p>
    <w:p w14:paraId="7BB59C72"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1.10.1. </w:t>
      </w:r>
      <w:r w:rsidRPr="00B8527C">
        <w:rPr>
          <w:rFonts w:ascii="Source Sans Pro" w:hAnsi="Source Sans Pro"/>
          <w:szCs w:val="22"/>
        </w:rPr>
        <w:tab/>
        <w:t>Identify how the roles of sales, advertising and public relations contribute to a company’s brand.</w:t>
      </w:r>
    </w:p>
    <w:p w14:paraId="013FACA4"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1.10.2. </w:t>
      </w:r>
      <w:r w:rsidRPr="00B8527C">
        <w:rPr>
          <w:rFonts w:ascii="Source Sans Pro" w:hAnsi="Source Sans Pro"/>
          <w:szCs w:val="22"/>
        </w:rPr>
        <w:tab/>
        <w:t>Determine the customer's needs and identify solutions.</w:t>
      </w:r>
    </w:p>
    <w:p w14:paraId="02CEC05C"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1.10.3. </w:t>
      </w:r>
      <w:r w:rsidRPr="00B8527C">
        <w:rPr>
          <w:rFonts w:ascii="Source Sans Pro" w:hAnsi="Source Sans Pro"/>
          <w:szCs w:val="22"/>
        </w:rPr>
        <w:tab/>
        <w:t>Communicate features, benefits and warranties of a product or service to the customer.</w:t>
      </w:r>
    </w:p>
    <w:p w14:paraId="50B6466A"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1.10.4.</w:t>
      </w:r>
      <w:r w:rsidRPr="00B8527C">
        <w:rPr>
          <w:rFonts w:ascii="Source Sans Pro" w:hAnsi="Source Sans Pro"/>
          <w:szCs w:val="22"/>
        </w:rPr>
        <w:tab/>
        <w:t>Identify the company policies and procedures for initiating product and service improvements.</w:t>
      </w:r>
    </w:p>
    <w:p w14:paraId="7BB8304C"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1.10.5. </w:t>
      </w:r>
      <w:r w:rsidRPr="00B8527C">
        <w:rPr>
          <w:rFonts w:ascii="Source Sans Pro" w:hAnsi="Source Sans Pro"/>
          <w:szCs w:val="22"/>
        </w:rPr>
        <w:tab/>
        <w:t>Monitor customer expectations and determine product/service satisfaction by using measurement tools.</w:t>
      </w:r>
    </w:p>
    <w:p w14:paraId="6421D8C1"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 xml:space="preserve">1.10.6. </w:t>
      </w:r>
      <w:r w:rsidRPr="00B8527C">
        <w:rPr>
          <w:rFonts w:ascii="Source Sans Pro" w:hAnsi="Source Sans Pro"/>
          <w:szCs w:val="22"/>
        </w:rPr>
        <w:tab/>
        <w:t xml:space="preserve">Discuss the importance of correct pricing to support a </w:t>
      </w:r>
      <w:proofErr w:type="gramStart"/>
      <w:r w:rsidRPr="00B8527C">
        <w:rPr>
          <w:rFonts w:ascii="Source Sans Pro" w:hAnsi="Source Sans Pro"/>
          <w:szCs w:val="22"/>
        </w:rPr>
        <w:t>product’s</w:t>
      </w:r>
      <w:proofErr w:type="gramEnd"/>
      <w:r w:rsidRPr="00B8527C">
        <w:rPr>
          <w:rFonts w:ascii="Source Sans Pro" w:hAnsi="Source Sans Pro"/>
          <w:szCs w:val="22"/>
        </w:rPr>
        <w:t xml:space="preserve"> or service’s positioning in the marketing mix.</w:t>
      </w:r>
    </w:p>
    <w:p w14:paraId="01855BC7"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1.10.7.</w:t>
      </w:r>
      <w:r w:rsidRPr="00B8527C">
        <w:rPr>
          <w:rFonts w:ascii="Source Sans Pro" w:hAnsi="Source Sans Pro"/>
          <w:szCs w:val="22"/>
        </w:rPr>
        <w:tab/>
        <w:t xml:space="preserve">Describe the importance and diversity of distribution channels (i.e., direct, indirect) to sell a product. </w:t>
      </w:r>
    </w:p>
    <w:p w14:paraId="741E97D7"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1.10.8.</w:t>
      </w:r>
      <w:r w:rsidRPr="00B8527C">
        <w:rPr>
          <w:rFonts w:ascii="Source Sans Pro" w:hAnsi="Source Sans Pro"/>
          <w:szCs w:val="22"/>
        </w:rPr>
        <w:tab/>
        <w:t xml:space="preserve">Use promotional techniques to maximize sales revenues (e.g., advertising, sales promotions, publicity, public relations). </w:t>
      </w:r>
    </w:p>
    <w:p w14:paraId="54B3F5F0"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1.10.9.</w:t>
      </w:r>
      <w:r w:rsidRPr="00B8527C">
        <w:rPr>
          <w:rFonts w:ascii="Source Sans Pro" w:hAnsi="Source Sans Pro"/>
          <w:szCs w:val="22"/>
        </w:rPr>
        <w:tab/>
        <w:t xml:space="preserve">Describe how product mix (e.g., product line, product items) maximizes sales revenues, market, share and profit margin. </w:t>
      </w:r>
    </w:p>
    <w:p w14:paraId="16EECDAF" w14:textId="77777777" w:rsidR="00F20F21" w:rsidRPr="00B8527C" w:rsidRDefault="00F20F21" w:rsidP="00F20F21">
      <w:pPr>
        <w:ind w:left="900" w:hanging="900"/>
        <w:rPr>
          <w:rFonts w:ascii="Source Sans Pro" w:hAnsi="Source Sans Pro"/>
          <w:szCs w:val="22"/>
        </w:rPr>
      </w:pPr>
      <w:r w:rsidRPr="00B8527C">
        <w:rPr>
          <w:rFonts w:ascii="Source Sans Pro" w:hAnsi="Source Sans Pro"/>
          <w:szCs w:val="22"/>
        </w:rPr>
        <w:t>1.10.10.</w:t>
      </w:r>
      <w:r w:rsidRPr="00B8527C">
        <w:rPr>
          <w:rFonts w:ascii="Source Sans Pro" w:hAnsi="Source Sans Pro"/>
          <w:szCs w:val="22"/>
        </w:rPr>
        <w:tab/>
        <w:t>Demonstrate sales techniques.</w:t>
      </w:r>
    </w:p>
    <w:p w14:paraId="5C1F2C11" w14:textId="77777777" w:rsidR="00F90DF0" w:rsidRPr="00B8527C" w:rsidRDefault="00F90DF0" w:rsidP="00844B7D">
      <w:pPr>
        <w:outlineLvl w:val="0"/>
        <w:rPr>
          <w:rFonts w:ascii="Source Sans Pro" w:hAnsi="Source Sans Pro" w:cstheme="minorHAnsi"/>
          <w:b/>
          <w:bCs/>
          <w:szCs w:val="22"/>
        </w:rPr>
      </w:pPr>
    </w:p>
    <w:p w14:paraId="24BA0F55" w14:textId="77777777" w:rsidR="00F90DF0" w:rsidRPr="00B8527C" w:rsidRDefault="00F90DF0" w:rsidP="00F90DF0">
      <w:pPr>
        <w:ind w:left="1620" w:hanging="1620"/>
        <w:outlineLvl w:val="0"/>
        <w:rPr>
          <w:rFonts w:ascii="Source Sans Pro" w:hAnsi="Source Sans Pro" w:cstheme="minorHAnsi"/>
          <w:b/>
          <w:bCs/>
          <w:color w:val="002060"/>
          <w:szCs w:val="22"/>
        </w:rPr>
      </w:pPr>
      <w:r w:rsidRPr="00B8527C">
        <w:rPr>
          <w:rFonts w:ascii="Source Sans Pro" w:hAnsi="Source Sans Pro" w:cstheme="minorHAnsi"/>
          <w:b/>
          <w:bCs/>
          <w:color w:val="002060"/>
          <w:szCs w:val="22"/>
        </w:rPr>
        <w:t xml:space="preserve">Strand 5. </w:t>
      </w:r>
      <w:r w:rsidRPr="00B8527C">
        <w:rPr>
          <w:rFonts w:ascii="Source Sans Pro" w:hAnsi="Source Sans Pro" w:cstheme="minorHAnsi"/>
          <w:b/>
          <w:bCs/>
          <w:color w:val="002060"/>
          <w:szCs w:val="22"/>
        </w:rPr>
        <w:tab/>
        <w:t>Structural Engineering</w:t>
      </w:r>
    </w:p>
    <w:p w14:paraId="10EB0886" w14:textId="77777777" w:rsidR="00F90DF0" w:rsidRPr="00B8527C" w:rsidRDefault="00F90DF0" w:rsidP="00F90DF0">
      <w:pPr>
        <w:ind w:left="1620"/>
        <w:outlineLvl w:val="0"/>
        <w:rPr>
          <w:rFonts w:ascii="Source Sans Pro" w:hAnsi="Source Sans Pro" w:cstheme="minorHAnsi"/>
          <w:bCs/>
          <w:szCs w:val="22"/>
        </w:rPr>
      </w:pPr>
      <w:r w:rsidRPr="00B8527C">
        <w:rPr>
          <w:rFonts w:ascii="Source Sans Pro" w:hAnsi="Source Sans Pro" w:cstheme="minorHAnsi"/>
          <w:bCs/>
          <w:szCs w:val="22"/>
        </w:rPr>
        <w:t>Learners apply the principles of engineering related to electricity, structural repair and design, use of brick, block and concrete, water distribution, and metal working to design, construct, manage and maintain structures and biological systems used in agriculture, food and natural resources.</w:t>
      </w:r>
    </w:p>
    <w:p w14:paraId="23B2AB96" w14:textId="77777777" w:rsidR="00F90DF0" w:rsidRPr="00B8527C" w:rsidRDefault="00F90DF0" w:rsidP="00F90DF0">
      <w:pPr>
        <w:ind w:left="1620" w:hanging="1620"/>
        <w:rPr>
          <w:rFonts w:ascii="Source Sans Pro" w:hAnsi="Source Sans Pro"/>
          <w:b/>
          <w:szCs w:val="22"/>
        </w:rPr>
      </w:pPr>
    </w:p>
    <w:p w14:paraId="186D6818" w14:textId="77777777" w:rsidR="00F90DF0" w:rsidRPr="00B8527C" w:rsidRDefault="00F90DF0" w:rsidP="00F90DF0">
      <w:pPr>
        <w:ind w:left="1620" w:hanging="1620"/>
        <w:rPr>
          <w:rFonts w:ascii="Source Sans Pro" w:hAnsi="Source Sans Pro"/>
          <w:b/>
          <w:bCs/>
          <w:szCs w:val="22"/>
        </w:rPr>
      </w:pPr>
      <w:r w:rsidRPr="00B8527C">
        <w:rPr>
          <w:rFonts w:ascii="Source Sans Pro" w:hAnsi="Source Sans Pro"/>
          <w:b/>
          <w:szCs w:val="22"/>
        </w:rPr>
        <w:lastRenderedPageBreak/>
        <w:t>Outcome:  5</w:t>
      </w:r>
      <w:r w:rsidRPr="00B8527C">
        <w:rPr>
          <w:rFonts w:ascii="Source Sans Pro" w:hAnsi="Source Sans Pro"/>
          <w:b/>
          <w:bCs/>
          <w:szCs w:val="22"/>
        </w:rPr>
        <w:t xml:space="preserve">.8.  </w:t>
      </w:r>
      <w:r w:rsidRPr="00B8527C">
        <w:rPr>
          <w:rFonts w:ascii="Source Sans Pro" w:hAnsi="Source Sans Pro"/>
          <w:b/>
          <w:bCs/>
          <w:szCs w:val="22"/>
        </w:rPr>
        <w:tab/>
        <w:t>Water Distribution Systems</w:t>
      </w:r>
    </w:p>
    <w:p w14:paraId="383F28F3" w14:textId="77777777" w:rsidR="00F90DF0" w:rsidRPr="00B8527C" w:rsidRDefault="00F90DF0" w:rsidP="00B8527C">
      <w:pPr>
        <w:ind w:left="1620"/>
        <w:rPr>
          <w:rFonts w:ascii="Source Sans Pro" w:hAnsi="Source Sans Pro"/>
          <w:b/>
          <w:bCs/>
          <w:strike/>
          <w:szCs w:val="22"/>
        </w:rPr>
      </w:pPr>
      <w:r w:rsidRPr="00B8527C">
        <w:rPr>
          <w:rFonts w:ascii="Source Sans Pro" w:hAnsi="Source Sans Pro"/>
          <w:bCs/>
          <w:szCs w:val="22"/>
        </w:rPr>
        <w:t>Calculate the demand for specific water applications and design and install water supply and drainage components.</w:t>
      </w:r>
    </w:p>
    <w:p w14:paraId="6A12D003" w14:textId="77777777" w:rsidR="00F90DF0" w:rsidRPr="00B8527C" w:rsidRDefault="00F90DF0" w:rsidP="00F90DF0">
      <w:pPr>
        <w:rPr>
          <w:rFonts w:ascii="Source Sans Pro" w:hAnsi="Source Sans Pro"/>
          <w:b/>
          <w:szCs w:val="22"/>
        </w:rPr>
      </w:pPr>
      <w:r w:rsidRPr="00B8527C">
        <w:rPr>
          <w:rFonts w:ascii="Source Sans Pro" w:hAnsi="Source Sans Pro"/>
          <w:b/>
          <w:szCs w:val="22"/>
        </w:rPr>
        <w:t xml:space="preserve">Competencies </w:t>
      </w:r>
    </w:p>
    <w:p w14:paraId="6EC2E5D8" w14:textId="77777777" w:rsidR="00F90DF0" w:rsidRPr="00B8527C" w:rsidRDefault="00F90DF0" w:rsidP="00F90DF0">
      <w:pPr>
        <w:ind w:left="900" w:hanging="900"/>
        <w:rPr>
          <w:rFonts w:ascii="Source Sans Pro" w:hAnsi="Source Sans Pro"/>
          <w:szCs w:val="22"/>
        </w:rPr>
      </w:pPr>
      <w:r w:rsidRPr="00B8527C">
        <w:rPr>
          <w:rFonts w:ascii="Source Sans Pro" w:hAnsi="Source Sans Pro"/>
          <w:szCs w:val="22"/>
        </w:rPr>
        <w:t xml:space="preserve">5.8.1. </w:t>
      </w:r>
      <w:r w:rsidRPr="00B8527C">
        <w:rPr>
          <w:rFonts w:ascii="Source Sans Pro" w:hAnsi="Source Sans Pro"/>
          <w:szCs w:val="22"/>
        </w:rPr>
        <w:tab/>
        <w:t>Calculate water demand for specific applications.</w:t>
      </w:r>
    </w:p>
    <w:p w14:paraId="45F878BE" w14:textId="77777777" w:rsidR="00F90DF0" w:rsidRPr="00B8527C" w:rsidRDefault="00F90DF0" w:rsidP="00F90DF0">
      <w:pPr>
        <w:ind w:left="900" w:hanging="900"/>
        <w:rPr>
          <w:rFonts w:ascii="Source Sans Pro" w:hAnsi="Source Sans Pro"/>
          <w:szCs w:val="22"/>
        </w:rPr>
      </w:pPr>
      <w:r w:rsidRPr="00B8527C">
        <w:rPr>
          <w:rFonts w:ascii="Source Sans Pro" w:hAnsi="Source Sans Pro"/>
          <w:szCs w:val="22"/>
        </w:rPr>
        <w:t xml:space="preserve">5.8.2. </w:t>
      </w:r>
      <w:r w:rsidRPr="00B8527C">
        <w:rPr>
          <w:rFonts w:ascii="Source Sans Pro" w:hAnsi="Source Sans Pro"/>
          <w:szCs w:val="22"/>
        </w:rPr>
        <w:tab/>
        <w:t>Compare the types, applications and operating principles of pumps and controls.</w:t>
      </w:r>
    </w:p>
    <w:p w14:paraId="683CF2CD" w14:textId="77777777" w:rsidR="00F90DF0" w:rsidRPr="00B8527C" w:rsidRDefault="00F90DF0" w:rsidP="00F90DF0">
      <w:pPr>
        <w:ind w:left="900" w:hanging="900"/>
        <w:rPr>
          <w:rFonts w:ascii="Source Sans Pro" w:hAnsi="Source Sans Pro"/>
          <w:szCs w:val="22"/>
        </w:rPr>
      </w:pPr>
      <w:r w:rsidRPr="00B8527C">
        <w:rPr>
          <w:rFonts w:ascii="Source Sans Pro" w:hAnsi="Source Sans Pro"/>
          <w:szCs w:val="22"/>
        </w:rPr>
        <w:t xml:space="preserve">5.8.9. </w:t>
      </w:r>
      <w:r w:rsidRPr="00B8527C">
        <w:rPr>
          <w:rFonts w:ascii="Source Sans Pro" w:hAnsi="Source Sans Pro"/>
          <w:szCs w:val="22"/>
        </w:rPr>
        <w:tab/>
        <w:t>Select supply and drainage components based on their application for a given purpose.</w:t>
      </w:r>
    </w:p>
    <w:p w14:paraId="053BA441" w14:textId="77777777" w:rsidR="00F90DF0" w:rsidRPr="00B8527C" w:rsidRDefault="00F90DF0" w:rsidP="00F90DF0">
      <w:pPr>
        <w:ind w:left="900" w:hanging="900"/>
        <w:rPr>
          <w:rFonts w:ascii="Source Sans Pro" w:hAnsi="Source Sans Pro"/>
          <w:szCs w:val="22"/>
        </w:rPr>
      </w:pPr>
      <w:r w:rsidRPr="00B8527C">
        <w:rPr>
          <w:rFonts w:ascii="Source Sans Pro" w:hAnsi="Source Sans Pro"/>
          <w:szCs w:val="22"/>
        </w:rPr>
        <w:t xml:space="preserve">5.8.14. </w:t>
      </w:r>
      <w:r w:rsidRPr="00B8527C">
        <w:rPr>
          <w:rFonts w:ascii="Source Sans Pro" w:hAnsi="Source Sans Pro"/>
          <w:szCs w:val="22"/>
        </w:rPr>
        <w:tab/>
        <w:t>Prevent freezing and mechanical damage to pipes.</w:t>
      </w:r>
    </w:p>
    <w:p w14:paraId="6DEC7E66" w14:textId="233F3CF9" w:rsidR="00F90DF0" w:rsidRPr="00B8527C" w:rsidRDefault="00F90DF0" w:rsidP="00B8527C">
      <w:pPr>
        <w:ind w:left="900" w:hanging="900"/>
        <w:rPr>
          <w:rFonts w:ascii="Source Sans Pro" w:hAnsi="Source Sans Pro"/>
          <w:szCs w:val="22"/>
        </w:rPr>
      </w:pPr>
      <w:r w:rsidRPr="00B8527C">
        <w:rPr>
          <w:rFonts w:ascii="Source Sans Pro" w:hAnsi="Source Sans Pro"/>
          <w:szCs w:val="22"/>
        </w:rPr>
        <w:t xml:space="preserve">5.8.16. </w:t>
      </w:r>
      <w:r w:rsidRPr="00B8527C">
        <w:rPr>
          <w:rFonts w:ascii="Source Sans Pro" w:hAnsi="Source Sans Pro"/>
          <w:szCs w:val="22"/>
        </w:rPr>
        <w:tab/>
        <w:t>Test a water supply and drainage system for leaks and pressure using soap, inert gas, electronic sensors and fluorescent dye.</w:t>
      </w:r>
    </w:p>
    <w:p w14:paraId="68FD943D" w14:textId="77777777" w:rsidR="00F90DF0" w:rsidRPr="00B8527C" w:rsidRDefault="00F90DF0" w:rsidP="00844B7D">
      <w:pPr>
        <w:outlineLvl w:val="0"/>
        <w:rPr>
          <w:rFonts w:ascii="Source Sans Pro" w:hAnsi="Source Sans Pro" w:cstheme="minorHAnsi"/>
          <w:b/>
          <w:bCs/>
          <w:szCs w:val="22"/>
        </w:rPr>
      </w:pPr>
    </w:p>
    <w:p w14:paraId="314FE695" w14:textId="77777777" w:rsidR="00D44945" w:rsidRPr="00B8527C" w:rsidRDefault="00D44945" w:rsidP="00D44945">
      <w:pPr>
        <w:ind w:left="1620" w:hanging="1620"/>
        <w:outlineLvl w:val="0"/>
        <w:rPr>
          <w:rFonts w:ascii="Source Sans Pro" w:hAnsi="Source Sans Pro" w:cstheme="minorHAnsi"/>
          <w:b/>
          <w:bCs/>
          <w:color w:val="002060"/>
          <w:szCs w:val="22"/>
        </w:rPr>
      </w:pPr>
      <w:r w:rsidRPr="00B8527C">
        <w:rPr>
          <w:rFonts w:ascii="Source Sans Pro" w:hAnsi="Source Sans Pro" w:cstheme="minorHAnsi"/>
          <w:b/>
          <w:bCs/>
          <w:color w:val="002060"/>
          <w:szCs w:val="22"/>
        </w:rPr>
        <w:t xml:space="preserve">Strand 6. </w:t>
      </w:r>
      <w:r w:rsidRPr="00B8527C">
        <w:rPr>
          <w:rFonts w:ascii="Source Sans Pro" w:hAnsi="Source Sans Pro" w:cstheme="minorHAnsi"/>
          <w:b/>
          <w:bCs/>
          <w:color w:val="002060"/>
          <w:szCs w:val="22"/>
        </w:rPr>
        <w:tab/>
        <w:t>Environmental Science</w:t>
      </w:r>
    </w:p>
    <w:p w14:paraId="614DA7F6" w14:textId="77777777" w:rsidR="00D44945" w:rsidRPr="00B8527C" w:rsidRDefault="00D44945" w:rsidP="00D44945">
      <w:pPr>
        <w:ind w:left="1620"/>
        <w:outlineLvl w:val="0"/>
        <w:rPr>
          <w:rFonts w:ascii="Source Sans Pro" w:hAnsi="Source Sans Pro" w:cstheme="minorHAnsi"/>
          <w:b/>
          <w:bCs/>
          <w:strike/>
          <w:szCs w:val="22"/>
        </w:rPr>
      </w:pPr>
      <w:r w:rsidRPr="00B8527C">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7B316D4B" w14:textId="77777777" w:rsidR="00D44945" w:rsidRPr="00B8527C" w:rsidRDefault="00D44945" w:rsidP="00D44945">
      <w:pPr>
        <w:ind w:left="1620" w:hanging="1620"/>
        <w:rPr>
          <w:rFonts w:ascii="Source Sans Pro" w:hAnsi="Source Sans Pro"/>
          <w:b/>
          <w:szCs w:val="22"/>
        </w:rPr>
      </w:pPr>
    </w:p>
    <w:p w14:paraId="323AC9C9" w14:textId="77777777" w:rsidR="00D44945" w:rsidRPr="00B8527C" w:rsidRDefault="00D44945" w:rsidP="00D44945">
      <w:pPr>
        <w:ind w:left="1620" w:hanging="1620"/>
        <w:rPr>
          <w:rFonts w:ascii="Source Sans Pro" w:hAnsi="Source Sans Pro"/>
          <w:b/>
          <w:bCs/>
          <w:szCs w:val="22"/>
        </w:rPr>
      </w:pPr>
      <w:r w:rsidRPr="00B8527C">
        <w:rPr>
          <w:rFonts w:ascii="Source Sans Pro" w:hAnsi="Source Sans Pro"/>
          <w:b/>
          <w:szCs w:val="22"/>
        </w:rPr>
        <w:t>Outcome:  6</w:t>
      </w:r>
      <w:r w:rsidRPr="00B8527C">
        <w:rPr>
          <w:rFonts w:ascii="Source Sans Pro" w:hAnsi="Source Sans Pro"/>
          <w:b/>
          <w:bCs/>
          <w:szCs w:val="22"/>
        </w:rPr>
        <w:t xml:space="preserve">.1.  </w:t>
      </w:r>
      <w:r w:rsidRPr="00B8527C">
        <w:rPr>
          <w:rFonts w:ascii="Source Sans Pro" w:hAnsi="Source Sans Pro"/>
          <w:b/>
          <w:bCs/>
          <w:szCs w:val="22"/>
        </w:rPr>
        <w:tab/>
        <w:t>Soils</w:t>
      </w:r>
    </w:p>
    <w:p w14:paraId="145C0175" w14:textId="77777777" w:rsidR="00D44945" w:rsidRPr="00B8527C" w:rsidRDefault="00D44945" w:rsidP="00B8527C">
      <w:pPr>
        <w:ind w:left="1620"/>
        <w:rPr>
          <w:rFonts w:ascii="Source Sans Pro" w:hAnsi="Source Sans Pro"/>
          <w:bCs/>
          <w:szCs w:val="22"/>
        </w:rPr>
      </w:pPr>
      <w:r w:rsidRPr="00B8527C">
        <w:rPr>
          <w:rFonts w:ascii="Source Sans Pro" w:hAnsi="Source Sans Pro"/>
          <w:bCs/>
          <w:szCs w:val="22"/>
        </w:rPr>
        <w:t>Apply knowledge of soil characteristics and soil information resources to overcome any existing soil use limitations while maintaining or improving soil quality.</w:t>
      </w:r>
    </w:p>
    <w:p w14:paraId="28B0AC63" w14:textId="77777777" w:rsidR="00D44945" w:rsidRPr="00B8527C" w:rsidRDefault="00D44945" w:rsidP="00D44945">
      <w:pPr>
        <w:rPr>
          <w:rFonts w:ascii="Source Sans Pro" w:hAnsi="Source Sans Pro"/>
          <w:b/>
          <w:szCs w:val="22"/>
        </w:rPr>
      </w:pPr>
      <w:r w:rsidRPr="00B8527C">
        <w:rPr>
          <w:rFonts w:ascii="Source Sans Pro" w:hAnsi="Source Sans Pro"/>
          <w:b/>
          <w:szCs w:val="22"/>
        </w:rPr>
        <w:t xml:space="preserve">Competencies </w:t>
      </w:r>
    </w:p>
    <w:p w14:paraId="1CD2255D"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6.1.1. </w:t>
      </w:r>
      <w:r w:rsidRPr="00B8527C">
        <w:rPr>
          <w:rFonts w:ascii="Source Sans Pro" w:hAnsi="Source Sans Pro"/>
          <w:szCs w:val="22"/>
        </w:rPr>
        <w:tab/>
        <w:t>Identify soil forming factors and explain how they produce variability in soils.</w:t>
      </w:r>
    </w:p>
    <w:p w14:paraId="44F01AA1"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6.1.2. </w:t>
      </w:r>
      <w:r w:rsidRPr="00B8527C">
        <w:rPr>
          <w:rFonts w:ascii="Source Sans Pro" w:hAnsi="Source Sans Pro"/>
          <w:szCs w:val="22"/>
        </w:rPr>
        <w:tab/>
        <w:t>Describe the relationship among physical properties of soils.</w:t>
      </w:r>
    </w:p>
    <w:p w14:paraId="4A3A7505"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6.1.3. </w:t>
      </w:r>
      <w:r w:rsidRPr="00B8527C">
        <w:rPr>
          <w:rFonts w:ascii="Source Sans Pro" w:hAnsi="Source Sans Pro"/>
          <w:szCs w:val="22"/>
        </w:rPr>
        <w:tab/>
        <w:t>Collect, test and analyze soil samples for physical and chemical properties.</w:t>
      </w:r>
    </w:p>
    <w:p w14:paraId="3FA81530" w14:textId="60EF9FA2"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6.1.4. </w:t>
      </w:r>
      <w:r w:rsidRPr="00B8527C">
        <w:rPr>
          <w:rFonts w:ascii="Source Sans Pro" w:hAnsi="Source Sans Pro"/>
          <w:szCs w:val="22"/>
        </w:rPr>
        <w:tab/>
      </w:r>
      <w:r w:rsidR="005612FC" w:rsidRPr="00B8527C">
        <w:rPr>
          <w:rFonts w:ascii="Source Sans Pro" w:hAnsi="Source Sans Pro"/>
          <w:szCs w:val="22"/>
        </w:rPr>
        <w:t>Identify and describe factors (e.g., climate, soil texture, mineralogy, soil organisms, drainage co-efficient, land use, vegetation types, management practices) affecting organic matter and its function in soil quality.</w:t>
      </w:r>
    </w:p>
    <w:p w14:paraId="2E419A25"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6.1.5. </w:t>
      </w:r>
      <w:r w:rsidRPr="00B8527C">
        <w:rPr>
          <w:rFonts w:ascii="Source Sans Pro" w:hAnsi="Source Sans Pro"/>
          <w:szCs w:val="22"/>
        </w:rPr>
        <w:tab/>
        <w:t>Determine land use and identify land capabilities classes.</w:t>
      </w:r>
    </w:p>
    <w:p w14:paraId="6879A2C8" w14:textId="77777777" w:rsidR="00A66A12"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6.1.6. </w:t>
      </w:r>
      <w:r w:rsidRPr="00B8527C">
        <w:rPr>
          <w:rFonts w:ascii="Source Sans Pro" w:hAnsi="Source Sans Pro"/>
          <w:szCs w:val="22"/>
        </w:rPr>
        <w:tab/>
      </w:r>
      <w:r w:rsidR="00A66A12" w:rsidRPr="00B8527C">
        <w:rPr>
          <w:rFonts w:ascii="Source Sans Pro" w:hAnsi="Source Sans Pro"/>
          <w:szCs w:val="22"/>
        </w:rPr>
        <w:t>Identify and describe soil conservation practices to reduce soil erosion and compaction.</w:t>
      </w:r>
    </w:p>
    <w:p w14:paraId="50FE2214" w14:textId="7DB01DF1"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6.1.7. </w:t>
      </w:r>
      <w:r w:rsidRPr="00B8527C">
        <w:rPr>
          <w:rFonts w:ascii="Source Sans Pro" w:hAnsi="Source Sans Pro"/>
          <w:szCs w:val="22"/>
        </w:rPr>
        <w:tab/>
        <w:t>Compare and contrast the causes and effects of soil erosion.</w:t>
      </w:r>
    </w:p>
    <w:p w14:paraId="406E3FEB"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6.1.8.</w:t>
      </w:r>
      <w:r w:rsidRPr="00B8527C">
        <w:rPr>
          <w:rFonts w:ascii="Source Sans Pro" w:hAnsi="Source Sans Pro"/>
          <w:szCs w:val="22"/>
        </w:rPr>
        <w:tab/>
        <w:t>Describe soil limitations in agronomic, urban and natural resource practices.</w:t>
      </w:r>
    </w:p>
    <w:p w14:paraId="6096EE5D"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6.1.9.</w:t>
      </w:r>
      <w:r w:rsidRPr="00B8527C">
        <w:rPr>
          <w:rFonts w:ascii="Source Sans Pro" w:hAnsi="Source Sans Pro"/>
          <w:szCs w:val="22"/>
        </w:rPr>
        <w:tab/>
        <w:t>Evaluate soil survey data and implement management decisions.</w:t>
      </w:r>
    </w:p>
    <w:p w14:paraId="477BE5CD" w14:textId="3DDCFF0C" w:rsidR="00D44945" w:rsidRPr="00B8527C" w:rsidRDefault="00D44945" w:rsidP="00B8527C">
      <w:pPr>
        <w:ind w:left="900" w:hanging="900"/>
        <w:rPr>
          <w:rFonts w:ascii="Source Sans Pro" w:hAnsi="Source Sans Pro"/>
          <w:szCs w:val="22"/>
        </w:rPr>
      </w:pPr>
      <w:r w:rsidRPr="00B8527C">
        <w:rPr>
          <w:rFonts w:ascii="Source Sans Pro" w:hAnsi="Source Sans Pro"/>
          <w:szCs w:val="22"/>
        </w:rPr>
        <w:t>6.1.10.</w:t>
      </w:r>
      <w:r w:rsidRPr="00B8527C">
        <w:rPr>
          <w:rFonts w:ascii="Source Sans Pro" w:hAnsi="Source Sans Pro"/>
          <w:szCs w:val="22"/>
        </w:rPr>
        <w:tab/>
        <w:t>Assess basic processes (e.g., slope stability, water control, earth material control, vegetative treatment, soil amendments) of soil reclamation.</w:t>
      </w:r>
    </w:p>
    <w:p w14:paraId="772BC0D6" w14:textId="77777777" w:rsidR="00D44945" w:rsidRPr="00B8527C" w:rsidRDefault="00D44945" w:rsidP="00D44945">
      <w:pPr>
        <w:ind w:left="1620" w:hanging="1620"/>
        <w:rPr>
          <w:rFonts w:ascii="Source Sans Pro" w:hAnsi="Source Sans Pro"/>
          <w:b/>
          <w:szCs w:val="22"/>
        </w:rPr>
      </w:pPr>
    </w:p>
    <w:p w14:paraId="6491CA00" w14:textId="77777777" w:rsidR="00D44945" w:rsidRPr="00B8527C" w:rsidRDefault="00D44945" w:rsidP="00D44945">
      <w:pPr>
        <w:ind w:left="1620" w:hanging="1620"/>
        <w:rPr>
          <w:rFonts w:ascii="Source Sans Pro" w:hAnsi="Source Sans Pro"/>
          <w:b/>
          <w:bCs/>
          <w:szCs w:val="22"/>
        </w:rPr>
      </w:pPr>
      <w:r w:rsidRPr="00B8527C">
        <w:rPr>
          <w:rFonts w:ascii="Source Sans Pro" w:hAnsi="Source Sans Pro"/>
          <w:b/>
          <w:szCs w:val="22"/>
        </w:rPr>
        <w:t>Outcome:  6</w:t>
      </w:r>
      <w:r w:rsidRPr="00B8527C">
        <w:rPr>
          <w:rFonts w:ascii="Source Sans Pro" w:hAnsi="Source Sans Pro"/>
          <w:b/>
          <w:bCs/>
          <w:szCs w:val="22"/>
        </w:rPr>
        <w:t xml:space="preserve">.2.  </w:t>
      </w:r>
      <w:r w:rsidRPr="00B8527C">
        <w:rPr>
          <w:rFonts w:ascii="Source Sans Pro" w:hAnsi="Source Sans Pro"/>
          <w:b/>
          <w:bCs/>
          <w:szCs w:val="22"/>
        </w:rPr>
        <w:tab/>
        <w:t>Water Quality</w:t>
      </w:r>
    </w:p>
    <w:p w14:paraId="47FF505F" w14:textId="77777777" w:rsidR="00D44945" w:rsidRPr="00B8527C" w:rsidRDefault="00D44945" w:rsidP="00B8527C">
      <w:pPr>
        <w:ind w:left="1620"/>
        <w:rPr>
          <w:rFonts w:ascii="Source Sans Pro" w:hAnsi="Source Sans Pro"/>
          <w:bCs/>
          <w:szCs w:val="22"/>
        </w:rPr>
      </w:pPr>
      <w:r w:rsidRPr="00B8527C">
        <w:rPr>
          <w:rFonts w:ascii="Source Sans Pro" w:hAnsi="Source Sans Pro"/>
          <w:bCs/>
          <w:szCs w:val="22"/>
        </w:rPr>
        <w:t>Apply knowledge of soil characteristics and soil information resources to overcome any existing soil use limitations while maintaining or improving soil quality.</w:t>
      </w:r>
    </w:p>
    <w:p w14:paraId="28BB1558" w14:textId="77777777" w:rsidR="00D44945" w:rsidRPr="00B8527C" w:rsidRDefault="00D44945" w:rsidP="00D44945">
      <w:pPr>
        <w:rPr>
          <w:rFonts w:ascii="Source Sans Pro" w:hAnsi="Source Sans Pro"/>
          <w:b/>
          <w:szCs w:val="22"/>
        </w:rPr>
      </w:pPr>
      <w:r w:rsidRPr="00B8527C">
        <w:rPr>
          <w:rFonts w:ascii="Source Sans Pro" w:hAnsi="Source Sans Pro"/>
          <w:b/>
          <w:szCs w:val="22"/>
        </w:rPr>
        <w:t xml:space="preserve">Competencies </w:t>
      </w:r>
    </w:p>
    <w:p w14:paraId="2C2E99BA"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6.2.1. </w:t>
      </w:r>
      <w:r w:rsidRPr="00B8527C">
        <w:rPr>
          <w:rFonts w:ascii="Source Sans Pro" w:hAnsi="Source Sans Pro"/>
          <w:szCs w:val="22"/>
        </w:rPr>
        <w:tab/>
        <w:t>Assess and explain the interactions between human activities and the Earth’s hydrosphere (e.g., septic systems, desalinization, point and non-point source pollution).</w:t>
      </w:r>
    </w:p>
    <w:p w14:paraId="12CC365C" w14:textId="486D4720"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6.2.2. </w:t>
      </w:r>
      <w:r w:rsidRPr="00B8527C">
        <w:rPr>
          <w:rFonts w:ascii="Source Sans Pro" w:hAnsi="Source Sans Pro"/>
          <w:szCs w:val="22"/>
        </w:rPr>
        <w:tab/>
      </w:r>
      <w:r w:rsidR="00594CC3" w:rsidRPr="00B8527C">
        <w:rPr>
          <w:rFonts w:ascii="Source Sans Pro" w:hAnsi="Source Sans Pro"/>
          <w:szCs w:val="22"/>
        </w:rPr>
        <w:t>Measure pH, dissolved oxygen (DO), biochemical oxygen demand (BOD</w:t>
      </w:r>
      <w:proofErr w:type="gramStart"/>
      <w:r w:rsidR="00594CC3" w:rsidRPr="00B8527C">
        <w:rPr>
          <w:rFonts w:ascii="Source Sans Pro" w:hAnsi="Source Sans Pro"/>
          <w:szCs w:val="22"/>
        </w:rPr>
        <w:t>),  nitrogen</w:t>
      </w:r>
      <w:proofErr w:type="gramEnd"/>
      <w:r w:rsidR="00594CC3" w:rsidRPr="00B8527C">
        <w:rPr>
          <w:rFonts w:ascii="Source Sans Pro" w:hAnsi="Source Sans Pro"/>
          <w:szCs w:val="22"/>
        </w:rPr>
        <w:t xml:space="preserve"> and phosphorus in lentic and lotic waters to determine water quality.</w:t>
      </w:r>
    </w:p>
    <w:p w14:paraId="3F4E2D55" w14:textId="649A5B5C"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6.2.3. </w:t>
      </w:r>
      <w:r w:rsidRPr="00B8527C">
        <w:rPr>
          <w:rFonts w:ascii="Source Sans Pro" w:hAnsi="Source Sans Pro"/>
          <w:szCs w:val="22"/>
        </w:rPr>
        <w:tab/>
      </w:r>
      <w:r w:rsidR="00594CC3" w:rsidRPr="00B8527C">
        <w:rPr>
          <w:rFonts w:ascii="Source Sans Pro" w:hAnsi="Source Sans Pro"/>
          <w:szCs w:val="22"/>
        </w:rPr>
        <w:t>Measure vegetation, temperature, turbidity, macroinvertebrate populations, and bacterial quality in lentic and lotic waters to determine water quality.</w:t>
      </w:r>
    </w:p>
    <w:p w14:paraId="352DDB6A" w14:textId="1BFC7814"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6.2.4. </w:t>
      </w:r>
      <w:r w:rsidRPr="00B8527C">
        <w:rPr>
          <w:rFonts w:ascii="Source Sans Pro" w:hAnsi="Source Sans Pro"/>
          <w:szCs w:val="22"/>
        </w:rPr>
        <w:tab/>
      </w:r>
      <w:r w:rsidR="00E375B9" w:rsidRPr="00B8527C">
        <w:rPr>
          <w:rFonts w:ascii="Source Sans Pro" w:hAnsi="Source Sans Pro"/>
          <w:szCs w:val="22"/>
        </w:rPr>
        <w:t>Explain the hydrological cycle and how human and animal activity impacts the cycle.</w:t>
      </w:r>
    </w:p>
    <w:p w14:paraId="3B473A90"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6.2.5. </w:t>
      </w:r>
      <w:r w:rsidRPr="00B8527C">
        <w:rPr>
          <w:rFonts w:ascii="Source Sans Pro" w:hAnsi="Source Sans Pro"/>
          <w:szCs w:val="22"/>
        </w:rPr>
        <w:tab/>
        <w:t>Explain the biotic and abiotic factors affecting water quality.</w:t>
      </w:r>
    </w:p>
    <w:p w14:paraId="369E83F9" w14:textId="77777777" w:rsidR="00D44945" w:rsidRPr="00B8527C" w:rsidRDefault="00D44945" w:rsidP="00D44945">
      <w:pPr>
        <w:ind w:left="900" w:hanging="900"/>
        <w:rPr>
          <w:rFonts w:ascii="Source Sans Pro" w:hAnsi="Source Sans Pro"/>
          <w:szCs w:val="22"/>
        </w:rPr>
      </w:pPr>
      <w:r w:rsidRPr="00B8527C">
        <w:rPr>
          <w:rFonts w:ascii="Source Sans Pro" w:hAnsi="Source Sans Pro"/>
          <w:szCs w:val="22"/>
        </w:rPr>
        <w:t xml:space="preserve">6.2.6. </w:t>
      </w:r>
      <w:r w:rsidRPr="00B8527C">
        <w:rPr>
          <w:rFonts w:ascii="Source Sans Pro" w:hAnsi="Source Sans Pro"/>
          <w:szCs w:val="22"/>
        </w:rPr>
        <w:tab/>
        <w:t>Monitor and analyze water quality and quantity.</w:t>
      </w:r>
    </w:p>
    <w:p w14:paraId="494EB253" w14:textId="43452FD5" w:rsidR="00F90DF0" w:rsidRPr="00B8527C" w:rsidRDefault="00D44945" w:rsidP="00B62C4F">
      <w:pPr>
        <w:ind w:left="900" w:hanging="900"/>
        <w:outlineLvl w:val="0"/>
        <w:rPr>
          <w:rFonts w:ascii="Source Sans Pro" w:hAnsi="Source Sans Pro"/>
          <w:szCs w:val="22"/>
        </w:rPr>
      </w:pPr>
      <w:r w:rsidRPr="00B8527C">
        <w:rPr>
          <w:rFonts w:ascii="Source Sans Pro" w:hAnsi="Source Sans Pro"/>
          <w:szCs w:val="22"/>
        </w:rPr>
        <w:lastRenderedPageBreak/>
        <w:t xml:space="preserve">6.2.7. </w:t>
      </w:r>
      <w:r w:rsidR="00B62C4F" w:rsidRPr="00B8527C">
        <w:rPr>
          <w:rFonts w:ascii="Source Sans Pro" w:hAnsi="Source Sans Pro"/>
          <w:szCs w:val="22"/>
        </w:rPr>
        <w:tab/>
        <w:t>Identify and describe best management and industry (e.g., agriculture, timber production, construction) production practices that maintain or improve water quality.</w:t>
      </w:r>
    </w:p>
    <w:p w14:paraId="345DAA75" w14:textId="77777777" w:rsidR="00250C8A" w:rsidRPr="00B8527C" w:rsidRDefault="00250C8A" w:rsidP="00D44945">
      <w:pPr>
        <w:outlineLvl w:val="0"/>
        <w:rPr>
          <w:rFonts w:ascii="Source Sans Pro" w:hAnsi="Source Sans Pro"/>
          <w:szCs w:val="22"/>
        </w:rPr>
      </w:pPr>
    </w:p>
    <w:p w14:paraId="7FED4CDC" w14:textId="77777777" w:rsidR="00250C8A" w:rsidRPr="00B8527C" w:rsidRDefault="00250C8A" w:rsidP="00250C8A">
      <w:pPr>
        <w:ind w:left="1620" w:hanging="1620"/>
        <w:outlineLvl w:val="0"/>
        <w:rPr>
          <w:rFonts w:ascii="Source Sans Pro" w:hAnsi="Source Sans Pro" w:cstheme="minorHAnsi"/>
          <w:b/>
          <w:bCs/>
          <w:color w:val="002060"/>
          <w:szCs w:val="22"/>
        </w:rPr>
      </w:pPr>
      <w:r w:rsidRPr="00B8527C">
        <w:rPr>
          <w:rFonts w:ascii="Source Sans Pro" w:hAnsi="Source Sans Pro" w:cstheme="minorHAnsi"/>
          <w:b/>
          <w:bCs/>
          <w:color w:val="002060"/>
          <w:szCs w:val="22"/>
        </w:rPr>
        <w:t xml:space="preserve">Strand 8. </w:t>
      </w:r>
      <w:r w:rsidRPr="00B8527C">
        <w:rPr>
          <w:rFonts w:ascii="Source Sans Pro" w:hAnsi="Source Sans Pro" w:cstheme="minorHAnsi"/>
          <w:b/>
          <w:bCs/>
          <w:color w:val="002060"/>
          <w:szCs w:val="22"/>
        </w:rPr>
        <w:tab/>
        <w:t>Plant Science</w:t>
      </w:r>
    </w:p>
    <w:p w14:paraId="4DAA9F70" w14:textId="77777777" w:rsidR="00250C8A" w:rsidRPr="00B8527C" w:rsidRDefault="00250C8A" w:rsidP="00250C8A">
      <w:pPr>
        <w:ind w:left="1620"/>
        <w:outlineLvl w:val="0"/>
        <w:rPr>
          <w:rFonts w:ascii="Source Sans Pro" w:hAnsi="Source Sans Pro" w:cstheme="minorHAnsi"/>
          <w:bCs/>
          <w:szCs w:val="22"/>
        </w:rPr>
      </w:pPr>
      <w:r w:rsidRPr="00B8527C">
        <w:rPr>
          <w:rFonts w:ascii="Source Sans Pro" w:hAnsi="Source Sans Pro" w:cstheme="minorHAnsi"/>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25B36DEC" w14:textId="77777777" w:rsidR="00250C8A" w:rsidRPr="00B8527C" w:rsidRDefault="00250C8A" w:rsidP="00250C8A">
      <w:pPr>
        <w:ind w:left="1620"/>
        <w:outlineLvl w:val="0"/>
        <w:rPr>
          <w:rFonts w:ascii="Source Sans Pro" w:hAnsi="Source Sans Pro" w:cstheme="minorHAnsi"/>
          <w:bCs/>
          <w:szCs w:val="22"/>
        </w:rPr>
      </w:pPr>
    </w:p>
    <w:p w14:paraId="6F8CAF3A" w14:textId="77777777" w:rsidR="00250C8A" w:rsidRPr="00B8527C" w:rsidRDefault="00250C8A" w:rsidP="00250C8A">
      <w:pPr>
        <w:ind w:left="1620" w:hanging="1620"/>
        <w:rPr>
          <w:rFonts w:ascii="Source Sans Pro" w:hAnsi="Source Sans Pro"/>
          <w:b/>
          <w:bCs/>
          <w:szCs w:val="22"/>
        </w:rPr>
      </w:pPr>
      <w:r w:rsidRPr="00B8527C">
        <w:rPr>
          <w:rFonts w:ascii="Source Sans Pro" w:hAnsi="Source Sans Pro"/>
          <w:b/>
          <w:szCs w:val="22"/>
        </w:rPr>
        <w:t>Outcome:  8</w:t>
      </w:r>
      <w:r w:rsidRPr="00B8527C">
        <w:rPr>
          <w:rFonts w:ascii="Source Sans Pro" w:hAnsi="Source Sans Pro"/>
          <w:b/>
          <w:bCs/>
          <w:szCs w:val="22"/>
        </w:rPr>
        <w:t xml:space="preserve">.1.  </w:t>
      </w:r>
      <w:r w:rsidRPr="00B8527C">
        <w:rPr>
          <w:rFonts w:ascii="Source Sans Pro" w:hAnsi="Source Sans Pro"/>
          <w:b/>
          <w:bCs/>
          <w:szCs w:val="22"/>
        </w:rPr>
        <w:tab/>
        <w:t>Plant Nutrition</w:t>
      </w:r>
    </w:p>
    <w:p w14:paraId="032B42A1" w14:textId="65FDDBD3" w:rsidR="00250C8A" w:rsidRPr="00B8527C" w:rsidRDefault="00250C8A" w:rsidP="00B8527C">
      <w:pPr>
        <w:ind w:left="1620"/>
        <w:rPr>
          <w:rFonts w:ascii="Source Sans Pro" w:hAnsi="Source Sans Pro"/>
          <w:bCs/>
          <w:szCs w:val="22"/>
        </w:rPr>
      </w:pPr>
      <w:r w:rsidRPr="00B8527C">
        <w:rPr>
          <w:rFonts w:ascii="Source Sans Pro" w:hAnsi="Source Sans Pro"/>
          <w:bCs/>
          <w:szCs w:val="22"/>
        </w:rPr>
        <w:t xml:space="preserve">Select and apply macronutrients and micronutrients based on deficiencies </w:t>
      </w:r>
      <w:r w:rsidR="00FA7B38" w:rsidRPr="00B8527C">
        <w:rPr>
          <w:rFonts w:ascii="Source Sans Pro" w:hAnsi="Source Sans Pro"/>
          <w:bCs/>
          <w:szCs w:val="22"/>
        </w:rPr>
        <w:t>i</w:t>
      </w:r>
      <w:r w:rsidRPr="00B8527C">
        <w:rPr>
          <w:rFonts w:ascii="Source Sans Pro" w:hAnsi="Source Sans Pro"/>
          <w:bCs/>
          <w:szCs w:val="22"/>
        </w:rPr>
        <w:t>dentified using testing application methods and optimum management that account for environmental factors.</w:t>
      </w:r>
    </w:p>
    <w:p w14:paraId="2DA7C606" w14:textId="77777777" w:rsidR="00250C8A" w:rsidRPr="00B8527C" w:rsidRDefault="00250C8A" w:rsidP="00250C8A">
      <w:pPr>
        <w:rPr>
          <w:rFonts w:ascii="Source Sans Pro" w:hAnsi="Source Sans Pro"/>
          <w:b/>
          <w:szCs w:val="22"/>
        </w:rPr>
      </w:pPr>
      <w:r w:rsidRPr="00B8527C">
        <w:rPr>
          <w:rFonts w:ascii="Source Sans Pro" w:hAnsi="Source Sans Pro"/>
          <w:b/>
          <w:szCs w:val="22"/>
        </w:rPr>
        <w:t xml:space="preserve">Competencies </w:t>
      </w:r>
    </w:p>
    <w:p w14:paraId="18649C1E"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8.1.1. </w:t>
      </w:r>
      <w:r w:rsidRPr="00B8527C">
        <w:rPr>
          <w:rFonts w:ascii="Source Sans Pro" w:hAnsi="Source Sans Pro"/>
          <w:szCs w:val="22"/>
        </w:rPr>
        <w:tab/>
        <w:t>Compare and contrast organic and inorganic sources of macronutrients and micronutrients.</w:t>
      </w:r>
    </w:p>
    <w:p w14:paraId="66C5DD66"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8.1.2. </w:t>
      </w:r>
      <w:r w:rsidRPr="00B8527C">
        <w:rPr>
          <w:rFonts w:ascii="Source Sans Pro" w:hAnsi="Source Sans Pro"/>
          <w:szCs w:val="22"/>
        </w:rPr>
        <w:tab/>
        <w:t xml:space="preserve">Describe the functions of macronutrients and micronutrients in plants and the role that microorganisms play in plant nutrition.   </w:t>
      </w:r>
    </w:p>
    <w:p w14:paraId="4FCB7C3A"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8.1.3. </w:t>
      </w:r>
      <w:r w:rsidRPr="00B8527C">
        <w:rPr>
          <w:rFonts w:ascii="Source Sans Pro" w:hAnsi="Source Sans Pro"/>
          <w:szCs w:val="22"/>
        </w:rPr>
        <w:tab/>
        <w:t>Identify and describe the nutrient recommendations of a plant for a desired production setting.</w:t>
      </w:r>
    </w:p>
    <w:p w14:paraId="4C69A5AB"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8.1.4. </w:t>
      </w:r>
      <w:r w:rsidRPr="00B8527C">
        <w:rPr>
          <w:rFonts w:ascii="Source Sans Pro" w:hAnsi="Source Sans Pro"/>
          <w:szCs w:val="22"/>
        </w:rPr>
        <w:tab/>
        <w:t>Identify symptoms and causes of plant nutrient deficiencies and toxicities.</w:t>
      </w:r>
    </w:p>
    <w:p w14:paraId="0C0580D8"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8.1.5. </w:t>
      </w:r>
      <w:r w:rsidRPr="00B8527C">
        <w:rPr>
          <w:rFonts w:ascii="Source Sans Pro" w:hAnsi="Source Sans Pro"/>
          <w:szCs w:val="22"/>
        </w:rPr>
        <w:tab/>
        <w:t>Collect soil and plant tissue for testing and analysis.</w:t>
      </w:r>
    </w:p>
    <w:p w14:paraId="4A2C8B47"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8.1.6. </w:t>
      </w:r>
      <w:r w:rsidRPr="00B8527C">
        <w:rPr>
          <w:rFonts w:ascii="Source Sans Pro" w:hAnsi="Source Sans Pro"/>
          <w:szCs w:val="22"/>
        </w:rPr>
        <w:tab/>
        <w:t>Analyze and draw conclusions from soil and plant tissue test data and determine management recommendations for increased production, increased profitability, enhanced environmental protection and improved suitability</w:t>
      </w:r>
    </w:p>
    <w:p w14:paraId="29E7EE19"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8.1.7. </w:t>
      </w:r>
      <w:r w:rsidRPr="00B8527C">
        <w:rPr>
          <w:rFonts w:ascii="Source Sans Pro" w:hAnsi="Source Sans Pro"/>
          <w:szCs w:val="22"/>
        </w:rPr>
        <w:tab/>
        <w:t>Distinguish between biotic and abiotic factors (e.g., minerals, pH, microorganisms) that influence and optimize the availability of nutrients for plants.</w:t>
      </w:r>
    </w:p>
    <w:p w14:paraId="41A5FD9D"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8.1.8. </w:t>
      </w:r>
      <w:r w:rsidRPr="00B8527C">
        <w:rPr>
          <w:rFonts w:ascii="Source Sans Pro" w:hAnsi="Source Sans Pro"/>
          <w:szCs w:val="22"/>
        </w:rPr>
        <w:tab/>
        <w:t>Calculate nutrient requirements and select nutrient sources and additives for optimum economic return.</w:t>
      </w:r>
    </w:p>
    <w:p w14:paraId="17FF4349"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8.1.10. </w:t>
      </w:r>
      <w:r w:rsidRPr="00B8527C">
        <w:rPr>
          <w:rFonts w:ascii="Source Sans Pro" w:hAnsi="Source Sans Pro"/>
          <w:szCs w:val="22"/>
        </w:rPr>
        <w:tab/>
        <w:t>Determine the nutrient content of organic and inorganic fertilizers.</w:t>
      </w:r>
    </w:p>
    <w:p w14:paraId="36C4F36E"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8.1.11. </w:t>
      </w:r>
      <w:r w:rsidRPr="00B8527C">
        <w:rPr>
          <w:rFonts w:ascii="Source Sans Pro" w:hAnsi="Source Sans Pro"/>
          <w:szCs w:val="22"/>
        </w:rPr>
        <w:tab/>
        <w:t>Select the methods and time of nutrient application and apply nutrients.</w:t>
      </w:r>
    </w:p>
    <w:p w14:paraId="7A8CBE64" w14:textId="57DF5624" w:rsidR="00954354" w:rsidRPr="00B8527C" w:rsidRDefault="00954354" w:rsidP="00250C8A">
      <w:pPr>
        <w:ind w:left="900" w:hanging="900"/>
        <w:outlineLvl w:val="0"/>
        <w:rPr>
          <w:rFonts w:ascii="Source Sans Pro" w:hAnsi="Source Sans Pro"/>
          <w:szCs w:val="22"/>
        </w:rPr>
      </w:pPr>
      <w:r w:rsidRPr="00B8527C">
        <w:rPr>
          <w:rFonts w:ascii="Source Sans Pro" w:hAnsi="Source Sans Pro"/>
          <w:szCs w:val="22"/>
        </w:rPr>
        <w:t>8.1.12.</w:t>
      </w:r>
      <w:r w:rsidRPr="00B8527C">
        <w:rPr>
          <w:rFonts w:ascii="Source Sans Pro" w:hAnsi="Source Sans Pro"/>
          <w:szCs w:val="22"/>
        </w:rPr>
        <w:tab/>
        <w:t>Describe and apply the 5 R's of nutrient management: (</w:t>
      </w:r>
      <w:proofErr w:type="gramStart"/>
      <w:r w:rsidRPr="00B8527C">
        <w:rPr>
          <w:rFonts w:ascii="Source Sans Pro" w:hAnsi="Source Sans Pro"/>
          <w:szCs w:val="22"/>
        </w:rPr>
        <w:t>1)right</w:t>
      </w:r>
      <w:proofErr w:type="gramEnd"/>
      <w:r w:rsidRPr="00B8527C">
        <w:rPr>
          <w:rFonts w:ascii="Source Sans Pro" w:hAnsi="Source Sans Pro"/>
          <w:szCs w:val="22"/>
        </w:rPr>
        <w:t xml:space="preserve"> source of fertilizer at the (2) right rate at the (3) right time in the (4) right place with the (5) right irrigation method.</w:t>
      </w:r>
    </w:p>
    <w:p w14:paraId="3CBB875F" w14:textId="77777777" w:rsidR="00250C8A" w:rsidRPr="00B8527C" w:rsidRDefault="00250C8A" w:rsidP="00250C8A">
      <w:pPr>
        <w:ind w:left="900" w:hanging="900"/>
        <w:outlineLvl w:val="0"/>
        <w:rPr>
          <w:rFonts w:ascii="Source Sans Pro" w:hAnsi="Source Sans Pro"/>
          <w:szCs w:val="22"/>
        </w:rPr>
      </w:pPr>
    </w:p>
    <w:p w14:paraId="01451B23" w14:textId="77777777" w:rsidR="00250C8A" w:rsidRPr="00B8527C" w:rsidRDefault="00250C8A" w:rsidP="00250C8A">
      <w:pPr>
        <w:ind w:left="1620" w:hanging="1620"/>
        <w:rPr>
          <w:rFonts w:ascii="Source Sans Pro" w:hAnsi="Source Sans Pro"/>
          <w:b/>
          <w:bCs/>
          <w:szCs w:val="22"/>
        </w:rPr>
      </w:pPr>
      <w:r w:rsidRPr="00B8527C">
        <w:rPr>
          <w:rFonts w:ascii="Source Sans Pro" w:hAnsi="Source Sans Pro"/>
          <w:b/>
          <w:szCs w:val="22"/>
        </w:rPr>
        <w:t>Outcome:  8</w:t>
      </w:r>
      <w:r w:rsidRPr="00B8527C">
        <w:rPr>
          <w:rFonts w:ascii="Source Sans Pro" w:hAnsi="Source Sans Pro"/>
          <w:b/>
          <w:bCs/>
          <w:szCs w:val="22"/>
        </w:rPr>
        <w:t xml:space="preserve">.2.  </w:t>
      </w:r>
      <w:r w:rsidRPr="00B8527C">
        <w:rPr>
          <w:rFonts w:ascii="Source Sans Pro" w:hAnsi="Source Sans Pro"/>
          <w:b/>
          <w:bCs/>
          <w:szCs w:val="22"/>
        </w:rPr>
        <w:tab/>
        <w:t>Plant Reproduction</w:t>
      </w:r>
    </w:p>
    <w:p w14:paraId="532EB61A" w14:textId="77777777" w:rsidR="00250C8A" w:rsidRPr="00B8527C" w:rsidRDefault="00250C8A" w:rsidP="00B8527C">
      <w:pPr>
        <w:ind w:left="1620"/>
        <w:rPr>
          <w:rFonts w:ascii="Source Sans Pro" w:hAnsi="Source Sans Pro"/>
          <w:bCs/>
          <w:szCs w:val="22"/>
        </w:rPr>
      </w:pPr>
      <w:r w:rsidRPr="00B8527C">
        <w:rPr>
          <w:rFonts w:ascii="Source Sans Pro" w:hAnsi="Source Sans Pro"/>
          <w:bCs/>
          <w:szCs w:val="22"/>
        </w:rPr>
        <w:t>Propagate and cultivate plants for specific characteristics and economic variables for both greenhouses and crops.</w:t>
      </w:r>
    </w:p>
    <w:p w14:paraId="420CD99D" w14:textId="71438418" w:rsidR="00250C8A" w:rsidRPr="00B8527C" w:rsidRDefault="00250C8A" w:rsidP="00250C8A">
      <w:pPr>
        <w:rPr>
          <w:rFonts w:ascii="Source Sans Pro" w:hAnsi="Source Sans Pro"/>
          <w:b/>
          <w:szCs w:val="22"/>
        </w:rPr>
      </w:pPr>
      <w:r w:rsidRPr="00B8527C">
        <w:rPr>
          <w:rFonts w:ascii="Source Sans Pro" w:hAnsi="Source Sans Pro"/>
          <w:b/>
          <w:szCs w:val="22"/>
        </w:rPr>
        <w:t xml:space="preserve">Competencies </w:t>
      </w:r>
      <w:r w:rsidR="00FA7B38" w:rsidRPr="00B8527C">
        <w:rPr>
          <w:rFonts w:ascii="Source Sans Pro" w:hAnsi="Source Sans Pro"/>
          <w:b/>
          <w:szCs w:val="22"/>
        </w:rPr>
        <w:tab/>
      </w:r>
    </w:p>
    <w:p w14:paraId="02053CFF"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8.2.1. </w:t>
      </w:r>
      <w:r w:rsidRPr="00B8527C">
        <w:rPr>
          <w:rFonts w:ascii="Source Sans Pro" w:hAnsi="Source Sans Pro"/>
          <w:szCs w:val="22"/>
        </w:rPr>
        <w:tab/>
        <w:t>Identify the reproductive anatomy of plants and describe their physiological functions.</w:t>
      </w:r>
    </w:p>
    <w:p w14:paraId="1E01B7C3"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8.2.2. </w:t>
      </w:r>
      <w:r w:rsidRPr="00B8527C">
        <w:rPr>
          <w:rFonts w:ascii="Source Sans Pro" w:hAnsi="Source Sans Pro"/>
          <w:szCs w:val="22"/>
        </w:rPr>
        <w:tab/>
        <w:t>Describe how biotic and abiotic factors (e.g., insects, light, temperature, microorganisms, moisture, location) influence and optimize plant reproduction.</w:t>
      </w:r>
    </w:p>
    <w:p w14:paraId="42F3855D"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8.2.3. </w:t>
      </w:r>
      <w:r w:rsidRPr="00B8527C">
        <w:rPr>
          <w:rFonts w:ascii="Source Sans Pro" w:hAnsi="Source Sans Pro"/>
          <w:szCs w:val="22"/>
        </w:rPr>
        <w:tab/>
        <w:t>Compare and contrast variations of plant reproductive systems among plant species.</w:t>
      </w:r>
    </w:p>
    <w:p w14:paraId="1350233E"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8.2.4. </w:t>
      </w:r>
      <w:r w:rsidRPr="00B8527C">
        <w:rPr>
          <w:rFonts w:ascii="Source Sans Pro" w:hAnsi="Source Sans Pro"/>
          <w:szCs w:val="22"/>
        </w:rPr>
        <w:tab/>
        <w:t>Describe how artificial selection methods are used in plant breeding to improve plant traits.</w:t>
      </w:r>
    </w:p>
    <w:p w14:paraId="0464CEEE"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8.2.5. </w:t>
      </w:r>
      <w:r w:rsidRPr="00B8527C">
        <w:rPr>
          <w:rFonts w:ascii="Source Sans Pro" w:hAnsi="Source Sans Pro"/>
          <w:szCs w:val="22"/>
        </w:rPr>
        <w:tab/>
        <w:t>Select and apply methods of asexual plant propagation.</w:t>
      </w:r>
    </w:p>
    <w:p w14:paraId="2A6325ED" w14:textId="77777777" w:rsidR="00250C8A" w:rsidRPr="00B8527C" w:rsidRDefault="00250C8A" w:rsidP="00250C8A">
      <w:pPr>
        <w:ind w:left="900" w:hanging="900"/>
        <w:outlineLvl w:val="0"/>
        <w:rPr>
          <w:rFonts w:ascii="Source Sans Pro" w:hAnsi="Source Sans Pro"/>
          <w:szCs w:val="22"/>
        </w:rPr>
      </w:pPr>
    </w:p>
    <w:p w14:paraId="38B2C80B" w14:textId="77777777" w:rsidR="00250C8A" w:rsidRPr="00B8527C" w:rsidRDefault="00250C8A" w:rsidP="00250C8A">
      <w:pPr>
        <w:ind w:left="1620" w:hanging="1620"/>
        <w:rPr>
          <w:rFonts w:ascii="Source Sans Pro" w:hAnsi="Source Sans Pro"/>
          <w:b/>
          <w:bCs/>
          <w:szCs w:val="22"/>
        </w:rPr>
      </w:pPr>
      <w:r w:rsidRPr="00B8527C">
        <w:rPr>
          <w:rFonts w:ascii="Source Sans Pro" w:hAnsi="Source Sans Pro"/>
          <w:b/>
          <w:szCs w:val="22"/>
        </w:rPr>
        <w:t>Outcome:  8</w:t>
      </w:r>
      <w:r w:rsidRPr="00B8527C">
        <w:rPr>
          <w:rFonts w:ascii="Source Sans Pro" w:hAnsi="Source Sans Pro"/>
          <w:b/>
          <w:bCs/>
          <w:szCs w:val="22"/>
        </w:rPr>
        <w:t xml:space="preserve">.3.  </w:t>
      </w:r>
      <w:r w:rsidRPr="00B8527C">
        <w:rPr>
          <w:rFonts w:ascii="Source Sans Pro" w:hAnsi="Source Sans Pro"/>
          <w:b/>
          <w:bCs/>
          <w:szCs w:val="22"/>
        </w:rPr>
        <w:tab/>
        <w:t>Pest Management</w:t>
      </w:r>
    </w:p>
    <w:p w14:paraId="3DB12AC2" w14:textId="77777777" w:rsidR="00250C8A" w:rsidRPr="00B8527C" w:rsidRDefault="00250C8A" w:rsidP="00B8527C">
      <w:pPr>
        <w:ind w:left="1620"/>
        <w:rPr>
          <w:rFonts w:ascii="Source Sans Pro" w:hAnsi="Source Sans Pro"/>
          <w:bCs/>
          <w:szCs w:val="22"/>
        </w:rPr>
      </w:pPr>
      <w:r w:rsidRPr="00B8527C">
        <w:rPr>
          <w:rFonts w:ascii="Source Sans Pro" w:hAnsi="Source Sans Pro"/>
          <w:bCs/>
          <w:szCs w:val="22"/>
        </w:rPr>
        <w:t xml:space="preserve">Develop and implement an integrated pest management (IPM) plan by scouting and identifying specific plant pests and the damage they cause and </w:t>
      </w:r>
      <w:proofErr w:type="gramStart"/>
      <w:r w:rsidRPr="00B8527C">
        <w:rPr>
          <w:rFonts w:ascii="Source Sans Pro" w:hAnsi="Source Sans Pro"/>
          <w:bCs/>
          <w:szCs w:val="22"/>
        </w:rPr>
        <w:t>apply</w:t>
      </w:r>
      <w:proofErr w:type="gramEnd"/>
      <w:r w:rsidRPr="00B8527C">
        <w:rPr>
          <w:rFonts w:ascii="Source Sans Pro" w:hAnsi="Source Sans Pro"/>
          <w:bCs/>
          <w:szCs w:val="22"/>
        </w:rPr>
        <w:t xml:space="preserve"> specialized control methods.</w:t>
      </w:r>
    </w:p>
    <w:p w14:paraId="50C2295F" w14:textId="77777777" w:rsidR="00250C8A" w:rsidRPr="00B8527C" w:rsidRDefault="00250C8A" w:rsidP="00250C8A">
      <w:pPr>
        <w:rPr>
          <w:rFonts w:ascii="Source Sans Pro" w:hAnsi="Source Sans Pro"/>
          <w:b/>
          <w:szCs w:val="22"/>
        </w:rPr>
      </w:pPr>
      <w:r w:rsidRPr="00B8527C">
        <w:rPr>
          <w:rFonts w:ascii="Source Sans Pro" w:hAnsi="Source Sans Pro"/>
          <w:b/>
          <w:szCs w:val="22"/>
        </w:rPr>
        <w:lastRenderedPageBreak/>
        <w:t xml:space="preserve">Competencies </w:t>
      </w:r>
    </w:p>
    <w:p w14:paraId="43B9F3A2"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8.3.1. </w:t>
      </w:r>
      <w:r w:rsidRPr="00B8527C">
        <w:rPr>
          <w:rFonts w:ascii="Source Sans Pro" w:hAnsi="Source Sans Pro"/>
          <w:szCs w:val="22"/>
        </w:rPr>
        <w:tab/>
        <w:t xml:space="preserve">Identify and classify insects, weeds, </w:t>
      </w:r>
      <w:proofErr w:type="gramStart"/>
      <w:r w:rsidRPr="00B8527C">
        <w:rPr>
          <w:rFonts w:ascii="Source Sans Pro" w:hAnsi="Source Sans Pro"/>
          <w:szCs w:val="22"/>
        </w:rPr>
        <w:t>pathogens,  animal</w:t>
      </w:r>
      <w:proofErr w:type="gramEnd"/>
      <w:r w:rsidRPr="00B8527C">
        <w:rPr>
          <w:rFonts w:ascii="Source Sans Pro" w:hAnsi="Source Sans Pro"/>
          <w:szCs w:val="22"/>
        </w:rPr>
        <w:t xml:space="preserve"> pests, and describe the </w:t>
      </w:r>
      <w:proofErr w:type="gramStart"/>
      <w:r w:rsidRPr="00B8527C">
        <w:rPr>
          <w:rFonts w:ascii="Source Sans Pro" w:hAnsi="Source Sans Pro"/>
          <w:szCs w:val="22"/>
        </w:rPr>
        <w:t>damages</w:t>
      </w:r>
      <w:proofErr w:type="gramEnd"/>
      <w:r w:rsidRPr="00B8527C">
        <w:rPr>
          <w:rFonts w:ascii="Source Sans Pro" w:hAnsi="Source Sans Pro"/>
          <w:szCs w:val="22"/>
        </w:rPr>
        <w:t xml:space="preserve"> they cause.</w:t>
      </w:r>
    </w:p>
    <w:p w14:paraId="4FC46AB0" w14:textId="47D304D6"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8.3.2. </w:t>
      </w:r>
      <w:r w:rsidRPr="00B8527C">
        <w:rPr>
          <w:rFonts w:ascii="Source Sans Pro" w:hAnsi="Source Sans Pro"/>
          <w:szCs w:val="22"/>
        </w:rPr>
        <w:tab/>
      </w:r>
      <w:r w:rsidR="00C13131" w:rsidRPr="00B8527C">
        <w:rPr>
          <w:rFonts w:ascii="Source Sans Pro" w:hAnsi="Source Sans Pro"/>
          <w:szCs w:val="22"/>
        </w:rPr>
        <w:t>Examine the interrelationships of the disease triangle among host, pathogen and environment.</w:t>
      </w:r>
    </w:p>
    <w:p w14:paraId="3D3DBDCD"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8.3.3. </w:t>
      </w:r>
      <w:r w:rsidRPr="00B8527C">
        <w:rPr>
          <w:rFonts w:ascii="Source Sans Pro" w:hAnsi="Source Sans Pro"/>
          <w:szCs w:val="22"/>
        </w:rPr>
        <w:tab/>
        <w:t>Analyze and calculate the economic threshold of pest damage.</w:t>
      </w:r>
    </w:p>
    <w:p w14:paraId="04A72F7A"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8.3.4. </w:t>
      </w:r>
      <w:r w:rsidRPr="00B8527C">
        <w:rPr>
          <w:rFonts w:ascii="Source Sans Pro" w:hAnsi="Source Sans Pro"/>
          <w:szCs w:val="22"/>
        </w:rPr>
        <w:tab/>
        <w:t>Determine the components of an integrated pest management plan and related safety practices.</w:t>
      </w:r>
    </w:p>
    <w:p w14:paraId="1CD5122C" w14:textId="77777777"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8.3.5. </w:t>
      </w:r>
      <w:r w:rsidRPr="00B8527C">
        <w:rPr>
          <w:rFonts w:ascii="Source Sans Pro" w:hAnsi="Source Sans Pro"/>
          <w:szCs w:val="22"/>
        </w:rPr>
        <w:tab/>
        <w:t xml:space="preserve">Describe native and transgenic adaptations and modifications that have led to plant tolerance or resistance to fungal, bacteria and insect pests. </w:t>
      </w:r>
    </w:p>
    <w:p w14:paraId="3526D3F6" w14:textId="408AD7A8" w:rsidR="00250C8A" w:rsidRPr="00B8527C" w:rsidRDefault="00250C8A" w:rsidP="00250C8A">
      <w:pPr>
        <w:ind w:left="900" w:hanging="900"/>
        <w:outlineLvl w:val="0"/>
        <w:rPr>
          <w:rFonts w:ascii="Source Sans Pro" w:hAnsi="Source Sans Pro"/>
          <w:szCs w:val="22"/>
        </w:rPr>
      </w:pPr>
      <w:r w:rsidRPr="00B8527C">
        <w:rPr>
          <w:rFonts w:ascii="Source Sans Pro" w:hAnsi="Source Sans Pro"/>
          <w:szCs w:val="22"/>
        </w:rPr>
        <w:t xml:space="preserve">8.3.6. </w:t>
      </w:r>
      <w:r w:rsidRPr="00B8527C">
        <w:rPr>
          <w:rFonts w:ascii="Source Sans Pro" w:hAnsi="Source Sans Pro"/>
          <w:szCs w:val="22"/>
        </w:rPr>
        <w:tab/>
      </w:r>
      <w:r w:rsidR="00C13131" w:rsidRPr="00B8527C">
        <w:rPr>
          <w:rFonts w:ascii="Source Sans Pro" w:hAnsi="Source Sans Pro"/>
          <w:szCs w:val="22"/>
        </w:rPr>
        <w:t>Describe the types and functions of biological, mechanical, and chemical control methods.</w:t>
      </w:r>
    </w:p>
    <w:p w14:paraId="2D9E6421" w14:textId="77777777" w:rsidR="00250C8A" w:rsidRPr="00B8527C" w:rsidRDefault="00250C8A" w:rsidP="00250C8A">
      <w:pPr>
        <w:ind w:left="1620" w:hanging="1620"/>
        <w:rPr>
          <w:rFonts w:ascii="Source Sans Pro" w:hAnsi="Source Sans Pro"/>
          <w:b/>
          <w:szCs w:val="22"/>
        </w:rPr>
      </w:pPr>
    </w:p>
    <w:p w14:paraId="3073FEB6" w14:textId="77777777" w:rsidR="00250C8A" w:rsidRPr="00B8527C" w:rsidRDefault="00250C8A" w:rsidP="00250C8A">
      <w:pPr>
        <w:ind w:left="1620" w:hanging="1620"/>
        <w:rPr>
          <w:rFonts w:ascii="Source Sans Pro" w:hAnsi="Source Sans Pro"/>
          <w:b/>
          <w:bCs/>
          <w:szCs w:val="22"/>
        </w:rPr>
      </w:pPr>
      <w:r w:rsidRPr="00B8527C">
        <w:rPr>
          <w:rFonts w:ascii="Source Sans Pro" w:hAnsi="Source Sans Pro"/>
          <w:b/>
          <w:szCs w:val="22"/>
        </w:rPr>
        <w:t>Outcome:  8</w:t>
      </w:r>
      <w:r w:rsidRPr="00B8527C">
        <w:rPr>
          <w:rFonts w:ascii="Source Sans Pro" w:hAnsi="Source Sans Pro"/>
          <w:b/>
          <w:bCs/>
          <w:szCs w:val="22"/>
        </w:rPr>
        <w:t xml:space="preserve">.4.  </w:t>
      </w:r>
      <w:r w:rsidRPr="00B8527C">
        <w:rPr>
          <w:rFonts w:ascii="Source Sans Pro" w:hAnsi="Source Sans Pro"/>
          <w:b/>
          <w:bCs/>
          <w:szCs w:val="22"/>
        </w:rPr>
        <w:tab/>
        <w:t>Growth and Management</w:t>
      </w:r>
    </w:p>
    <w:p w14:paraId="6CFF52D9" w14:textId="77777777" w:rsidR="00250C8A" w:rsidRPr="00B8527C" w:rsidRDefault="00250C8A" w:rsidP="00B8527C">
      <w:pPr>
        <w:ind w:left="1620"/>
        <w:rPr>
          <w:rFonts w:ascii="Source Sans Pro" w:hAnsi="Source Sans Pro"/>
          <w:bCs/>
          <w:szCs w:val="22"/>
        </w:rPr>
      </w:pPr>
      <w:r w:rsidRPr="00B8527C">
        <w:rPr>
          <w:rFonts w:ascii="Source Sans Pro" w:hAnsi="Source Sans Pro"/>
          <w:bCs/>
          <w:szCs w:val="22"/>
        </w:rPr>
        <w:t>Manage and manipulate plant development through the selection, planting and growing of seeds and plants, based on global demand, economic importance and growing conditions.</w:t>
      </w:r>
    </w:p>
    <w:p w14:paraId="1A1A3AA8" w14:textId="77777777" w:rsidR="00250C8A" w:rsidRPr="00B8527C" w:rsidRDefault="00250C8A" w:rsidP="00250C8A">
      <w:pPr>
        <w:rPr>
          <w:rFonts w:ascii="Source Sans Pro" w:hAnsi="Source Sans Pro"/>
          <w:b/>
          <w:szCs w:val="22"/>
        </w:rPr>
      </w:pPr>
      <w:r w:rsidRPr="00B8527C">
        <w:rPr>
          <w:rFonts w:ascii="Source Sans Pro" w:hAnsi="Source Sans Pro"/>
          <w:b/>
          <w:szCs w:val="22"/>
        </w:rPr>
        <w:t xml:space="preserve">Competencies </w:t>
      </w:r>
    </w:p>
    <w:p w14:paraId="7B490131"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8.4.1. </w:t>
      </w:r>
      <w:r w:rsidRPr="00B8527C">
        <w:rPr>
          <w:rFonts w:ascii="Source Sans Pro" w:hAnsi="Source Sans Pro"/>
          <w:szCs w:val="22"/>
        </w:rPr>
        <w:tab/>
        <w:t>Identify and classify plants using taxonomy.</w:t>
      </w:r>
    </w:p>
    <w:p w14:paraId="3ABF9D8D"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8.4.2. </w:t>
      </w:r>
      <w:r w:rsidRPr="00B8527C">
        <w:rPr>
          <w:rFonts w:ascii="Source Sans Pro" w:hAnsi="Source Sans Pro"/>
          <w:szCs w:val="22"/>
        </w:rPr>
        <w:tab/>
        <w:t>Identify plant anatomical structures and their functions.</w:t>
      </w:r>
    </w:p>
    <w:p w14:paraId="640C01A9"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8.4.3. </w:t>
      </w:r>
      <w:r w:rsidRPr="00B8527C">
        <w:rPr>
          <w:rFonts w:ascii="Source Sans Pro" w:hAnsi="Source Sans Pro"/>
          <w:szCs w:val="22"/>
        </w:rPr>
        <w:tab/>
        <w:t xml:space="preserve">Identify and classify seeds.  </w:t>
      </w:r>
    </w:p>
    <w:p w14:paraId="3BA8AFA0"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8.4.4. </w:t>
      </w:r>
      <w:r w:rsidRPr="00B8527C">
        <w:rPr>
          <w:rFonts w:ascii="Source Sans Pro" w:hAnsi="Source Sans Pro"/>
          <w:szCs w:val="22"/>
        </w:rPr>
        <w:tab/>
        <w:t>Identify and classify plants and describe management decisions at all stages.</w:t>
      </w:r>
    </w:p>
    <w:p w14:paraId="516650EF"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8.4.5. </w:t>
      </w:r>
      <w:r w:rsidRPr="00B8527C">
        <w:rPr>
          <w:rFonts w:ascii="Source Sans Pro" w:hAnsi="Source Sans Pro"/>
          <w:szCs w:val="22"/>
        </w:rPr>
        <w:tab/>
        <w:t>Explain the requirements of photosynthesis and identify the products and byproducts.</w:t>
      </w:r>
    </w:p>
    <w:p w14:paraId="408D2637" w14:textId="051823D6" w:rsidR="001A2F1C" w:rsidRPr="00B8527C" w:rsidRDefault="001A2F1C" w:rsidP="00250C8A">
      <w:pPr>
        <w:ind w:left="900" w:hanging="900"/>
        <w:rPr>
          <w:rFonts w:ascii="Source Sans Pro" w:hAnsi="Source Sans Pro"/>
          <w:szCs w:val="22"/>
        </w:rPr>
      </w:pPr>
      <w:r w:rsidRPr="00B8527C">
        <w:rPr>
          <w:rFonts w:ascii="Source Sans Pro" w:hAnsi="Source Sans Pro"/>
          <w:szCs w:val="22"/>
        </w:rPr>
        <w:t>8.4.6.</w:t>
      </w:r>
      <w:r w:rsidRPr="00B8527C">
        <w:rPr>
          <w:rFonts w:ascii="Source Sans Pro" w:hAnsi="Source Sans Pro"/>
          <w:szCs w:val="22"/>
        </w:rPr>
        <w:tab/>
      </w:r>
      <w:r w:rsidR="00806541" w:rsidRPr="00B8527C">
        <w:rPr>
          <w:rFonts w:ascii="Source Sans Pro" w:hAnsi="Source Sans Pro"/>
          <w:szCs w:val="22"/>
        </w:rPr>
        <w:t>Explain the process and importance of transpiration in plant growth and development.</w:t>
      </w:r>
    </w:p>
    <w:p w14:paraId="4BC89FFB" w14:textId="41665066" w:rsidR="00044A6F" w:rsidRPr="00B8527C" w:rsidRDefault="00044A6F" w:rsidP="00250C8A">
      <w:pPr>
        <w:ind w:left="900" w:hanging="900"/>
        <w:rPr>
          <w:rFonts w:ascii="Source Sans Pro" w:hAnsi="Source Sans Pro"/>
          <w:szCs w:val="22"/>
        </w:rPr>
      </w:pPr>
      <w:r w:rsidRPr="00B8527C">
        <w:rPr>
          <w:rFonts w:ascii="Source Sans Pro" w:hAnsi="Source Sans Pro"/>
          <w:szCs w:val="22"/>
        </w:rPr>
        <w:t>8.4.7.</w:t>
      </w:r>
      <w:r w:rsidRPr="00B8527C">
        <w:rPr>
          <w:rFonts w:ascii="Source Sans Pro" w:hAnsi="Source Sans Pro"/>
          <w:szCs w:val="22"/>
        </w:rPr>
        <w:tab/>
      </w:r>
      <w:r w:rsidR="00806541" w:rsidRPr="00B8527C">
        <w:rPr>
          <w:rFonts w:ascii="Source Sans Pro" w:hAnsi="Source Sans Pro"/>
          <w:szCs w:val="22"/>
        </w:rPr>
        <w:t xml:space="preserve">Understand aerobic respiration and its relationship to plant growth and </w:t>
      </w:r>
      <w:proofErr w:type="gramStart"/>
      <w:r w:rsidR="00806541" w:rsidRPr="00B8527C">
        <w:rPr>
          <w:rFonts w:ascii="Source Sans Pro" w:hAnsi="Source Sans Pro"/>
          <w:szCs w:val="22"/>
        </w:rPr>
        <w:t>management.</w:t>
      </w:r>
      <w:r w:rsidRPr="00B8527C">
        <w:rPr>
          <w:rFonts w:ascii="Source Sans Pro" w:hAnsi="Source Sans Pro"/>
          <w:szCs w:val="22"/>
        </w:rPr>
        <w:t>.</w:t>
      </w:r>
      <w:proofErr w:type="gramEnd"/>
    </w:p>
    <w:p w14:paraId="5D3BC96C" w14:textId="43310CE6"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8.4.9. </w:t>
      </w:r>
      <w:r w:rsidRPr="00B8527C">
        <w:rPr>
          <w:rFonts w:ascii="Source Sans Pro" w:hAnsi="Source Sans Pro"/>
          <w:szCs w:val="22"/>
        </w:rPr>
        <w:tab/>
        <w:t>Identify plant responses to plant growth regulators and different forms of tropism.</w:t>
      </w:r>
    </w:p>
    <w:p w14:paraId="59AB23F4"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8.4.10.</w:t>
      </w:r>
      <w:r w:rsidRPr="00B8527C">
        <w:rPr>
          <w:rFonts w:ascii="Source Sans Pro" w:hAnsi="Source Sans Pro"/>
          <w:szCs w:val="22"/>
        </w:rPr>
        <w:tab/>
        <w:t>Understand the environmental and artificial factors that influence plant germination, growth and development.</w:t>
      </w:r>
    </w:p>
    <w:p w14:paraId="158F1AD0"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8.4.11. </w:t>
      </w:r>
      <w:r w:rsidRPr="00B8527C">
        <w:rPr>
          <w:rFonts w:ascii="Source Sans Pro" w:hAnsi="Source Sans Pro"/>
          <w:szCs w:val="22"/>
        </w:rPr>
        <w:tab/>
        <w:t>Select, evaluate and prepare soil or media for planting.</w:t>
      </w:r>
    </w:p>
    <w:p w14:paraId="2E0468DE"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8.4.16. </w:t>
      </w:r>
      <w:r w:rsidRPr="00B8527C">
        <w:rPr>
          <w:rFonts w:ascii="Source Sans Pro" w:hAnsi="Source Sans Pro"/>
          <w:szCs w:val="22"/>
        </w:rPr>
        <w:tab/>
        <w:t>Control plant growth through mechanical and chemical means.</w:t>
      </w:r>
    </w:p>
    <w:p w14:paraId="44A90BB6" w14:textId="735724EA" w:rsidR="00236EB4" w:rsidRPr="00B8527C" w:rsidRDefault="00236EB4" w:rsidP="00250C8A">
      <w:pPr>
        <w:ind w:left="900" w:hanging="900"/>
        <w:rPr>
          <w:rFonts w:ascii="Source Sans Pro" w:hAnsi="Source Sans Pro"/>
          <w:szCs w:val="22"/>
        </w:rPr>
      </w:pPr>
      <w:r w:rsidRPr="00B8527C">
        <w:rPr>
          <w:rFonts w:ascii="Source Sans Pro" w:hAnsi="Source Sans Pro"/>
          <w:szCs w:val="22"/>
        </w:rPr>
        <w:t>8.4.21.</w:t>
      </w:r>
      <w:r w:rsidRPr="00B8527C">
        <w:rPr>
          <w:rFonts w:ascii="Source Sans Pro" w:hAnsi="Source Sans Pro"/>
          <w:szCs w:val="22"/>
        </w:rPr>
        <w:tab/>
      </w:r>
      <w:r w:rsidR="000C0EFD" w:rsidRPr="00B8527C">
        <w:rPr>
          <w:rFonts w:ascii="Source Sans Pro" w:hAnsi="Source Sans Pro"/>
          <w:szCs w:val="22"/>
        </w:rPr>
        <w:t>Distinguish between biotic and abiotic factors that influence plant stress.</w:t>
      </w:r>
    </w:p>
    <w:p w14:paraId="7A37D52D" w14:textId="77777777" w:rsidR="00250C8A" w:rsidRPr="00B8527C" w:rsidRDefault="00250C8A" w:rsidP="00250C8A">
      <w:pPr>
        <w:ind w:left="900" w:hanging="900"/>
        <w:rPr>
          <w:rFonts w:ascii="Source Sans Pro" w:hAnsi="Source Sans Pro"/>
          <w:szCs w:val="22"/>
        </w:rPr>
      </w:pPr>
    </w:p>
    <w:p w14:paraId="4AFA18F5" w14:textId="77777777" w:rsidR="00250C8A" w:rsidRPr="00B8527C" w:rsidRDefault="00250C8A" w:rsidP="00250C8A">
      <w:pPr>
        <w:ind w:left="1620" w:hanging="1620"/>
        <w:rPr>
          <w:rFonts w:ascii="Source Sans Pro" w:hAnsi="Source Sans Pro"/>
          <w:b/>
          <w:bCs/>
          <w:szCs w:val="22"/>
        </w:rPr>
      </w:pPr>
      <w:r w:rsidRPr="00B8527C">
        <w:rPr>
          <w:rFonts w:ascii="Source Sans Pro" w:hAnsi="Source Sans Pro"/>
          <w:b/>
          <w:szCs w:val="22"/>
        </w:rPr>
        <w:t>Outcome:  8</w:t>
      </w:r>
      <w:r w:rsidRPr="00B8527C">
        <w:rPr>
          <w:rFonts w:ascii="Source Sans Pro" w:hAnsi="Source Sans Pro"/>
          <w:b/>
          <w:bCs/>
          <w:szCs w:val="22"/>
        </w:rPr>
        <w:t xml:space="preserve">.5.  </w:t>
      </w:r>
      <w:r w:rsidRPr="00B8527C">
        <w:rPr>
          <w:rFonts w:ascii="Source Sans Pro" w:hAnsi="Source Sans Pro"/>
          <w:b/>
          <w:bCs/>
          <w:szCs w:val="22"/>
        </w:rPr>
        <w:tab/>
        <w:t>Harvesting</w:t>
      </w:r>
    </w:p>
    <w:p w14:paraId="779C4159" w14:textId="77777777" w:rsidR="00250C8A" w:rsidRPr="00B8527C" w:rsidRDefault="00250C8A" w:rsidP="00B8527C">
      <w:pPr>
        <w:ind w:left="1620"/>
        <w:rPr>
          <w:rFonts w:ascii="Source Sans Pro" w:hAnsi="Source Sans Pro"/>
          <w:bCs/>
          <w:szCs w:val="22"/>
        </w:rPr>
      </w:pPr>
      <w:r w:rsidRPr="00B8527C">
        <w:rPr>
          <w:rFonts w:ascii="Source Sans Pro" w:hAnsi="Source Sans Pro"/>
          <w:bCs/>
          <w:szCs w:val="22"/>
        </w:rPr>
        <w:t>Evaluate and implement harvesting methods to maximize yield.</w:t>
      </w:r>
    </w:p>
    <w:p w14:paraId="4083E513" w14:textId="77777777" w:rsidR="00250C8A" w:rsidRPr="00B8527C" w:rsidRDefault="00250C8A" w:rsidP="00250C8A">
      <w:pPr>
        <w:rPr>
          <w:rFonts w:ascii="Source Sans Pro" w:hAnsi="Source Sans Pro"/>
          <w:b/>
          <w:szCs w:val="22"/>
        </w:rPr>
      </w:pPr>
      <w:r w:rsidRPr="00B8527C">
        <w:rPr>
          <w:rFonts w:ascii="Source Sans Pro" w:hAnsi="Source Sans Pro"/>
          <w:b/>
          <w:szCs w:val="22"/>
        </w:rPr>
        <w:t xml:space="preserve">Competencies </w:t>
      </w:r>
    </w:p>
    <w:p w14:paraId="1EF7D98E"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8.5.1. </w:t>
      </w:r>
      <w:r w:rsidRPr="00B8527C">
        <w:rPr>
          <w:rFonts w:ascii="Source Sans Pro" w:hAnsi="Source Sans Pro"/>
          <w:szCs w:val="22"/>
        </w:rPr>
        <w:tab/>
        <w:t xml:space="preserve">Determine crop readiness for salability and environmental conditions that can impact crop quality at harvest.  </w:t>
      </w:r>
    </w:p>
    <w:p w14:paraId="2561D349"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8.5.2. </w:t>
      </w:r>
      <w:r w:rsidRPr="00B8527C">
        <w:rPr>
          <w:rFonts w:ascii="Source Sans Pro" w:hAnsi="Source Sans Pro"/>
          <w:szCs w:val="22"/>
        </w:rPr>
        <w:tab/>
        <w:t>Describe safety precautions to take when harvesting.</w:t>
      </w:r>
    </w:p>
    <w:p w14:paraId="34F361ED"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8.5.3. </w:t>
      </w:r>
      <w:r w:rsidRPr="00B8527C">
        <w:rPr>
          <w:rFonts w:ascii="Source Sans Pro" w:hAnsi="Source Sans Pro"/>
          <w:szCs w:val="22"/>
        </w:rPr>
        <w:tab/>
        <w:t>Evaluate techniques to maximize yield through mechanical or hand harvesting methods.</w:t>
      </w:r>
    </w:p>
    <w:p w14:paraId="780082BB"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8.5.4. </w:t>
      </w:r>
      <w:r w:rsidRPr="00B8527C">
        <w:rPr>
          <w:rFonts w:ascii="Source Sans Pro" w:hAnsi="Source Sans Pro"/>
          <w:szCs w:val="22"/>
        </w:rPr>
        <w:tab/>
        <w:t>Calculate and evaluate potential yield and loss due to harvesting.</w:t>
      </w:r>
    </w:p>
    <w:p w14:paraId="46A444A2"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8.5.5. </w:t>
      </w:r>
      <w:r w:rsidRPr="00B8527C">
        <w:rPr>
          <w:rFonts w:ascii="Source Sans Pro" w:hAnsi="Source Sans Pro"/>
          <w:szCs w:val="22"/>
        </w:rPr>
        <w:tab/>
        <w:t>Evaluate the impact of harvest techniques on the quality of plants and plant products.</w:t>
      </w:r>
    </w:p>
    <w:p w14:paraId="26E9C8B4"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8.5.6.</w:t>
      </w:r>
      <w:r w:rsidRPr="00B8527C">
        <w:rPr>
          <w:rFonts w:ascii="Source Sans Pro" w:hAnsi="Source Sans Pro"/>
          <w:szCs w:val="22"/>
        </w:rPr>
        <w:tab/>
        <w:t xml:space="preserve">Identify and implement harvesting methods and equipment.  </w:t>
      </w:r>
    </w:p>
    <w:p w14:paraId="71C570A9" w14:textId="77777777" w:rsidR="00250C8A" w:rsidRPr="00B8527C" w:rsidRDefault="00250C8A" w:rsidP="00250C8A">
      <w:pPr>
        <w:ind w:left="900" w:hanging="900"/>
        <w:rPr>
          <w:rFonts w:ascii="Source Sans Pro" w:hAnsi="Source Sans Pro"/>
          <w:szCs w:val="22"/>
        </w:rPr>
      </w:pPr>
      <w:r w:rsidRPr="00B8527C">
        <w:rPr>
          <w:rFonts w:ascii="Source Sans Pro" w:hAnsi="Source Sans Pro"/>
          <w:szCs w:val="22"/>
        </w:rPr>
        <w:t xml:space="preserve">8.5.7. </w:t>
      </w:r>
      <w:r w:rsidRPr="00B8527C">
        <w:rPr>
          <w:rFonts w:ascii="Source Sans Pro" w:hAnsi="Source Sans Pro"/>
          <w:szCs w:val="22"/>
        </w:rPr>
        <w:tab/>
        <w:t>Implement management practices to reduce loss.</w:t>
      </w:r>
    </w:p>
    <w:p w14:paraId="3E800A57" w14:textId="77777777" w:rsidR="00250C8A" w:rsidRPr="00B8527C" w:rsidRDefault="00250C8A" w:rsidP="00250C8A">
      <w:pPr>
        <w:ind w:left="900" w:hanging="900"/>
        <w:rPr>
          <w:rFonts w:ascii="Source Sans Pro" w:hAnsi="Source Sans Pro"/>
          <w:b/>
          <w:szCs w:val="22"/>
        </w:rPr>
      </w:pPr>
    </w:p>
    <w:p w14:paraId="51198AB0" w14:textId="77777777" w:rsidR="00250C8A" w:rsidRPr="00B8527C" w:rsidRDefault="00250C8A" w:rsidP="00250C8A">
      <w:pPr>
        <w:ind w:left="1620" w:hanging="1620"/>
        <w:rPr>
          <w:rFonts w:ascii="Source Sans Pro" w:hAnsi="Source Sans Pro"/>
          <w:b/>
          <w:bCs/>
          <w:szCs w:val="22"/>
        </w:rPr>
      </w:pPr>
      <w:r w:rsidRPr="00B8527C">
        <w:rPr>
          <w:rFonts w:ascii="Source Sans Pro" w:hAnsi="Source Sans Pro"/>
          <w:b/>
          <w:szCs w:val="22"/>
        </w:rPr>
        <w:t>Outcome:  8</w:t>
      </w:r>
      <w:r w:rsidRPr="00B8527C">
        <w:rPr>
          <w:rFonts w:ascii="Source Sans Pro" w:hAnsi="Source Sans Pro"/>
          <w:b/>
          <w:bCs/>
          <w:szCs w:val="22"/>
        </w:rPr>
        <w:t xml:space="preserve">.6.  </w:t>
      </w:r>
      <w:r w:rsidRPr="00B8527C">
        <w:rPr>
          <w:rFonts w:ascii="Source Sans Pro" w:hAnsi="Source Sans Pro"/>
          <w:b/>
          <w:bCs/>
          <w:szCs w:val="22"/>
        </w:rPr>
        <w:tab/>
        <w:t>Handling and Storage</w:t>
      </w:r>
    </w:p>
    <w:p w14:paraId="5BEA6F08" w14:textId="77777777" w:rsidR="00250C8A" w:rsidRPr="00B8527C" w:rsidRDefault="00250C8A" w:rsidP="00B8527C">
      <w:pPr>
        <w:ind w:left="1620"/>
        <w:rPr>
          <w:rFonts w:ascii="Source Sans Pro" w:hAnsi="Source Sans Pro"/>
          <w:bCs/>
          <w:szCs w:val="22"/>
        </w:rPr>
      </w:pPr>
      <w:r w:rsidRPr="00B8527C">
        <w:rPr>
          <w:rFonts w:ascii="Source Sans Pro" w:hAnsi="Source Sans Pro"/>
          <w:bCs/>
          <w:szCs w:val="22"/>
        </w:rPr>
        <w:t>Handle and store plants and plant products to maximize quality.</w:t>
      </w:r>
    </w:p>
    <w:p w14:paraId="4BB271BA" w14:textId="77777777" w:rsidR="00250C8A" w:rsidRPr="00B8527C" w:rsidRDefault="00250C8A" w:rsidP="00250C8A">
      <w:pPr>
        <w:rPr>
          <w:rFonts w:ascii="Source Sans Pro" w:hAnsi="Source Sans Pro"/>
          <w:b/>
          <w:szCs w:val="22"/>
        </w:rPr>
      </w:pPr>
      <w:r w:rsidRPr="00B8527C">
        <w:rPr>
          <w:rFonts w:ascii="Source Sans Pro" w:hAnsi="Source Sans Pro"/>
          <w:b/>
          <w:szCs w:val="22"/>
        </w:rPr>
        <w:t xml:space="preserve">Competencies </w:t>
      </w:r>
    </w:p>
    <w:p w14:paraId="0EF8F575" w14:textId="53DD414F" w:rsidR="00250C8A" w:rsidRPr="00B8527C" w:rsidRDefault="00250C8A" w:rsidP="00B8527C">
      <w:pPr>
        <w:ind w:left="900" w:hanging="900"/>
        <w:rPr>
          <w:rFonts w:ascii="Source Sans Pro" w:hAnsi="Source Sans Pro"/>
          <w:szCs w:val="22"/>
        </w:rPr>
      </w:pPr>
      <w:r w:rsidRPr="00B8527C">
        <w:rPr>
          <w:rFonts w:ascii="Source Sans Pro" w:hAnsi="Source Sans Pro"/>
          <w:szCs w:val="22"/>
        </w:rPr>
        <w:t xml:space="preserve">8.6.7. </w:t>
      </w:r>
      <w:r w:rsidRPr="00B8527C">
        <w:rPr>
          <w:rFonts w:ascii="Source Sans Pro" w:hAnsi="Source Sans Pro"/>
          <w:szCs w:val="22"/>
        </w:rPr>
        <w:tab/>
        <w:t>Implement and evaluate techniques for grading, handling, blending, segregating, packaging and loading plants and plant products for distribution or transportation.</w:t>
      </w:r>
    </w:p>
    <w:sectPr w:rsidR="00250C8A" w:rsidRPr="00B8527C" w:rsidSect="001835C8">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1C7B86" w14:textId="77777777" w:rsidR="00554D97" w:rsidRDefault="00554D97" w:rsidP="00A05352">
      <w:r>
        <w:separator/>
      </w:r>
    </w:p>
  </w:endnote>
  <w:endnote w:type="continuationSeparator" w:id="0">
    <w:p w14:paraId="778DE95B" w14:textId="77777777" w:rsidR="00554D97" w:rsidRDefault="00554D9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1A94B8" w14:textId="77777777" w:rsidR="00216D24" w:rsidRDefault="00216D2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052C0BA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F20F21">
      <w:t>Plant and Horticultural Science</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DDFCCB" w14:textId="77777777" w:rsidR="00216D24" w:rsidRDefault="00216D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C08B96" w14:textId="77777777" w:rsidR="00554D97" w:rsidRDefault="00554D97" w:rsidP="00A05352">
      <w:r>
        <w:separator/>
      </w:r>
    </w:p>
  </w:footnote>
  <w:footnote w:type="continuationSeparator" w:id="0">
    <w:p w14:paraId="7A073DF0" w14:textId="77777777" w:rsidR="00554D97" w:rsidRDefault="00554D9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0DA23" w14:textId="77777777" w:rsidR="00216D24" w:rsidRDefault="00216D2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D0657EF"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44A6F"/>
    <w:rsid w:val="00050F67"/>
    <w:rsid w:val="000572D7"/>
    <w:rsid w:val="00074083"/>
    <w:rsid w:val="00077ADC"/>
    <w:rsid w:val="0009012F"/>
    <w:rsid w:val="000A1C1D"/>
    <w:rsid w:val="000B47E5"/>
    <w:rsid w:val="000C0EFD"/>
    <w:rsid w:val="000D21B8"/>
    <w:rsid w:val="000D44BA"/>
    <w:rsid w:val="000D5A14"/>
    <w:rsid w:val="000F2CF4"/>
    <w:rsid w:val="0010110A"/>
    <w:rsid w:val="001254DD"/>
    <w:rsid w:val="00160044"/>
    <w:rsid w:val="001835C8"/>
    <w:rsid w:val="0018517F"/>
    <w:rsid w:val="001A2F1C"/>
    <w:rsid w:val="00216D24"/>
    <w:rsid w:val="00236EB4"/>
    <w:rsid w:val="00245EB2"/>
    <w:rsid w:val="00250C8A"/>
    <w:rsid w:val="002538D0"/>
    <w:rsid w:val="00267CFA"/>
    <w:rsid w:val="002818FF"/>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A0FA1"/>
    <w:rsid w:val="004A4048"/>
    <w:rsid w:val="004B0A37"/>
    <w:rsid w:val="004B2102"/>
    <w:rsid w:val="004B6E3C"/>
    <w:rsid w:val="004F06CF"/>
    <w:rsid w:val="00500B16"/>
    <w:rsid w:val="00554D97"/>
    <w:rsid w:val="005612FC"/>
    <w:rsid w:val="00567533"/>
    <w:rsid w:val="00594CC3"/>
    <w:rsid w:val="00595351"/>
    <w:rsid w:val="0060042A"/>
    <w:rsid w:val="0064284F"/>
    <w:rsid w:val="00663B83"/>
    <w:rsid w:val="00680720"/>
    <w:rsid w:val="006E772B"/>
    <w:rsid w:val="007A09F6"/>
    <w:rsid w:val="00806541"/>
    <w:rsid w:val="00824136"/>
    <w:rsid w:val="00833AAC"/>
    <w:rsid w:val="00842EB0"/>
    <w:rsid w:val="00844B7D"/>
    <w:rsid w:val="0085340A"/>
    <w:rsid w:val="008564D0"/>
    <w:rsid w:val="00872330"/>
    <w:rsid w:val="00892E11"/>
    <w:rsid w:val="008C3748"/>
    <w:rsid w:val="0091267D"/>
    <w:rsid w:val="00925491"/>
    <w:rsid w:val="00954354"/>
    <w:rsid w:val="0096042B"/>
    <w:rsid w:val="00983AD4"/>
    <w:rsid w:val="00992393"/>
    <w:rsid w:val="009926F9"/>
    <w:rsid w:val="009C4D51"/>
    <w:rsid w:val="009F2D8A"/>
    <w:rsid w:val="00A05352"/>
    <w:rsid w:val="00A167DA"/>
    <w:rsid w:val="00A66A12"/>
    <w:rsid w:val="00AA7D04"/>
    <w:rsid w:val="00AB5858"/>
    <w:rsid w:val="00AB7149"/>
    <w:rsid w:val="00AD1AE8"/>
    <w:rsid w:val="00AD7787"/>
    <w:rsid w:val="00AE2F71"/>
    <w:rsid w:val="00AF2780"/>
    <w:rsid w:val="00AF323D"/>
    <w:rsid w:val="00B02781"/>
    <w:rsid w:val="00B0278C"/>
    <w:rsid w:val="00B167C5"/>
    <w:rsid w:val="00B33743"/>
    <w:rsid w:val="00B35586"/>
    <w:rsid w:val="00B62C4F"/>
    <w:rsid w:val="00B8527C"/>
    <w:rsid w:val="00BB1F89"/>
    <w:rsid w:val="00C05BA1"/>
    <w:rsid w:val="00C13131"/>
    <w:rsid w:val="00C558D1"/>
    <w:rsid w:val="00C60AAD"/>
    <w:rsid w:val="00C60D7D"/>
    <w:rsid w:val="00C8440B"/>
    <w:rsid w:val="00CA4DC1"/>
    <w:rsid w:val="00D04D67"/>
    <w:rsid w:val="00D25500"/>
    <w:rsid w:val="00D44945"/>
    <w:rsid w:val="00DA4921"/>
    <w:rsid w:val="00DC1C43"/>
    <w:rsid w:val="00DD2447"/>
    <w:rsid w:val="00DF1970"/>
    <w:rsid w:val="00E375B9"/>
    <w:rsid w:val="00E8783B"/>
    <w:rsid w:val="00E95B12"/>
    <w:rsid w:val="00EB4F7B"/>
    <w:rsid w:val="00EC4012"/>
    <w:rsid w:val="00EF3236"/>
    <w:rsid w:val="00EF63B5"/>
    <w:rsid w:val="00F20F21"/>
    <w:rsid w:val="00F27960"/>
    <w:rsid w:val="00F319D1"/>
    <w:rsid w:val="00F55EE4"/>
    <w:rsid w:val="00F70D09"/>
    <w:rsid w:val="00F8627B"/>
    <w:rsid w:val="00F90DF0"/>
    <w:rsid w:val="00FA2ECD"/>
    <w:rsid w:val="00FA7B38"/>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32</TotalTime>
  <Pages>6</Pages>
  <Words>2490</Words>
  <Characters>14193</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Plant and Horticultural Science</vt:lpstr>
    </vt:vector>
  </TitlesOfParts>
  <Manager/>
  <Company/>
  <LinksUpToDate>false</LinksUpToDate>
  <CharactersWithSpaces>16650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 and Horticultural Science</dc:title>
  <dc:subject>Plant and Horticultural Science</dc:subject>
  <dc:creator>Alyssa.Bregel@education.ohio.gov;Ryan.Curtis@education.ohio.gov</dc:creator>
  <cp:keywords>Plant and Horticultural Science</cp:keywords>
  <dc:description/>
  <cp:lastModifiedBy>Kesler, Sean</cp:lastModifiedBy>
  <cp:revision>4</cp:revision>
  <cp:lastPrinted>2024-03-26T16:38:00Z</cp:lastPrinted>
  <dcterms:created xsi:type="dcterms:W3CDTF">2024-06-06T01:10:00Z</dcterms:created>
  <dcterms:modified xsi:type="dcterms:W3CDTF">2024-07-12T14:40:00Z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bf4f5634249d93c17a6a606695f03bd1039e158c2fca33064983ff4b311c0d54</vt:lpwstr>
  </property>
</Properties>
</file>