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29C7B903" w:rsidR="00DE2F36" w:rsidRPr="00207C2C" w:rsidRDefault="00BD51B8" w:rsidP="00207C2C">
      <w:pPr>
        <w:pStyle w:val="Heading2"/>
        <w:rPr>
          <w:color w:val="002060"/>
        </w:rPr>
      </w:pPr>
      <w:r>
        <w:rPr>
          <w:color w:val="002060"/>
        </w:rPr>
        <w:t>Performing Arts Primer 340210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6FF45995" w:rsidR="00AA7480" w:rsidRDefault="00830869" w:rsidP="00830869">
      <w:pPr>
        <w:ind w:left="1620"/>
        <w:outlineLvl w:val="0"/>
        <w:rPr>
          <w:rFonts w:ascii="Source Sans Pro" w:hAnsi="Source Sans Pro" w:cstheme="minorHAnsi"/>
          <w:sz w:val="24"/>
        </w:rPr>
      </w:pPr>
      <w:r w:rsidRPr="00830869">
        <w:rPr>
          <w:rFonts w:ascii="Source Sans Pro" w:hAnsi="Source Sans Pro" w:cstheme="minorHAnsi"/>
          <w:sz w:val="24"/>
        </w:rPr>
        <w:t>In this course, students examine how music, dance</w:t>
      </w:r>
      <w:r w:rsidR="009B549A">
        <w:rPr>
          <w:rFonts w:ascii="Source Sans Pro" w:hAnsi="Source Sans Pro" w:cstheme="minorHAnsi"/>
          <w:sz w:val="24"/>
        </w:rPr>
        <w:t>,</w:t>
      </w:r>
      <w:r w:rsidRPr="00830869">
        <w:rPr>
          <w:rFonts w:ascii="Source Sans Pro" w:hAnsi="Source Sans Pro" w:cstheme="minorHAnsi"/>
          <w:sz w:val="24"/>
        </w:rPr>
        <w:t xml:space="preserve"> and theatre disciplines connect to create a production. They </w:t>
      </w:r>
      <w:r w:rsidR="008E6B65">
        <w:rPr>
          <w:rFonts w:ascii="Source Sans Pro" w:hAnsi="Source Sans Pro" w:cstheme="minorHAnsi"/>
          <w:sz w:val="24"/>
        </w:rPr>
        <w:t xml:space="preserve">learn </w:t>
      </w:r>
      <w:r w:rsidR="009A043D">
        <w:rPr>
          <w:rFonts w:ascii="Source Sans Pro" w:hAnsi="Source Sans Pro" w:cstheme="minorHAnsi"/>
          <w:sz w:val="24"/>
        </w:rPr>
        <w:t>about the physical and emotional demands of a career in show business</w:t>
      </w:r>
      <w:r w:rsidRPr="00830869">
        <w:rPr>
          <w:rFonts w:ascii="Source Sans Pro" w:hAnsi="Source Sans Pro" w:cstheme="minorHAnsi"/>
          <w:sz w:val="24"/>
        </w:rPr>
        <w:t>. They learn the role</w:t>
      </w:r>
      <w:r w:rsidR="00771495">
        <w:rPr>
          <w:rFonts w:ascii="Source Sans Pro" w:hAnsi="Source Sans Pro" w:cstheme="minorHAnsi"/>
          <w:sz w:val="24"/>
        </w:rPr>
        <w:t xml:space="preserve">s </w:t>
      </w:r>
      <w:r w:rsidR="00454C34">
        <w:rPr>
          <w:rFonts w:ascii="Source Sans Pro" w:hAnsi="Source Sans Pro" w:cstheme="minorHAnsi"/>
          <w:sz w:val="24"/>
        </w:rPr>
        <w:t xml:space="preserve">and functions </w:t>
      </w:r>
      <w:r w:rsidR="00771495">
        <w:rPr>
          <w:rFonts w:ascii="Source Sans Pro" w:hAnsi="Source Sans Pro" w:cstheme="minorHAnsi"/>
          <w:sz w:val="24"/>
        </w:rPr>
        <w:t>of the many different departments within a production</w:t>
      </w:r>
      <w:r w:rsidRPr="00830869">
        <w:rPr>
          <w:rFonts w:ascii="Source Sans Pro" w:hAnsi="Source Sans Pro" w:cstheme="minorHAnsi"/>
          <w:sz w:val="24"/>
        </w:rPr>
        <w:t xml:space="preserve">, </w:t>
      </w:r>
      <w:r w:rsidR="00454C34">
        <w:rPr>
          <w:rFonts w:ascii="Source Sans Pro" w:hAnsi="Source Sans Pro" w:cstheme="minorHAnsi"/>
          <w:sz w:val="24"/>
        </w:rPr>
        <w:t xml:space="preserve">including costuming, makeup, </w:t>
      </w:r>
      <w:r w:rsidR="005B15BA">
        <w:rPr>
          <w:rFonts w:ascii="Source Sans Pro" w:hAnsi="Source Sans Pro" w:cstheme="minorHAnsi"/>
          <w:sz w:val="24"/>
        </w:rPr>
        <w:t xml:space="preserve">acting, and tech. </w:t>
      </w:r>
    </w:p>
    <w:p w14:paraId="2FD7730A" w14:textId="77777777" w:rsidR="00830869" w:rsidRDefault="00830869" w:rsidP="00830869">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29F69DEF" w14:textId="5F0BADCE" w:rsidR="00796FCD" w:rsidRDefault="00796FCD" w:rsidP="00E67C3A">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8481647" w14:textId="58743873" w:rsidR="00796FCD" w:rsidRPr="0064229F" w:rsidRDefault="00796FCD" w:rsidP="0064229F">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008B8706" w14:textId="77777777" w:rsidR="00796FCD" w:rsidRPr="007001F8" w:rsidRDefault="00796FCD" w:rsidP="00796FCD">
      <w:pPr>
        <w:ind w:left="900" w:hanging="900"/>
        <w:rPr>
          <w:rFonts w:ascii="Source Sans Pro" w:hAnsi="Source Sans Pro" w:cs="Arial"/>
          <w:bCs/>
          <w:sz w:val="24"/>
        </w:rPr>
      </w:pPr>
    </w:p>
    <w:p w14:paraId="5BD3E270" w14:textId="287032E3" w:rsidR="00796FCD" w:rsidRPr="0064229F" w:rsidRDefault="00796FCD" w:rsidP="00796FCD">
      <w:pPr>
        <w:rPr>
          <w:rFonts w:ascii="Source Sans Pro" w:hAnsi="Source Sans Pro" w:cs="Arial"/>
          <w:b/>
          <w:sz w:val="24"/>
        </w:rPr>
      </w:pPr>
      <w:r>
        <w:rPr>
          <w:rFonts w:ascii="Source Sans Pro" w:hAnsi="Source Sans Pro" w:cs="Arial"/>
          <w:b/>
          <w:sz w:val="24"/>
        </w:rPr>
        <w:br w:type="page"/>
      </w: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0D8E5439"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226700CA" w14:textId="77777777" w:rsidR="00796FCD" w:rsidRDefault="00796FCD" w:rsidP="004D61F2">
      <w:pPr>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0C12BA45" w14:textId="77777777" w:rsidR="00FD5814" w:rsidRDefault="00FD5814" w:rsidP="005C5EDF">
      <w:pPr>
        <w:ind w:left="900" w:hanging="900"/>
        <w:rPr>
          <w:rFonts w:ascii="Source Sans Pro" w:hAnsi="Source Sans Pro" w:cs="Arial"/>
          <w:sz w:val="24"/>
        </w:rPr>
      </w:pPr>
    </w:p>
    <w:p w14:paraId="6EC8D29A" w14:textId="77777777" w:rsidR="003C690F" w:rsidRDefault="003C690F" w:rsidP="00FD5814">
      <w:pPr>
        <w:ind w:left="900" w:hanging="900"/>
        <w:rPr>
          <w:rFonts w:ascii="Source Sans Pro" w:hAnsi="Source Sans Pro" w:cstheme="minorHAnsi"/>
          <w:b/>
          <w:bCs/>
          <w:color w:val="002060"/>
          <w:sz w:val="24"/>
        </w:rPr>
      </w:pPr>
    </w:p>
    <w:p w14:paraId="3B8CAFA1" w14:textId="77777777" w:rsidR="003C690F" w:rsidRDefault="003C690F" w:rsidP="00FD5814">
      <w:pPr>
        <w:ind w:left="900" w:hanging="900"/>
        <w:rPr>
          <w:rFonts w:ascii="Source Sans Pro" w:hAnsi="Source Sans Pro" w:cstheme="minorHAnsi"/>
          <w:b/>
          <w:bCs/>
          <w:color w:val="002060"/>
          <w:sz w:val="24"/>
        </w:rPr>
      </w:pPr>
    </w:p>
    <w:p w14:paraId="22725687" w14:textId="77777777" w:rsidR="003C690F" w:rsidRDefault="003C690F" w:rsidP="00FD5814">
      <w:pPr>
        <w:ind w:left="900" w:hanging="900"/>
        <w:rPr>
          <w:rFonts w:ascii="Source Sans Pro" w:hAnsi="Source Sans Pro" w:cstheme="minorHAnsi"/>
          <w:b/>
          <w:bCs/>
          <w:color w:val="002060"/>
          <w:sz w:val="24"/>
        </w:rPr>
      </w:pPr>
    </w:p>
    <w:p w14:paraId="54A66971" w14:textId="1F3A80F7"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6AFC31A" w14:textId="047DAE6B" w:rsidR="00D1297D" w:rsidRPr="00D1297D" w:rsidRDefault="008C43BB" w:rsidP="003C690F">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3CB26D8D" w14:textId="77777777" w:rsidR="00070AC8" w:rsidRDefault="00070AC8" w:rsidP="00D1297D">
      <w:pPr>
        <w:ind w:left="1620" w:hanging="1620"/>
        <w:rPr>
          <w:rFonts w:ascii="Source Sans Pro" w:hAnsi="Source Sans Pro" w:cs="Arial"/>
          <w:bCs/>
          <w:sz w:val="24"/>
        </w:rPr>
      </w:pPr>
    </w:p>
    <w:p w14:paraId="134ADC48" w14:textId="40AA63D6" w:rsidR="00070AC8" w:rsidRPr="00A101F7" w:rsidRDefault="00070AC8" w:rsidP="00CB00ED">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7E984B1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3.2.9</w:t>
      </w:r>
      <w:r w:rsidRPr="005B391A">
        <w:rPr>
          <w:rFonts w:ascii="Source Sans Pro" w:hAnsi="Source Sans Pro" w:cs="Arial"/>
          <w:bCs/>
          <w:sz w:val="24"/>
        </w:rPr>
        <w:tab/>
        <w:t>Develop provocative and persuasive audio essays.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288D0955" w14:textId="1044B042" w:rsidR="008C43BB" w:rsidRPr="00CB00ED" w:rsidRDefault="005B391A" w:rsidP="00CB00ED">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0F44012A" w14:textId="2DA175C2" w:rsidR="00474765" w:rsidRPr="00CB00ED" w:rsidRDefault="00474765" w:rsidP="00CB00ED">
      <w:pPr>
        <w:rPr>
          <w:rFonts w:ascii="Source Sans Pro" w:hAnsi="Source Sans Pro" w:cs="Arial"/>
          <w:b/>
          <w:sz w:val="24"/>
        </w:rPr>
      </w:pPr>
    </w:p>
    <w:p w14:paraId="2FD637AF" w14:textId="61FFBA52"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33C88DD6" w14:textId="74CCE7F5" w:rsidR="00492326" w:rsidRDefault="00D50E04" w:rsidP="00CB00ED">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p>
    <w:p w14:paraId="3183FF62" w14:textId="77777777" w:rsidR="00CB00ED" w:rsidRPr="00CB00ED" w:rsidRDefault="00CB00ED" w:rsidP="00CB00ED">
      <w:pPr>
        <w:ind w:left="900" w:hanging="900"/>
        <w:rPr>
          <w:rFonts w:ascii="Source Sans Pro" w:hAnsi="Source Sans Pro" w:cs="Arial"/>
          <w:bCs/>
          <w:sz w:val="24"/>
          <w:shd w:val="clear" w:color="auto" w:fill="FFFFFF"/>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452E8488" w14:textId="28232F10" w:rsidR="00182BDB" w:rsidRDefault="00862548" w:rsidP="00CB00ED">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3E34E6AE" w14:textId="77777777" w:rsidR="00CB00ED" w:rsidRDefault="00CB00ED" w:rsidP="00CB00ED">
      <w:pPr>
        <w:ind w:left="900" w:hanging="900"/>
        <w:rPr>
          <w:rFonts w:ascii="Source Sans Pro" w:hAnsi="Source Sans Pro" w:cs="Arial"/>
          <w:sz w:val="24"/>
        </w:rPr>
      </w:pPr>
    </w:p>
    <w:p w14:paraId="39396370" w14:textId="3751CC93"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2ACB1CDD" w14:textId="5835F8DC" w:rsidR="00E6495F" w:rsidRDefault="00DB1D3E" w:rsidP="00CB00ED">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B6445AA" w14:textId="23F5234D" w:rsidR="00621F39" w:rsidRPr="00902EDA" w:rsidRDefault="00621F39" w:rsidP="00CB00ED">
      <w:pPr>
        <w:rPr>
          <w:rFonts w:ascii="Source Sans Pro" w:hAnsi="Source Sans Pro" w:cs="Arial"/>
          <w:bCs/>
          <w:sz w:val="24"/>
        </w:rPr>
      </w:pP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127084A4" w14:textId="1522D6D7" w:rsidR="00715F3F" w:rsidRPr="00C24ACA" w:rsidRDefault="008647BE" w:rsidP="00C24ACA">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r w:rsidR="00715F3F">
        <w:rPr>
          <w:rFonts w:ascii="Source Sans Pro" w:hAnsi="Source Sans Pro" w:cs="Arial"/>
          <w:b/>
          <w:sz w:val="24"/>
        </w:rPr>
        <w:br w:type="page"/>
      </w:r>
    </w:p>
    <w:p w14:paraId="7921EF5C" w14:textId="3AC77F6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C24ACA">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07C2C"/>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75E34"/>
    <w:rsid w:val="00382E9A"/>
    <w:rsid w:val="003851FC"/>
    <w:rsid w:val="00390A73"/>
    <w:rsid w:val="00390EA2"/>
    <w:rsid w:val="003912C4"/>
    <w:rsid w:val="00391511"/>
    <w:rsid w:val="00397FB7"/>
    <w:rsid w:val="003A0BFC"/>
    <w:rsid w:val="003A0C81"/>
    <w:rsid w:val="003A2BF6"/>
    <w:rsid w:val="003B0F78"/>
    <w:rsid w:val="003B7052"/>
    <w:rsid w:val="003C29D3"/>
    <w:rsid w:val="003C690F"/>
    <w:rsid w:val="003C699A"/>
    <w:rsid w:val="003C75CD"/>
    <w:rsid w:val="003D0684"/>
    <w:rsid w:val="003D1147"/>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4C34"/>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D61F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15BA"/>
    <w:rsid w:val="005B391A"/>
    <w:rsid w:val="005B3DA9"/>
    <w:rsid w:val="005B73F9"/>
    <w:rsid w:val="005C0B68"/>
    <w:rsid w:val="005C2381"/>
    <w:rsid w:val="005C5EDF"/>
    <w:rsid w:val="005D501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229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495"/>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0869"/>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8E6B65"/>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043D"/>
    <w:rsid w:val="009A57D9"/>
    <w:rsid w:val="009A77EF"/>
    <w:rsid w:val="009B090F"/>
    <w:rsid w:val="009B549A"/>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1B8"/>
    <w:rsid w:val="00BD53AB"/>
    <w:rsid w:val="00BD5B3D"/>
    <w:rsid w:val="00BD784D"/>
    <w:rsid w:val="00BF1B87"/>
    <w:rsid w:val="00C01521"/>
    <w:rsid w:val="00C03AE2"/>
    <w:rsid w:val="00C152D1"/>
    <w:rsid w:val="00C23DD1"/>
    <w:rsid w:val="00C24ACA"/>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B00ED"/>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67C3A"/>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23</TotalTime>
  <Pages>6</Pages>
  <Words>1446</Words>
  <Characters>9685</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11109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17</cp:revision>
  <cp:lastPrinted>2023-10-23T19:03:00Z</cp:lastPrinted>
  <dcterms:created xsi:type="dcterms:W3CDTF">2024-08-19T15:13:00Z</dcterms:created>
  <dcterms:modified xsi:type="dcterms:W3CDTF">2024-08-21T17:04:00Z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