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D15797" w14:textId="77777777" w:rsidR="004E7F3D"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4E7F3D">
        <w:rPr>
          <w:color w:val="002060"/>
        </w:rPr>
        <w:t xml:space="preserve"> </w:t>
      </w:r>
    </w:p>
    <w:p w14:paraId="3B4A2F85" w14:textId="7FDCDB2D" w:rsidR="00C42479" w:rsidRDefault="004E7F3D" w:rsidP="0009579D">
      <w:pPr>
        <w:pStyle w:val="Heading2"/>
        <w:rPr>
          <w:color w:val="002060"/>
        </w:rPr>
      </w:pPr>
      <w:r>
        <w:rPr>
          <w:color w:val="002060"/>
        </w:rPr>
        <w:t>Audio Broadcast 340130</w:t>
      </w:r>
    </w:p>
    <w:p w14:paraId="00C416F8" w14:textId="5578BD0C" w:rsidR="00A101F7" w:rsidRDefault="00A101F7" w:rsidP="00715F3F">
      <w:pPr>
        <w:rPr>
          <w:rFonts w:ascii="Source Sans Pro" w:eastAsia="Times New Roman" w:hAnsi="Source Sans Pro" w:cs="Arial"/>
          <w:sz w:val="24"/>
        </w:rPr>
      </w:pPr>
    </w:p>
    <w:p w14:paraId="130BEA7C" w14:textId="77777777" w:rsidR="004E7F3D" w:rsidRPr="004E7F3D" w:rsidRDefault="004E7F3D" w:rsidP="004E7F3D">
      <w:pPr>
        <w:ind w:left="1620" w:hanging="1620"/>
        <w:outlineLvl w:val="0"/>
        <w:rPr>
          <w:rFonts w:ascii="Source Sans Pro" w:hAnsi="Source Sans Pro" w:cstheme="minorHAnsi"/>
          <w:b/>
          <w:bCs/>
          <w:color w:val="002060"/>
          <w:sz w:val="24"/>
        </w:rPr>
      </w:pPr>
      <w:r w:rsidRPr="004E7F3D">
        <w:rPr>
          <w:rFonts w:ascii="Source Sans Pro" w:hAnsi="Source Sans Pro" w:cstheme="minorHAnsi"/>
          <w:b/>
          <w:bCs/>
          <w:color w:val="002060"/>
          <w:sz w:val="24"/>
        </w:rPr>
        <w:t>Course Description:</w:t>
      </w:r>
    </w:p>
    <w:p w14:paraId="0B73C4BF" w14:textId="50F93D65" w:rsidR="00042BB8" w:rsidRPr="005B12B8" w:rsidRDefault="004E7F3D" w:rsidP="004E7F3D">
      <w:pPr>
        <w:ind w:left="1620"/>
        <w:outlineLvl w:val="0"/>
        <w:rPr>
          <w:rFonts w:ascii="Source Sans Pro" w:hAnsi="Source Sans Pro" w:cstheme="minorHAnsi"/>
          <w:sz w:val="24"/>
        </w:rPr>
      </w:pPr>
      <w:r w:rsidRPr="005B12B8">
        <w:rPr>
          <w:rFonts w:ascii="Source Sans Pro" w:hAnsi="Source Sans Pro" w:cstheme="minorHAnsi"/>
          <w:sz w:val="24"/>
        </w:rPr>
        <w:t xml:space="preserve">Sound is essential to broadcast journalism and advertising. Students </w:t>
      </w:r>
      <w:proofErr w:type="gramStart"/>
      <w:r w:rsidRPr="005B12B8">
        <w:rPr>
          <w:rFonts w:ascii="Source Sans Pro" w:hAnsi="Source Sans Pro" w:cstheme="minorHAnsi"/>
          <w:sz w:val="24"/>
        </w:rPr>
        <w:t>compare and contrast</w:t>
      </w:r>
      <w:proofErr w:type="gramEnd"/>
      <w:r w:rsidRPr="005B12B8">
        <w:rPr>
          <w:rFonts w:ascii="Source Sans Pro" w:hAnsi="Source Sans Pro" w:cstheme="minorHAnsi"/>
          <w:sz w:val="24"/>
        </w:rPr>
        <w:t xml:space="preserve"> how sound alone and sound combined with visuals can entertain</w:t>
      </w:r>
      <w:r w:rsidR="00092BC9" w:rsidRPr="005B12B8">
        <w:rPr>
          <w:rFonts w:ascii="Source Sans Pro" w:hAnsi="Source Sans Pro" w:cstheme="minorHAnsi"/>
          <w:sz w:val="24"/>
        </w:rPr>
        <w:t xml:space="preserve"> and</w:t>
      </w:r>
      <w:r w:rsidRPr="005B12B8">
        <w:rPr>
          <w:rFonts w:ascii="Source Sans Pro" w:hAnsi="Source Sans Pro" w:cstheme="minorHAnsi"/>
          <w:sz w:val="24"/>
        </w:rPr>
        <w:t xml:space="preserve"> inform. They generate content, record, edit, mix and produce voice and music for airwaves, podcast</w:t>
      </w:r>
      <w:r w:rsidR="00092BC9" w:rsidRPr="005B12B8">
        <w:rPr>
          <w:rFonts w:ascii="Source Sans Pro" w:hAnsi="Source Sans Pro" w:cstheme="minorHAnsi"/>
          <w:sz w:val="24"/>
        </w:rPr>
        <w:t>s</w:t>
      </w:r>
      <w:r w:rsidRPr="005B12B8">
        <w:rPr>
          <w:rFonts w:ascii="Source Sans Pro" w:hAnsi="Source Sans Pro" w:cstheme="minorHAnsi"/>
          <w:sz w:val="24"/>
        </w:rPr>
        <w:t xml:space="preserve"> and/or Internet. They adapt for analog and digital audio while adhering to Federal Communication Commission rules and regulations related to bandwidth and advertising.</w:t>
      </w:r>
    </w:p>
    <w:p w14:paraId="4CFB5DB3" w14:textId="77777777" w:rsidR="00042BB8" w:rsidRDefault="00042BB8" w:rsidP="00A32A77">
      <w:pPr>
        <w:ind w:left="1620" w:hanging="1620"/>
        <w:outlineLvl w:val="0"/>
        <w:rPr>
          <w:rFonts w:ascii="Source Sans Pro" w:hAnsi="Source Sans Pro" w:cstheme="minorHAnsi"/>
          <w:b/>
          <w:bCs/>
          <w:color w:val="002060"/>
          <w:sz w:val="24"/>
        </w:rPr>
      </w:pPr>
    </w:p>
    <w:p w14:paraId="6416642D" w14:textId="734F8702" w:rsidR="00A32A77" w:rsidRPr="00A101F7" w:rsidRDefault="00A101F7" w:rsidP="00A32A77">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000E6694" w:rsidRPr="000E6694">
        <w:rPr>
          <w:rFonts w:ascii="Source Sans Pro" w:hAnsi="Source Sans Pro" w:cstheme="minorHAnsi"/>
          <w:b/>
          <w:bCs/>
          <w:color w:val="002060"/>
          <w:sz w:val="24"/>
        </w:rPr>
        <w:t>Business Operations / 21st Century Skills</w:t>
      </w:r>
    </w:p>
    <w:p w14:paraId="4A0E03CA" w14:textId="4DC41F0E" w:rsidR="00A32A77" w:rsidRPr="00A101F7" w:rsidRDefault="002D31D1" w:rsidP="002D31D1">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6B43660" w14:textId="77777777" w:rsidR="00A32A77" w:rsidRPr="00A101F7" w:rsidRDefault="00A32A77" w:rsidP="00A32A77">
      <w:pPr>
        <w:ind w:left="1620" w:hanging="1620"/>
        <w:rPr>
          <w:rFonts w:ascii="Source Sans Pro" w:hAnsi="Source Sans Pro" w:cs="Arial"/>
          <w:b/>
          <w:sz w:val="24"/>
        </w:rPr>
      </w:pPr>
    </w:p>
    <w:p w14:paraId="1A96BA1F" w14:textId="77777777" w:rsidR="00A32A77" w:rsidRPr="00A101F7" w:rsidRDefault="00A32A77" w:rsidP="00A32A77">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236F0869" w14:textId="6F371E2C" w:rsidR="00A32A77" w:rsidRPr="00A101F7" w:rsidRDefault="00A101F7" w:rsidP="003912C4">
      <w:pPr>
        <w:ind w:left="1627"/>
        <w:rPr>
          <w:rFonts w:ascii="Source Sans Pro" w:hAnsi="Source Sans Pro" w:cs="Arial"/>
          <w:b/>
          <w:bCs/>
          <w:strike/>
          <w:sz w:val="24"/>
        </w:rPr>
      </w:pPr>
      <w:r>
        <w:rPr>
          <w:rFonts w:ascii="Source Sans Pro" w:hAnsi="Source Sans Pro" w:cs="Arial"/>
          <w:bCs/>
          <w:sz w:val="24"/>
        </w:rPr>
        <w:tab/>
      </w:r>
      <w:r w:rsidR="00A32A77"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00A32A77"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00A32A77" w:rsidRPr="00A101F7">
        <w:rPr>
          <w:rFonts w:ascii="Source Sans Pro" w:hAnsi="Source Sans Pro" w:cs="Arial"/>
          <w:bCs/>
          <w:sz w:val="24"/>
        </w:rPr>
        <w:t>business settings.</w:t>
      </w:r>
    </w:p>
    <w:p w14:paraId="75A2731E" w14:textId="77777777" w:rsidR="00A32A77" w:rsidRPr="00A101F7" w:rsidRDefault="00A32A77" w:rsidP="00A32A77">
      <w:pPr>
        <w:rPr>
          <w:rFonts w:ascii="Source Sans Pro" w:hAnsi="Source Sans Pro" w:cs="Arial"/>
          <w:b/>
          <w:sz w:val="24"/>
        </w:rPr>
      </w:pPr>
      <w:r w:rsidRPr="00A101F7">
        <w:rPr>
          <w:rFonts w:ascii="Source Sans Pro" w:hAnsi="Source Sans Pro" w:cs="Arial"/>
          <w:b/>
          <w:sz w:val="24"/>
        </w:rPr>
        <w:t xml:space="preserve">Competencies </w:t>
      </w:r>
    </w:p>
    <w:p w14:paraId="0B671387" w14:textId="77777777" w:rsidR="00FF452B" w:rsidRPr="00FF452B" w:rsidRDefault="00FF452B" w:rsidP="00FF452B">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0C64E5DB" w14:textId="77777777" w:rsidR="00FF452B" w:rsidRPr="00FF452B" w:rsidRDefault="00FF452B" w:rsidP="00FF452B">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15D2C4CC" w14:textId="77777777" w:rsidR="00FF452B" w:rsidRPr="00FF452B" w:rsidRDefault="00FF452B" w:rsidP="00FF452B">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51D48F77" w14:textId="77777777" w:rsidR="00FF452B" w:rsidRPr="00FF452B" w:rsidRDefault="00FF452B" w:rsidP="00FF452B">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62909B66" w14:textId="1984D61D" w:rsidR="00FF452B" w:rsidRPr="00FF452B" w:rsidRDefault="00FF452B" w:rsidP="00FF452B">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sidR="007A5C4C">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6FFE46BC" w14:textId="77777777" w:rsidR="00FF452B" w:rsidRPr="00FF452B" w:rsidRDefault="00FF452B" w:rsidP="00FF452B">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08EC93E9" w14:textId="77777777" w:rsidR="00FF452B" w:rsidRPr="00FF452B" w:rsidRDefault="00FF452B" w:rsidP="00FF452B">
      <w:pPr>
        <w:ind w:left="900" w:hanging="900"/>
        <w:rPr>
          <w:rFonts w:ascii="Source Sans Pro" w:hAnsi="Source Sans Pro" w:cs="Arial"/>
          <w:sz w:val="24"/>
        </w:rPr>
      </w:pPr>
      <w:r w:rsidRPr="00FF452B">
        <w:rPr>
          <w:rFonts w:ascii="Source Sans Pro" w:hAnsi="Source Sans Pro" w:cs="Arial"/>
          <w:sz w:val="24"/>
        </w:rPr>
        <w:t>1.1.8</w:t>
      </w:r>
      <w:r w:rsidRPr="00FF452B">
        <w:rPr>
          <w:rFonts w:ascii="Source Sans Pro" w:hAnsi="Source Sans Pro" w:cs="Arial"/>
          <w:sz w:val="24"/>
        </w:rPr>
        <w:tab/>
        <w:t>Identify the correlation between emotions, behavior and appearance and manage those to establish and maintain professionalism.</w:t>
      </w:r>
    </w:p>
    <w:p w14:paraId="76F2FDA0" w14:textId="77777777" w:rsidR="00FF452B" w:rsidRPr="00FF452B" w:rsidRDefault="00FF452B" w:rsidP="00FF452B">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62F8D4DD" w14:textId="77777777" w:rsidR="00FF452B" w:rsidRPr="00FF452B" w:rsidRDefault="00FF452B" w:rsidP="00FF452B">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7F0B184B" w14:textId="77777777" w:rsidR="00FF452B" w:rsidRPr="00FF452B" w:rsidRDefault="00FF452B" w:rsidP="00FF452B">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71B22A3E" w14:textId="67AFF8AB" w:rsidR="000B1C33" w:rsidRPr="00A101F7" w:rsidRDefault="00FF452B" w:rsidP="00FF452B">
      <w:pPr>
        <w:ind w:left="900" w:hanging="900"/>
        <w:rPr>
          <w:rFonts w:ascii="Source Sans Pro" w:hAnsi="Source Sans Pro" w:cs="Arial"/>
          <w:sz w:val="24"/>
        </w:rPr>
      </w:pPr>
      <w:r w:rsidRPr="00FF452B">
        <w:rPr>
          <w:rFonts w:ascii="Source Sans Pro" w:hAnsi="Source Sans Pro" w:cs="Arial"/>
          <w:sz w:val="24"/>
        </w:rPr>
        <w:t>1.1.12</w:t>
      </w:r>
      <w:r w:rsidRPr="00FF452B">
        <w:rPr>
          <w:rFonts w:ascii="Source Sans Pro" w:hAnsi="Source Sans Pro" w:cs="Arial"/>
          <w:sz w:val="24"/>
        </w:rPr>
        <w:tab/>
        <w:t>Identify healthy lifestyles that reduce the risk of chronic disease, unsafe habits, and abusive behavior.</w:t>
      </w:r>
    </w:p>
    <w:p w14:paraId="4DE3426C" w14:textId="77777777" w:rsidR="00EC02EB" w:rsidRPr="00A101F7" w:rsidRDefault="00EC02EB" w:rsidP="00A32A77">
      <w:pPr>
        <w:ind w:left="900" w:hanging="900"/>
        <w:rPr>
          <w:rFonts w:ascii="Source Sans Pro" w:hAnsi="Source Sans Pro" w:cs="Arial"/>
          <w:sz w:val="24"/>
        </w:rPr>
      </w:pPr>
    </w:p>
    <w:p w14:paraId="56C9322B" w14:textId="77777777" w:rsidR="00715F3F" w:rsidRDefault="004558B8" w:rsidP="004558B8">
      <w:pPr>
        <w:rPr>
          <w:rFonts w:ascii="Source Sans Pro" w:hAnsi="Source Sans Pro" w:cs="Arial"/>
          <w:b/>
          <w:sz w:val="24"/>
        </w:rPr>
      </w:pPr>
      <w:r>
        <w:rPr>
          <w:rFonts w:ascii="Source Sans Pro" w:hAnsi="Source Sans Pro" w:cs="Arial"/>
          <w:b/>
          <w:sz w:val="24"/>
        </w:rPr>
        <w:lastRenderedPageBreak/>
        <w:br/>
      </w:r>
      <w:r>
        <w:rPr>
          <w:rFonts w:ascii="Source Sans Pro" w:hAnsi="Source Sans Pro" w:cs="Arial"/>
          <w:b/>
          <w:sz w:val="24"/>
        </w:rPr>
        <w:br/>
      </w:r>
    </w:p>
    <w:p w14:paraId="1D1D571F" w14:textId="278FDC71" w:rsidR="00EC02EB" w:rsidRPr="00C87DE5" w:rsidRDefault="00EC02EB" w:rsidP="004558B8">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7390ADE6" w14:textId="130D3AD3" w:rsidR="00EC02EB" w:rsidRPr="00A101F7" w:rsidRDefault="00C4687E" w:rsidP="00C4687E">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106C484B" w14:textId="77777777" w:rsidR="00EC02EB" w:rsidRPr="00A101F7" w:rsidRDefault="00EC02EB" w:rsidP="00EC02EB">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4889082"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361CC18A"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2566C28C"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724233DF"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70CCE8FF"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1.2.6</w:t>
      </w:r>
      <w:r w:rsidRPr="00760ABD">
        <w:rPr>
          <w:rFonts w:ascii="Source Sans Pro" w:hAnsi="Source Sans Pro" w:cs="Arial"/>
          <w:sz w:val="24"/>
        </w:rPr>
        <w:tab/>
        <w:t>Use proper grammar and expression in all aspects of communication.</w:t>
      </w:r>
    </w:p>
    <w:p w14:paraId="00136990"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03C57496"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76792BC2"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2190A10C"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447F0EAB"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596290A2"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4167A607" w14:textId="355380E0" w:rsidR="00DC5462" w:rsidRDefault="00760ABD" w:rsidP="00760ABD">
      <w:pPr>
        <w:ind w:left="900" w:hanging="900"/>
        <w:rPr>
          <w:rFonts w:ascii="Source Sans Pro" w:hAnsi="Source Sans Pro" w:cs="Arial"/>
          <w:sz w:val="24"/>
        </w:rPr>
      </w:pPr>
      <w:r w:rsidRPr="00760ABD">
        <w:rPr>
          <w:rFonts w:ascii="Source Sans Pro" w:hAnsi="Source Sans Pro" w:cs="Arial"/>
          <w:sz w:val="24"/>
        </w:rPr>
        <w:t>1.2.14</w:t>
      </w:r>
      <w:r w:rsidRPr="00760ABD">
        <w:rPr>
          <w:rFonts w:ascii="Source Sans Pro" w:hAnsi="Source Sans Pro" w:cs="Arial"/>
          <w:sz w:val="24"/>
        </w:rPr>
        <w:tab/>
        <w:t>Use motivational strategies to accomplish goals.</w:t>
      </w:r>
    </w:p>
    <w:p w14:paraId="5670CA68" w14:textId="77777777" w:rsidR="00760ABD" w:rsidRDefault="00760ABD" w:rsidP="00760ABD">
      <w:pPr>
        <w:ind w:left="900" w:hanging="900"/>
        <w:rPr>
          <w:rFonts w:ascii="Source Sans Pro" w:hAnsi="Source Sans Pro" w:cs="Arial"/>
          <w:sz w:val="24"/>
        </w:rPr>
      </w:pPr>
    </w:p>
    <w:p w14:paraId="2043F8D8" w14:textId="7EE02E8F" w:rsidR="00A5203E" w:rsidRPr="00A101F7" w:rsidRDefault="00A5203E" w:rsidP="00A5203E">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FB06F7" w:rsidRPr="00FB06F7">
        <w:rPr>
          <w:rFonts w:ascii="Source Sans Pro" w:hAnsi="Source Sans Pro" w:cs="Arial"/>
          <w:b/>
          <w:bCs/>
          <w:sz w:val="24"/>
        </w:rPr>
        <w:t>Business Ethics and Law</w:t>
      </w:r>
    </w:p>
    <w:p w14:paraId="7FDBA11D" w14:textId="0720DFFB" w:rsidR="00A5203E" w:rsidRDefault="006A6CD2" w:rsidP="006A6CD2">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C8AADD" w14:textId="76D45AD3" w:rsidR="0040088F" w:rsidRPr="00B8347B" w:rsidRDefault="00B8347B" w:rsidP="00B8347B">
      <w:pPr>
        <w:ind w:left="-90"/>
        <w:rPr>
          <w:rFonts w:ascii="Source Sans Pro" w:hAnsi="Source Sans Pro" w:cs="Arial"/>
          <w:b/>
          <w:sz w:val="24"/>
        </w:rPr>
      </w:pPr>
      <w:r w:rsidRPr="00B8347B">
        <w:rPr>
          <w:rFonts w:ascii="Source Sans Pro" w:hAnsi="Source Sans Pro" w:cs="Arial"/>
          <w:b/>
          <w:sz w:val="24"/>
        </w:rPr>
        <w:t>Competencies</w:t>
      </w:r>
    </w:p>
    <w:p w14:paraId="3931E87A"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1.3.1</w:t>
      </w:r>
      <w:r w:rsidRPr="0040088F">
        <w:rPr>
          <w:rFonts w:ascii="Source Sans Pro" w:hAnsi="Source Sans Pro" w:cs="Arial"/>
          <w:bCs/>
          <w:sz w:val="24"/>
        </w:rPr>
        <w:tab/>
        <w:t>Analyze how regulatory compliance affects business operations and organizational performance.</w:t>
      </w:r>
    </w:p>
    <w:p w14:paraId="4AB05840"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761B75F0"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168867FC"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1.3.6</w:t>
      </w:r>
      <w:r w:rsidRPr="0040088F">
        <w:rPr>
          <w:rFonts w:ascii="Source Sans Pro" w:hAnsi="Source Sans Pro" w:cs="Arial"/>
          <w:bCs/>
          <w:sz w:val="24"/>
        </w:rPr>
        <w:tab/>
        <w:t>Identify deceptive practices (e.g., bait and switch, identity theft, unlawful door</w:t>
      </w:r>
      <w:r w:rsidRPr="0040088F">
        <w:rPr>
          <w:rFonts w:ascii="Cambria Math" w:hAnsi="Cambria Math" w:cs="Cambria Math"/>
          <w:bCs/>
          <w:sz w:val="24"/>
        </w:rPr>
        <w:t>‐</w:t>
      </w:r>
      <w:r w:rsidRPr="0040088F">
        <w:rPr>
          <w:rFonts w:ascii="Source Sans Pro" w:hAnsi="Source Sans Pro" w:cs="Arial"/>
          <w:bCs/>
          <w:sz w:val="24"/>
        </w:rPr>
        <w:t>to</w:t>
      </w:r>
      <w:r w:rsidRPr="0040088F">
        <w:rPr>
          <w:rFonts w:ascii="Cambria Math" w:hAnsi="Cambria Math" w:cs="Cambria Math"/>
          <w:bCs/>
          <w:sz w:val="24"/>
        </w:rPr>
        <w:t>‐</w:t>
      </w:r>
      <w:r w:rsidRPr="0040088F">
        <w:rPr>
          <w:rFonts w:ascii="Source Sans Pro" w:hAnsi="Source Sans Pro" w:cs="Arial"/>
          <w:bCs/>
          <w:sz w:val="24"/>
        </w:rPr>
        <w:t>door sales, deceptive service estimates, fraudulent misrepresentations) and their overall impact on organizational performance.</w:t>
      </w:r>
    </w:p>
    <w:p w14:paraId="0A09E253"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 xml:space="preserve">Identify the labor laws that affect employment and the consequences of noncompliance for both employee and employer (e.g., harassment, labor, employment, employment interview, testing, minor labor laws, Americans with </w:t>
      </w:r>
      <w:r w:rsidRPr="0040088F">
        <w:rPr>
          <w:rFonts w:ascii="Source Sans Pro" w:hAnsi="Source Sans Pro" w:cs="Arial"/>
          <w:bCs/>
          <w:sz w:val="24"/>
        </w:rPr>
        <w:lastRenderedPageBreak/>
        <w:t>Disabilities Act, Fair Labor Standards Acts, Equal Employment Opportunity Commission [EEOC]).</w:t>
      </w:r>
    </w:p>
    <w:p w14:paraId="383C5156"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4CD5E6A6" w14:textId="7D091925" w:rsidR="0040088F" w:rsidRPr="00A5203E" w:rsidRDefault="0040088F" w:rsidP="00E91585">
      <w:pPr>
        <w:ind w:left="900" w:hanging="900"/>
        <w:rPr>
          <w:rFonts w:ascii="Source Sans Pro" w:hAnsi="Source Sans Pro" w:cs="Arial"/>
          <w:bCs/>
          <w:sz w:val="24"/>
        </w:rPr>
      </w:pPr>
      <w:r w:rsidRPr="0040088F">
        <w:rPr>
          <w:rFonts w:ascii="Source Sans Pro" w:hAnsi="Source Sans Pro" w:cs="Arial"/>
          <w:bCs/>
          <w:sz w:val="24"/>
        </w:rPr>
        <w:t>1.3.9</w:t>
      </w:r>
      <w:r w:rsidRPr="0040088F">
        <w:rPr>
          <w:rFonts w:ascii="Source Sans Pro" w:hAnsi="Source Sans Pro" w:cs="Arial"/>
          <w:bCs/>
          <w:sz w:val="24"/>
        </w:rPr>
        <w:tab/>
        <w:t>Identify potential conflicts of interest (e.g., personal gain, project bidding) between personal, organizational, and professional ethical standards.</w:t>
      </w:r>
    </w:p>
    <w:p w14:paraId="2CF9B838" w14:textId="77777777" w:rsidR="00A5203E" w:rsidRPr="00A101F7" w:rsidRDefault="00A5203E" w:rsidP="00760ABD">
      <w:pPr>
        <w:ind w:left="900" w:hanging="900"/>
        <w:rPr>
          <w:rFonts w:ascii="Source Sans Pro" w:hAnsi="Source Sans Pro" w:cs="Arial"/>
          <w:sz w:val="24"/>
        </w:rPr>
      </w:pPr>
    </w:p>
    <w:p w14:paraId="6BF4E740" w14:textId="73D5B4A5" w:rsidR="00DC5462" w:rsidRPr="00A101F7" w:rsidRDefault="00DC5462" w:rsidP="00DC5462">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Knowledge Management and Information Technology</w:t>
      </w:r>
    </w:p>
    <w:p w14:paraId="37C24B9D" w14:textId="7AE142BF" w:rsidR="00DC5462" w:rsidRPr="00A101F7" w:rsidRDefault="00A101F7" w:rsidP="00781161">
      <w:pPr>
        <w:ind w:left="1620"/>
        <w:rPr>
          <w:rFonts w:ascii="Source Sans Pro" w:hAnsi="Source Sans Pro" w:cs="Arial"/>
          <w:bCs/>
          <w:sz w:val="24"/>
        </w:rPr>
      </w:pPr>
      <w:r>
        <w:rPr>
          <w:rFonts w:ascii="Source Sans Pro" w:hAnsi="Source Sans Pro" w:cs="Arial"/>
          <w:bCs/>
          <w:sz w:val="24"/>
        </w:rPr>
        <w:tab/>
      </w:r>
      <w:r w:rsidR="00DC5462"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00DC5462" w:rsidRPr="00A101F7">
        <w:rPr>
          <w:rFonts w:ascii="Source Sans Pro" w:hAnsi="Source Sans Pro" w:cs="Arial"/>
          <w:bCs/>
          <w:sz w:val="24"/>
        </w:rPr>
        <w:t>collect, analyze, record and share information in business operations.</w:t>
      </w:r>
    </w:p>
    <w:p w14:paraId="33DBA618" w14:textId="77777777" w:rsidR="00DC5462" w:rsidRPr="00A101F7" w:rsidRDefault="00DC5462" w:rsidP="00DC5462">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5C041BCB" w14:textId="77777777" w:rsidR="001B08E4" w:rsidRPr="001B08E4" w:rsidRDefault="001B08E4" w:rsidP="001B08E4">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0EFD7F22" w14:textId="77777777" w:rsidR="001B08E4" w:rsidRPr="001B08E4" w:rsidRDefault="001B08E4" w:rsidP="001B08E4">
      <w:pPr>
        <w:ind w:left="900" w:hanging="900"/>
        <w:rPr>
          <w:rFonts w:ascii="Source Sans Pro" w:hAnsi="Source Sans Pro" w:cs="Arial"/>
          <w:sz w:val="24"/>
        </w:rPr>
      </w:pPr>
      <w:r w:rsidRPr="001B08E4">
        <w:rPr>
          <w:rFonts w:ascii="Source Sans Pro" w:hAnsi="Source Sans Pro" w:cs="Arial"/>
          <w:sz w:val="24"/>
        </w:rPr>
        <w:t>1.4.6</w:t>
      </w:r>
      <w:r w:rsidRPr="001B08E4">
        <w:rPr>
          <w:rFonts w:ascii="Source Sans Pro" w:hAnsi="Source Sans Pro" w:cs="Arial"/>
          <w:sz w:val="24"/>
        </w:rPr>
        <w:tab/>
        <w:t>Use an electronic database to access and create business and technical information.</w:t>
      </w:r>
    </w:p>
    <w:p w14:paraId="2E02FA38" w14:textId="77777777" w:rsidR="001B08E4" w:rsidRPr="001B08E4" w:rsidRDefault="001B08E4" w:rsidP="001B08E4">
      <w:pPr>
        <w:ind w:left="900" w:hanging="900"/>
        <w:rPr>
          <w:rFonts w:ascii="Source Sans Pro" w:hAnsi="Source Sans Pro" w:cs="Arial"/>
          <w:sz w:val="24"/>
        </w:rPr>
      </w:pPr>
      <w:r w:rsidRPr="001B08E4">
        <w:rPr>
          <w:rFonts w:ascii="Source Sans Pro" w:hAnsi="Source Sans Pro" w:cs="Arial"/>
          <w:sz w:val="24"/>
        </w:rPr>
        <w:t>1.4.7</w:t>
      </w:r>
      <w:r w:rsidRPr="001B08E4">
        <w:rPr>
          <w:rFonts w:ascii="Source Sans Pro" w:hAnsi="Source Sans Pro" w:cs="Arial"/>
          <w:sz w:val="24"/>
        </w:rPr>
        <w:tab/>
        <w:t>Use personal information management and productivity applications to optimize assigned tasks (e.g., lists, calendars, address books).</w:t>
      </w:r>
    </w:p>
    <w:p w14:paraId="661AC833" w14:textId="4345F908" w:rsidR="00DC5462" w:rsidRPr="00A101F7" w:rsidRDefault="001B08E4" w:rsidP="001B08E4">
      <w:pPr>
        <w:ind w:left="900" w:hanging="900"/>
        <w:rPr>
          <w:rFonts w:ascii="Source Sans Pro" w:hAnsi="Source Sans Pro" w:cs="Arial"/>
          <w:sz w:val="24"/>
        </w:rPr>
      </w:pPr>
      <w:r w:rsidRPr="001B08E4">
        <w:rPr>
          <w:rFonts w:ascii="Source Sans Pro" w:hAnsi="Source Sans Pro" w:cs="Arial"/>
          <w:sz w:val="24"/>
        </w:rPr>
        <w:t>1.4.8</w:t>
      </w:r>
      <w:r w:rsidRPr="001B08E4">
        <w:rPr>
          <w:rFonts w:ascii="Source Sans Pro" w:hAnsi="Source Sans Pro" w:cs="Arial"/>
          <w:sz w:val="24"/>
        </w:rPr>
        <w:tab/>
        <w:t>Use electronic media to communicate and follow network etiquette guidelines.</w:t>
      </w:r>
    </w:p>
    <w:p w14:paraId="3877EE11" w14:textId="77777777" w:rsidR="00DC5462" w:rsidRPr="00A101F7" w:rsidRDefault="00DC5462" w:rsidP="00C42479">
      <w:pPr>
        <w:ind w:left="900" w:hanging="900"/>
        <w:rPr>
          <w:rFonts w:ascii="Source Sans Pro" w:hAnsi="Source Sans Pro" w:cs="Arial"/>
          <w:sz w:val="24"/>
        </w:rPr>
      </w:pPr>
    </w:p>
    <w:p w14:paraId="0569FDDB" w14:textId="6828503C" w:rsidR="00C63EDF" w:rsidRPr="00A101F7" w:rsidRDefault="00C63EDF" w:rsidP="00C63ED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D5B3D" w:rsidRPr="00BD5B3D">
        <w:rPr>
          <w:rFonts w:ascii="Source Sans Pro" w:hAnsi="Source Sans Pro" w:cs="Arial"/>
          <w:b/>
          <w:bCs/>
          <w:sz w:val="24"/>
        </w:rPr>
        <w:t>Global Environment</w:t>
      </w:r>
    </w:p>
    <w:p w14:paraId="4E3C7706" w14:textId="495E7565" w:rsidR="00C63EDF" w:rsidRDefault="00410785" w:rsidP="00410785">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3E07FE89" w14:textId="5CD4F203" w:rsidR="00410785" w:rsidRPr="003C75CD" w:rsidRDefault="003C75CD" w:rsidP="003C75CD">
      <w:pPr>
        <w:rPr>
          <w:rFonts w:ascii="Source Sans Pro" w:hAnsi="Source Sans Pro" w:cs="Arial"/>
          <w:b/>
          <w:sz w:val="24"/>
        </w:rPr>
      </w:pPr>
      <w:r w:rsidRPr="003C75CD">
        <w:rPr>
          <w:rFonts w:ascii="Source Sans Pro" w:hAnsi="Source Sans Pro" w:cs="Arial"/>
          <w:b/>
          <w:sz w:val="24"/>
        </w:rPr>
        <w:t>Competencies</w:t>
      </w:r>
    </w:p>
    <w:p w14:paraId="0CCDEAE0" w14:textId="77777777" w:rsidR="00F2652B" w:rsidRPr="00F2652B" w:rsidRDefault="00F2652B" w:rsidP="00F2652B">
      <w:pPr>
        <w:ind w:left="900" w:hanging="900"/>
        <w:rPr>
          <w:rFonts w:ascii="Source Sans Pro" w:hAnsi="Source Sans Pro" w:cs="Arial"/>
          <w:bCs/>
          <w:sz w:val="24"/>
        </w:rPr>
      </w:pPr>
      <w:r w:rsidRPr="00F2652B">
        <w:rPr>
          <w:rFonts w:ascii="Source Sans Pro" w:hAnsi="Source Sans Pro" w:cs="Arial"/>
          <w:bCs/>
          <w:sz w:val="24"/>
        </w:rPr>
        <w:t>1.5.3</w:t>
      </w:r>
      <w:r w:rsidRPr="00F2652B">
        <w:rPr>
          <w:rFonts w:ascii="Source Sans Pro" w:hAnsi="Source Sans Pro" w:cs="Arial"/>
          <w:bCs/>
          <w:sz w:val="24"/>
        </w:rPr>
        <w:tab/>
        <w:t>Use cultural intelligence to interact with individuals from diverse cultural settings.</w:t>
      </w:r>
    </w:p>
    <w:p w14:paraId="03DBDB5A" w14:textId="77777777" w:rsidR="00F2652B" w:rsidRPr="00F2652B" w:rsidRDefault="00F2652B" w:rsidP="00F2652B">
      <w:pPr>
        <w:ind w:left="900" w:hanging="900"/>
        <w:rPr>
          <w:rFonts w:ascii="Source Sans Pro" w:hAnsi="Source Sans Pro" w:cs="Arial"/>
          <w:bCs/>
          <w:sz w:val="24"/>
        </w:rPr>
      </w:pPr>
      <w:r w:rsidRPr="00F2652B">
        <w:rPr>
          <w:rFonts w:ascii="Source Sans Pro" w:hAnsi="Source Sans Pro" w:cs="Arial"/>
          <w:bCs/>
          <w:sz w:val="24"/>
        </w:rPr>
        <w:t>1.5.5</w:t>
      </w:r>
      <w:r w:rsidRPr="00F2652B">
        <w:rPr>
          <w:rFonts w:ascii="Source Sans Pro" w:hAnsi="Source Sans Pro" w:cs="Arial"/>
          <w:bCs/>
          <w:sz w:val="24"/>
        </w:rPr>
        <w:tab/>
        <w:t>Recognize the ways in which bias and discrimination may influence productivity and profitability.</w:t>
      </w:r>
    </w:p>
    <w:p w14:paraId="476193A5" w14:textId="77777777" w:rsidR="00C63EDF" w:rsidRDefault="00C63EDF" w:rsidP="005F0299">
      <w:pPr>
        <w:ind w:left="1620" w:hanging="1620"/>
        <w:rPr>
          <w:rFonts w:ascii="Source Sans Pro" w:hAnsi="Source Sans Pro" w:cs="Arial"/>
          <w:b/>
          <w:sz w:val="24"/>
        </w:rPr>
      </w:pPr>
    </w:p>
    <w:p w14:paraId="34D762D3" w14:textId="441DD42D" w:rsidR="005F0299" w:rsidRPr="00A101F7" w:rsidRDefault="005F0299" w:rsidP="005F029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Business Literacy</w:t>
      </w:r>
    </w:p>
    <w:p w14:paraId="2E968B19" w14:textId="0B9D6F06" w:rsidR="005F0299" w:rsidRPr="00A101F7" w:rsidRDefault="00A101F7" w:rsidP="00781161">
      <w:pPr>
        <w:ind w:left="1620"/>
        <w:rPr>
          <w:rFonts w:ascii="Source Sans Pro" w:hAnsi="Source Sans Pro" w:cs="Arial"/>
          <w:bCs/>
          <w:sz w:val="24"/>
        </w:rPr>
      </w:pPr>
      <w:r>
        <w:rPr>
          <w:rFonts w:ascii="Source Sans Pro" w:hAnsi="Source Sans Pro" w:cs="Arial"/>
          <w:bCs/>
          <w:sz w:val="24"/>
        </w:rPr>
        <w:tab/>
      </w:r>
      <w:r w:rsidR="005F0299"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005F0299" w:rsidRPr="00A101F7">
        <w:rPr>
          <w:rFonts w:ascii="Source Sans Pro" w:hAnsi="Source Sans Pro" w:cs="Arial"/>
          <w:bCs/>
          <w:sz w:val="24"/>
        </w:rPr>
        <w:t>financial literacy and business operations.</w:t>
      </w:r>
    </w:p>
    <w:p w14:paraId="60631466" w14:textId="77777777" w:rsidR="005F0299" w:rsidRPr="00A101F7" w:rsidRDefault="005F0299" w:rsidP="005F0299">
      <w:pPr>
        <w:rPr>
          <w:rFonts w:ascii="Source Sans Pro" w:hAnsi="Source Sans Pro" w:cs="Arial"/>
          <w:b/>
          <w:sz w:val="24"/>
        </w:rPr>
      </w:pPr>
      <w:r w:rsidRPr="00A101F7">
        <w:rPr>
          <w:rFonts w:ascii="Source Sans Pro" w:hAnsi="Source Sans Pro" w:cs="Arial"/>
          <w:b/>
          <w:sz w:val="24"/>
        </w:rPr>
        <w:t xml:space="preserve">Competencies </w:t>
      </w:r>
    </w:p>
    <w:p w14:paraId="13A87E0D" w14:textId="77777777" w:rsidR="004D1BFE" w:rsidRPr="004D1BFE" w:rsidRDefault="004D1BFE" w:rsidP="004D1BFE">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41F876FD" w14:textId="77777777" w:rsidR="004D1BFE" w:rsidRPr="004D1BFE" w:rsidRDefault="004D1BFE" w:rsidP="004D1BFE">
      <w:pPr>
        <w:ind w:left="900" w:hanging="900"/>
        <w:rPr>
          <w:rFonts w:ascii="Source Sans Pro" w:hAnsi="Source Sans Pro" w:cs="Arial"/>
          <w:sz w:val="24"/>
        </w:rPr>
      </w:pPr>
      <w:r w:rsidRPr="004D1BFE">
        <w:rPr>
          <w:rFonts w:ascii="Source Sans Pro" w:hAnsi="Source Sans Pro" w:cs="Arial"/>
          <w:sz w:val="24"/>
        </w:rPr>
        <w:t>1.6.6</w:t>
      </w:r>
      <w:r w:rsidRPr="004D1BFE">
        <w:rPr>
          <w:rFonts w:ascii="Source Sans Pro" w:hAnsi="Source Sans Pro" w:cs="Arial"/>
          <w:sz w:val="24"/>
        </w:rPr>
        <w:tab/>
        <w:t>Identify the target market served by the organization, the niche that the organization fills, and an outlook of the industry.</w:t>
      </w:r>
    </w:p>
    <w:p w14:paraId="2EC95FA6" w14:textId="77777777" w:rsidR="004D1BFE" w:rsidRPr="00A101F7" w:rsidRDefault="004D1BFE" w:rsidP="004D1BFE">
      <w:pPr>
        <w:ind w:left="900" w:hanging="900"/>
        <w:rPr>
          <w:rFonts w:ascii="Source Sans Pro" w:hAnsi="Source Sans Pro" w:cs="Arial"/>
          <w:sz w:val="24"/>
        </w:rPr>
      </w:pPr>
    </w:p>
    <w:p w14:paraId="4F3980CB" w14:textId="35DF465B" w:rsidR="00FF0E6E" w:rsidRPr="00A101F7" w:rsidRDefault="00FF0E6E" w:rsidP="00FF0E6E">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Entrepreneurship/Entrepreneurs</w:t>
      </w:r>
    </w:p>
    <w:p w14:paraId="0C0CD0B2" w14:textId="35EE0188" w:rsidR="00FF0E6E" w:rsidRPr="00A101F7" w:rsidRDefault="00A101F7" w:rsidP="00FF0E6E">
      <w:pPr>
        <w:ind w:left="1620"/>
        <w:rPr>
          <w:rFonts w:ascii="Source Sans Pro" w:hAnsi="Source Sans Pro" w:cs="Arial"/>
          <w:bCs/>
          <w:sz w:val="24"/>
        </w:rPr>
      </w:pPr>
      <w:r>
        <w:rPr>
          <w:rFonts w:ascii="Source Sans Pro" w:hAnsi="Source Sans Pro" w:cs="Arial"/>
          <w:bCs/>
          <w:sz w:val="24"/>
        </w:rPr>
        <w:tab/>
      </w:r>
      <w:r w:rsidR="00FF0E6E" w:rsidRPr="00A101F7">
        <w:rPr>
          <w:rFonts w:ascii="Source Sans Pro" w:hAnsi="Source Sans Pro" w:cs="Arial"/>
          <w:bCs/>
          <w:sz w:val="24"/>
        </w:rPr>
        <w:t xml:space="preserve">Analyze the environment in which a business </w:t>
      </w:r>
      <w:r w:rsidR="00BC0FC0" w:rsidRPr="00A101F7">
        <w:rPr>
          <w:rFonts w:ascii="Source Sans Pro" w:hAnsi="Source Sans Pro" w:cs="Arial"/>
          <w:bCs/>
          <w:sz w:val="24"/>
        </w:rPr>
        <w:t>operates,</w:t>
      </w:r>
      <w:r w:rsidR="00FF0E6E" w:rsidRPr="00A101F7">
        <w:rPr>
          <w:rFonts w:ascii="Source Sans Pro" w:hAnsi="Source Sans Pro" w:cs="Arial"/>
          <w:bCs/>
          <w:sz w:val="24"/>
        </w:rPr>
        <w:t xml:space="preserve"> and the </w:t>
      </w:r>
      <w:r>
        <w:rPr>
          <w:rFonts w:ascii="Source Sans Pro" w:hAnsi="Source Sans Pro" w:cs="Arial"/>
          <w:bCs/>
          <w:sz w:val="24"/>
        </w:rPr>
        <w:tab/>
      </w:r>
      <w:r w:rsidR="00FF0E6E" w:rsidRPr="00A101F7">
        <w:rPr>
          <w:rFonts w:ascii="Source Sans Pro" w:hAnsi="Source Sans Pro" w:cs="Arial"/>
          <w:bCs/>
          <w:sz w:val="24"/>
        </w:rPr>
        <w:t>economic factors and opportunities associated with self-employment.</w:t>
      </w:r>
    </w:p>
    <w:p w14:paraId="62AEF83B" w14:textId="77777777" w:rsidR="00FF0E6E" w:rsidRDefault="00FF0E6E" w:rsidP="00FF0E6E">
      <w:pPr>
        <w:rPr>
          <w:rFonts w:ascii="Source Sans Pro" w:hAnsi="Source Sans Pro" w:cs="Arial"/>
          <w:b/>
          <w:sz w:val="24"/>
        </w:rPr>
      </w:pPr>
      <w:r w:rsidRPr="00A101F7">
        <w:rPr>
          <w:rFonts w:ascii="Source Sans Pro" w:hAnsi="Source Sans Pro" w:cs="Arial"/>
          <w:b/>
          <w:sz w:val="24"/>
        </w:rPr>
        <w:t xml:space="preserve">Competencies </w:t>
      </w:r>
    </w:p>
    <w:p w14:paraId="5424AC0B" w14:textId="77777777" w:rsidR="009715A4" w:rsidRPr="009715A4" w:rsidRDefault="009715A4" w:rsidP="009715A4">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62034076" w14:textId="26B12666" w:rsidR="00A101F7" w:rsidRPr="00A101F7" w:rsidRDefault="009715A4" w:rsidP="009715A4">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1C990166" w14:textId="77777777" w:rsidR="005F0299" w:rsidRPr="00A101F7" w:rsidRDefault="005F0299" w:rsidP="00C42479">
      <w:pPr>
        <w:ind w:left="900" w:hanging="900"/>
        <w:rPr>
          <w:rFonts w:ascii="Source Sans Pro" w:hAnsi="Source Sans Pro" w:cs="Arial"/>
          <w:sz w:val="24"/>
        </w:rPr>
      </w:pPr>
    </w:p>
    <w:p w14:paraId="5292472A" w14:textId="68F1E515" w:rsidR="00B56380" w:rsidRPr="00A101F7" w:rsidRDefault="00B56380" w:rsidP="00B56380">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Operations Management</w:t>
      </w:r>
    </w:p>
    <w:p w14:paraId="1717E61E" w14:textId="1C64FE5A" w:rsidR="00B56380" w:rsidRPr="00A101F7" w:rsidRDefault="00A101F7" w:rsidP="00781161">
      <w:pPr>
        <w:ind w:left="1620"/>
        <w:rPr>
          <w:rFonts w:ascii="Source Sans Pro" w:hAnsi="Source Sans Pro" w:cs="Arial"/>
          <w:bCs/>
          <w:sz w:val="24"/>
        </w:rPr>
      </w:pPr>
      <w:r>
        <w:rPr>
          <w:rFonts w:ascii="Source Sans Pro" w:hAnsi="Source Sans Pro" w:cs="Arial"/>
          <w:bCs/>
          <w:sz w:val="24"/>
        </w:rPr>
        <w:tab/>
      </w:r>
      <w:r w:rsidR="00B56380"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00B56380" w:rsidRPr="00A101F7">
        <w:rPr>
          <w:rFonts w:ascii="Source Sans Pro" w:hAnsi="Source Sans Pro" w:cs="Arial"/>
          <w:bCs/>
          <w:sz w:val="24"/>
        </w:rPr>
        <w:t>contribution to organizational goals and objectives.</w:t>
      </w:r>
    </w:p>
    <w:p w14:paraId="0AE3BAFC" w14:textId="77777777" w:rsidR="00B56380" w:rsidRPr="00A101F7" w:rsidRDefault="00B56380" w:rsidP="00B56380">
      <w:pPr>
        <w:rPr>
          <w:rFonts w:ascii="Source Sans Pro" w:hAnsi="Source Sans Pro" w:cs="Arial"/>
          <w:b/>
          <w:sz w:val="24"/>
        </w:rPr>
      </w:pPr>
      <w:r w:rsidRPr="00A101F7">
        <w:rPr>
          <w:rFonts w:ascii="Source Sans Pro" w:hAnsi="Source Sans Pro" w:cs="Arial"/>
          <w:b/>
          <w:sz w:val="24"/>
        </w:rPr>
        <w:t xml:space="preserve">Competencies </w:t>
      </w:r>
    </w:p>
    <w:p w14:paraId="6C363ADD" w14:textId="77777777" w:rsidR="007001F8" w:rsidRPr="007001F8" w:rsidRDefault="007001F8" w:rsidP="007001F8">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6D19AE22" w14:textId="77777777" w:rsidR="007001F8" w:rsidRPr="007001F8" w:rsidRDefault="007001F8" w:rsidP="007001F8">
      <w:pPr>
        <w:ind w:left="900" w:hanging="900"/>
        <w:rPr>
          <w:rFonts w:ascii="Source Sans Pro" w:hAnsi="Source Sans Pro" w:cs="Arial"/>
          <w:bCs/>
          <w:sz w:val="24"/>
        </w:rPr>
      </w:pPr>
      <w:r w:rsidRPr="007001F8">
        <w:rPr>
          <w:rFonts w:ascii="Source Sans Pro" w:hAnsi="Source Sans Pro" w:cs="Arial"/>
          <w:bCs/>
          <w:sz w:val="24"/>
        </w:rPr>
        <w:t>1.8.8</w:t>
      </w:r>
      <w:r w:rsidRPr="007001F8">
        <w:rPr>
          <w:rFonts w:ascii="Source Sans Pro" w:hAnsi="Source Sans Pro" w:cs="Arial"/>
          <w:bCs/>
          <w:sz w:val="24"/>
        </w:rPr>
        <w:tab/>
        <w:t>Identify routine activities for maintaining business facilities and equipment.</w:t>
      </w:r>
    </w:p>
    <w:p w14:paraId="08B26E7A" w14:textId="22CF3FDF" w:rsidR="00F62D1F" w:rsidRPr="00C87DE5" w:rsidRDefault="00F62D1F" w:rsidP="002746E7">
      <w:pPr>
        <w:rPr>
          <w:rFonts w:ascii="Source Sans Pro" w:hAnsi="Source Sans Pro" w:cs="Arial"/>
          <w:b/>
          <w:sz w:val="24"/>
        </w:rPr>
      </w:pPr>
    </w:p>
    <w:p w14:paraId="5085AE94" w14:textId="30073CFA" w:rsidR="009220B3" w:rsidRPr="00A101F7" w:rsidRDefault="009220B3" w:rsidP="009220B3">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sidR="00503684">
        <w:rPr>
          <w:rFonts w:ascii="Source Sans Pro" w:hAnsi="Source Sans Pro" w:cs="Arial"/>
          <w:b/>
          <w:bCs/>
          <w:sz w:val="24"/>
        </w:rPr>
        <w:t>Sales and Marketing</w:t>
      </w:r>
    </w:p>
    <w:p w14:paraId="33873D3B" w14:textId="78A3B036" w:rsidR="009220B3" w:rsidRDefault="00503684" w:rsidP="00503684">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13FAC1B8" w14:textId="044E6808" w:rsidR="00062636" w:rsidRPr="005D7DD7" w:rsidRDefault="005D7DD7" w:rsidP="005D7DD7">
      <w:pPr>
        <w:rPr>
          <w:rFonts w:ascii="Source Sans Pro" w:hAnsi="Source Sans Pro" w:cs="Arial"/>
          <w:b/>
          <w:sz w:val="24"/>
        </w:rPr>
      </w:pPr>
      <w:r w:rsidRPr="005D7DD7">
        <w:rPr>
          <w:rFonts w:ascii="Source Sans Pro" w:hAnsi="Source Sans Pro" w:cs="Arial"/>
          <w:b/>
          <w:sz w:val="24"/>
        </w:rPr>
        <w:t>Competencies</w:t>
      </w:r>
    </w:p>
    <w:p w14:paraId="495A5EA5" w14:textId="77777777" w:rsidR="00062636" w:rsidRPr="00062636" w:rsidRDefault="00062636" w:rsidP="00062636">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2AEDCE9D" w14:textId="77777777" w:rsidR="00062636" w:rsidRPr="00062636" w:rsidRDefault="00062636" w:rsidP="00062636">
      <w:pPr>
        <w:ind w:left="900" w:hanging="900"/>
        <w:rPr>
          <w:rFonts w:ascii="Source Sans Pro" w:hAnsi="Source Sans Pro" w:cs="Arial"/>
          <w:bCs/>
          <w:sz w:val="24"/>
        </w:rPr>
      </w:pPr>
      <w:r w:rsidRPr="00062636">
        <w:rPr>
          <w:rFonts w:ascii="Source Sans Pro" w:hAnsi="Source Sans Pro" w:cs="Arial"/>
          <w:bCs/>
          <w:sz w:val="24"/>
        </w:rPr>
        <w:t>1.10.3</w:t>
      </w:r>
      <w:r w:rsidRPr="00062636">
        <w:rPr>
          <w:rFonts w:ascii="Source Sans Pro" w:hAnsi="Source Sans Pro" w:cs="Arial"/>
          <w:bCs/>
          <w:sz w:val="24"/>
        </w:rPr>
        <w:tab/>
        <w:t>Communicate features, benefits, and warranties of a product or service to the customer.</w:t>
      </w:r>
    </w:p>
    <w:p w14:paraId="68CBDF02" w14:textId="33990950" w:rsidR="00CD0C70" w:rsidRDefault="00062636" w:rsidP="00C87DE5">
      <w:pPr>
        <w:ind w:left="900" w:hanging="900"/>
        <w:rPr>
          <w:rFonts w:ascii="Source Sans Pro" w:hAnsi="Source Sans Pro" w:cs="Arial"/>
          <w:sz w:val="24"/>
        </w:rPr>
      </w:pPr>
      <w:r w:rsidRPr="00062636">
        <w:rPr>
          <w:rFonts w:ascii="Source Sans Pro" w:hAnsi="Source Sans Pro" w:cs="Arial"/>
          <w:bCs/>
          <w:sz w:val="24"/>
        </w:rPr>
        <w:t>1.10.5</w:t>
      </w:r>
      <w:r w:rsidRPr="00062636">
        <w:rPr>
          <w:rFonts w:ascii="Source Sans Pro" w:hAnsi="Source Sans Pro" w:cs="Arial"/>
          <w:bCs/>
          <w:sz w:val="24"/>
        </w:rPr>
        <w:tab/>
        <w:t>Monitor customer expectations and determine product/services satisfaction by using measurement tools.</w:t>
      </w:r>
    </w:p>
    <w:p w14:paraId="0C12BA45" w14:textId="2B119018" w:rsidR="00FD5814" w:rsidRPr="00C87DE5" w:rsidRDefault="00FD5814" w:rsidP="00C87DE5">
      <w:pPr>
        <w:rPr>
          <w:rFonts w:ascii="Source Sans Pro" w:hAnsi="Source Sans Pro" w:cstheme="minorHAnsi"/>
          <w:b/>
          <w:bCs/>
          <w:color w:val="002060"/>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66AFC31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w:t>
      </w:r>
      <w:r w:rsidRPr="00D1297D">
        <w:rPr>
          <w:rFonts w:ascii="Source Sans Pro" w:hAnsi="Source Sans Pro" w:cs="Arial"/>
          <w:bCs/>
          <w:sz w:val="24"/>
        </w:rPr>
        <w:tab/>
        <w:t>Analyze writing content and styles of fact-, entertainment-, and marketing-based models.</w:t>
      </w:r>
    </w:p>
    <w:p w14:paraId="08619C43"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3.1.4</w:t>
      </w:r>
      <w:r w:rsidRPr="00D1297D">
        <w:rPr>
          <w:rFonts w:ascii="Source Sans Pro" w:hAnsi="Source Sans Pro" w:cs="Arial"/>
          <w:bCs/>
          <w:sz w:val="24"/>
        </w:rPr>
        <w:tab/>
        <w:t>Compare and contrast vocabulary, transition words, diction, grammar, spelling, syntax, word choice, and sentence structure within writing models.</w:t>
      </w:r>
    </w:p>
    <w:p w14:paraId="23B474FB" w14:textId="7B3F44EE"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3.1.5</w:t>
      </w:r>
      <w:r w:rsidRPr="00D1297D">
        <w:rPr>
          <w:rFonts w:ascii="Source Sans Pro" w:hAnsi="Source Sans Pro" w:cs="Arial"/>
          <w:bCs/>
          <w:sz w:val="24"/>
        </w:rPr>
        <w:tab/>
        <w:t>Create</w:t>
      </w:r>
      <w:r w:rsidR="00BD29A9">
        <w:rPr>
          <w:rFonts w:ascii="Source Sans Pro" w:hAnsi="Source Sans Pro" w:cs="Arial"/>
          <w:bCs/>
          <w:sz w:val="24"/>
        </w:rPr>
        <w:t xml:space="preserve"> </w:t>
      </w:r>
      <w:r w:rsidR="00BD29A9" w:rsidRPr="00677202">
        <w:rPr>
          <w:rFonts w:ascii="Source Sans Pro" w:hAnsi="Source Sans Pro" w:cs="Arial"/>
          <w:bCs/>
          <w:sz w:val="24"/>
        </w:rPr>
        <w:t>and</w:t>
      </w:r>
      <w:r w:rsidRPr="00D1297D">
        <w:rPr>
          <w:rFonts w:ascii="Source Sans Pro" w:hAnsi="Source Sans Pro" w:cs="Arial"/>
          <w:bCs/>
          <w:sz w:val="24"/>
        </w:rPr>
        <w:t xml:space="preserve"> </w:t>
      </w:r>
      <w:r w:rsidRPr="00BD29A9">
        <w:rPr>
          <w:rFonts w:ascii="Source Sans Pro" w:hAnsi="Source Sans Pro" w:cs="Arial"/>
          <w:bCs/>
          <w:sz w:val="24"/>
        </w:rPr>
        <w:t>copy</w:t>
      </w:r>
      <w:r w:rsidRPr="00D1297D">
        <w:rPr>
          <w:rFonts w:ascii="Source Sans Pro" w:hAnsi="Source Sans Pro" w:cs="Arial"/>
          <w:bCs/>
          <w:sz w:val="24"/>
        </w:rPr>
        <w:t xml:space="preserve"> that emphasizes the central theme through supporting ideas or facts.</w:t>
      </w:r>
    </w:p>
    <w:p w14:paraId="6A0C42E4" w14:textId="7DDDC4BB"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3.1.8</w:t>
      </w:r>
      <w:r w:rsidRPr="00D1297D">
        <w:rPr>
          <w:rFonts w:ascii="Source Sans Pro" w:hAnsi="Source Sans Pro" w:cs="Arial"/>
          <w:bCs/>
          <w:sz w:val="24"/>
        </w:rPr>
        <w:tab/>
        <w:t xml:space="preserve">Meet </w:t>
      </w:r>
      <w:r w:rsidR="00BD29A9" w:rsidRPr="00BD29A9">
        <w:rPr>
          <w:rFonts w:ascii="Source Sans Pro" w:hAnsi="Source Sans Pro" w:cs="Arial"/>
          <w:bCs/>
          <w:sz w:val="24"/>
        </w:rPr>
        <w:t>organization</w:t>
      </w:r>
      <w:r w:rsidRPr="00D1297D">
        <w:rPr>
          <w:rFonts w:ascii="Source Sans Pro" w:hAnsi="Source Sans Pro" w:cs="Arial"/>
          <w:bCs/>
          <w:sz w:val="24"/>
        </w:rPr>
        <w:t>-sensitive requirements such as tone, approach, and word count while following style guide parameters.</w:t>
      </w:r>
    </w:p>
    <w:p w14:paraId="3CB26D8D" w14:textId="77777777" w:rsidR="00070AC8" w:rsidRDefault="00070AC8" w:rsidP="00D1297D">
      <w:pPr>
        <w:ind w:left="1620" w:hanging="1620"/>
        <w:rPr>
          <w:rFonts w:ascii="Source Sans Pro" w:hAnsi="Source Sans Pro" w:cs="Arial"/>
          <w:bCs/>
          <w:sz w:val="24"/>
        </w:rPr>
      </w:pPr>
    </w:p>
    <w:p w14:paraId="1DE1EF40" w14:textId="77777777" w:rsidR="00715F3F" w:rsidRDefault="00715F3F">
      <w:pPr>
        <w:rPr>
          <w:rFonts w:ascii="Source Sans Pro" w:hAnsi="Source Sans Pro" w:cs="Arial"/>
          <w:b/>
          <w:sz w:val="24"/>
        </w:rPr>
      </w:pPr>
      <w:r>
        <w:rPr>
          <w:rFonts w:ascii="Source Sans Pro" w:hAnsi="Source Sans Pro" w:cs="Arial"/>
          <w:b/>
          <w:sz w:val="24"/>
        </w:rPr>
        <w:br w:type="page"/>
      </w:r>
    </w:p>
    <w:p w14:paraId="134ADC48" w14:textId="10E78B91" w:rsidR="00070AC8" w:rsidRPr="00A101F7" w:rsidRDefault="00070AC8" w:rsidP="00070AC8">
      <w:pPr>
        <w:ind w:left="1620" w:hanging="1620"/>
        <w:rPr>
          <w:rFonts w:ascii="Source Sans Pro" w:hAnsi="Source Sans Pro" w:cs="Arial"/>
          <w:b/>
          <w:sz w:val="24"/>
        </w:rPr>
      </w:pPr>
      <w:r w:rsidRPr="00A101F7">
        <w:rPr>
          <w:rFonts w:ascii="Source Sans Pro" w:hAnsi="Source Sans Pro" w:cs="Arial"/>
          <w:b/>
          <w:sz w:val="24"/>
        </w:rPr>
        <w:lastRenderedPageBreak/>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0D6568D1"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3.2.2</w:t>
      </w:r>
      <w:r w:rsidRPr="005B391A">
        <w:rPr>
          <w:rFonts w:ascii="Source Sans Pro" w:hAnsi="Source Sans Pro" w:cs="Arial"/>
          <w:bCs/>
          <w:sz w:val="24"/>
        </w:rPr>
        <w:tab/>
        <w:t>Compare and contrast writing to be read and writing to be performed.</w:t>
      </w:r>
    </w:p>
    <w:p w14:paraId="0672DE90"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3.2.3</w:t>
      </w:r>
      <w:r w:rsidRPr="005B391A">
        <w:rPr>
          <w:rFonts w:ascii="Source Sans Pro" w:hAnsi="Source Sans Pro" w:cs="Arial"/>
          <w:bCs/>
          <w:sz w:val="24"/>
        </w:rPr>
        <w:tab/>
        <w:t>Brainstorm the theme and plot through outlining or storyboarding.</w:t>
      </w:r>
    </w:p>
    <w:p w14:paraId="7FD0FC7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3.2.4</w:t>
      </w:r>
      <w:r w:rsidRPr="005B391A">
        <w:rPr>
          <w:rFonts w:ascii="Source Sans Pro" w:hAnsi="Source Sans Pro" w:cs="Arial"/>
          <w:bCs/>
          <w:sz w:val="24"/>
        </w:rPr>
        <w:tab/>
        <w:t>Create copy in verse format using imagery and symbolism to express sensory details and enhance meaning.</w:t>
      </w:r>
    </w:p>
    <w:p w14:paraId="0F7296B6"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3.2.5</w:t>
      </w:r>
      <w:r w:rsidRPr="005B391A">
        <w:rPr>
          <w:rFonts w:ascii="Source Sans Pro" w:hAnsi="Source Sans Pro" w:cs="Arial"/>
          <w:bCs/>
          <w:sz w:val="24"/>
        </w:rPr>
        <w:tab/>
        <w:t>Create copy with appropriate tone, content, emotion, and psychology for the speaker or performer.</w:t>
      </w:r>
    </w:p>
    <w:p w14:paraId="3A0C7532"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3.2.6</w:t>
      </w:r>
      <w:r w:rsidRPr="005B391A">
        <w:rPr>
          <w:rFonts w:ascii="Source Sans Pro" w:hAnsi="Source Sans Pro" w:cs="Arial"/>
          <w:bCs/>
          <w:sz w:val="24"/>
        </w:rPr>
        <w:tab/>
        <w:t>Annotate copy with phonetic spelling for the speaker or performer.</w:t>
      </w:r>
    </w:p>
    <w:p w14:paraId="0AF8D80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3.2.7</w:t>
      </w:r>
      <w:r w:rsidRPr="005B391A">
        <w:rPr>
          <w:rFonts w:ascii="Source Sans Pro" w:hAnsi="Source Sans Pro" w:cs="Arial"/>
          <w:bCs/>
          <w:sz w:val="24"/>
        </w:rPr>
        <w:tab/>
        <w:t>Create text for fiction and non-fiction artistic genres.</w:t>
      </w:r>
    </w:p>
    <w:p w14:paraId="07846EB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3.2.8</w:t>
      </w:r>
      <w:r w:rsidRPr="005B391A">
        <w:rPr>
          <w:rFonts w:ascii="Source Sans Pro" w:hAnsi="Source Sans Pro" w:cs="Arial"/>
          <w:bCs/>
          <w:sz w:val="24"/>
        </w:rPr>
        <w:tab/>
        <w:t>Create fiction and non-fiction scripts for various media.</w:t>
      </w:r>
    </w:p>
    <w:p w14:paraId="7E984B14"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3.2.9</w:t>
      </w:r>
      <w:r w:rsidRPr="005B391A">
        <w:rPr>
          <w:rFonts w:ascii="Source Sans Pro" w:hAnsi="Source Sans Pro" w:cs="Arial"/>
          <w:bCs/>
          <w:sz w:val="24"/>
        </w:rPr>
        <w:tab/>
        <w:t>Develop provocative and persuasive audio essays.</w:t>
      </w:r>
    </w:p>
    <w:p w14:paraId="33852DFC"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3.2.10</w:t>
      </w:r>
      <w:r w:rsidRPr="005B391A">
        <w:rPr>
          <w:rFonts w:ascii="Source Sans Pro" w:hAnsi="Source Sans Pro" w:cs="Arial"/>
          <w:bCs/>
          <w:sz w:val="24"/>
        </w:rPr>
        <w:tab/>
        <w:t>Determine how the script dictates various elements including setting, music, and blocking.</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7F3F2507" w14:textId="77777777" w:rsidR="008C43BB" w:rsidRPr="00A101F7" w:rsidRDefault="008C43BB" w:rsidP="008C43BB">
      <w:pPr>
        <w:ind w:left="1620" w:hanging="1620"/>
        <w:rPr>
          <w:rFonts w:ascii="Source Sans Pro" w:hAnsi="Source Sans Pro" w:cs="Arial"/>
          <w:bCs/>
          <w:sz w:val="24"/>
        </w:rPr>
      </w:pPr>
    </w:p>
    <w:p w14:paraId="347C68B1" w14:textId="2A01E0A0"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7CF34C59" w14:textId="4A244438"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w:t>
      </w:r>
      <w:r w:rsidRPr="002D7ED7">
        <w:rPr>
          <w:rFonts w:ascii="Source Sans Pro" w:hAnsi="Source Sans Pro" w:cs="Arial"/>
          <w:bCs/>
          <w:sz w:val="24"/>
        </w:rPr>
        <w:tab/>
        <w:t>Determine what information is newsworthy.</w:t>
      </w:r>
    </w:p>
    <w:p w14:paraId="288D0955" w14:textId="77777777" w:rsidR="008C43BB" w:rsidRDefault="008C43BB" w:rsidP="005C5EDF">
      <w:pPr>
        <w:ind w:left="900" w:hanging="900"/>
        <w:rPr>
          <w:rFonts w:ascii="Source Sans Pro" w:hAnsi="Source Sans Pro" w:cs="Arial"/>
          <w:sz w:val="24"/>
        </w:rPr>
      </w:pPr>
    </w:p>
    <w:p w14:paraId="2D78BB13" w14:textId="78F7D09A" w:rsidR="00DE137B" w:rsidRPr="009E107A" w:rsidRDefault="00DE137B" w:rsidP="009E107A">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05551" w:rsidRPr="00F90A61">
        <w:rPr>
          <w:rFonts w:ascii="Source Sans Pro" w:hAnsi="Source Sans Pro" w:cs="Arial"/>
          <w:b/>
          <w:bCs/>
          <w:sz w:val="24"/>
        </w:rPr>
        <w:t>Market-</w:t>
      </w:r>
      <w:r w:rsidR="00677202">
        <w:rPr>
          <w:rFonts w:ascii="Source Sans Pro" w:hAnsi="Source Sans Pro" w:cs="Arial"/>
          <w:b/>
          <w:bCs/>
          <w:sz w:val="24"/>
        </w:rPr>
        <w:t>B</w:t>
      </w:r>
      <w:r w:rsidR="00305551" w:rsidRPr="00F90A61">
        <w:rPr>
          <w:rFonts w:ascii="Source Sans Pro" w:hAnsi="Source Sans Pro" w:cs="Arial"/>
          <w:b/>
          <w:bCs/>
          <w:sz w:val="24"/>
        </w:rPr>
        <w:t>ased Writing</w:t>
      </w:r>
    </w:p>
    <w:p w14:paraId="1D96198B" w14:textId="163B73A8" w:rsidR="00DE137B" w:rsidRPr="002B0E82" w:rsidRDefault="002B0E82" w:rsidP="002B0E82">
      <w:pPr>
        <w:ind w:left="2160"/>
        <w:rPr>
          <w:rFonts w:ascii="Source Sans Pro" w:hAnsi="Source Sans Pro" w:cs="Arial"/>
          <w:sz w:val="24"/>
          <w:shd w:val="clear" w:color="auto" w:fill="D9D9D9"/>
        </w:rPr>
      </w:pPr>
      <w:r w:rsidRPr="002B0E82">
        <w:rPr>
          <w:rFonts w:ascii="Source Sans Pro" w:hAnsi="Source Sans Pro" w:cs="Arial"/>
          <w:sz w:val="24"/>
          <w:shd w:val="clear" w:color="auto" w:fill="FFFFFF"/>
        </w:rPr>
        <w:t>Write concise, creative, memorable, sellable copy for advertising, public relations, and proposals.</w:t>
      </w:r>
    </w:p>
    <w:p w14:paraId="30AB0F5A" w14:textId="225EBC25" w:rsidR="00DE137B" w:rsidRDefault="00DE137B" w:rsidP="00DE137B">
      <w:pPr>
        <w:ind w:left="900" w:hanging="900"/>
        <w:rPr>
          <w:rFonts w:ascii="Source Sans Pro" w:hAnsi="Source Sans Pro" w:cs="Arial"/>
          <w:b/>
          <w:sz w:val="24"/>
        </w:rPr>
      </w:pPr>
      <w:r w:rsidRPr="00A101F7">
        <w:rPr>
          <w:rFonts w:ascii="Source Sans Pro" w:hAnsi="Source Sans Pro" w:cs="Arial"/>
          <w:b/>
          <w:sz w:val="24"/>
        </w:rPr>
        <w:t>Competencies</w:t>
      </w:r>
    </w:p>
    <w:p w14:paraId="271B663E"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3.4.2</w:t>
      </w:r>
      <w:r w:rsidRPr="004C79A3">
        <w:rPr>
          <w:rFonts w:ascii="Source Sans Pro" w:hAnsi="Source Sans Pro" w:cs="Arial"/>
          <w:bCs/>
          <w:sz w:val="24"/>
        </w:rPr>
        <w:tab/>
        <w:t>Determine the wants and needs of the target audience.</w:t>
      </w:r>
    </w:p>
    <w:p w14:paraId="692276DA" w14:textId="77777777" w:rsidR="009D0945" w:rsidRDefault="009D0945" w:rsidP="004C79A3">
      <w:pPr>
        <w:ind w:left="900" w:hanging="900"/>
        <w:rPr>
          <w:rFonts w:ascii="Source Sans Pro" w:hAnsi="Source Sans Pro" w:cs="Arial"/>
          <w:bCs/>
          <w:sz w:val="24"/>
        </w:rPr>
      </w:pPr>
    </w:p>
    <w:p w14:paraId="52A31D06" w14:textId="45318FCB"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033DAE1C"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w:t>
      </w:r>
      <w:r w:rsidRPr="00474765">
        <w:rPr>
          <w:rFonts w:ascii="Source Sans Pro" w:hAnsi="Source Sans Pro" w:cs="Arial"/>
          <w:sz w:val="24"/>
        </w:rPr>
        <w:tab/>
        <w:t>Describe the similarities and differences between social media platforms.</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0F44012A" w14:textId="77777777" w:rsidR="00474765" w:rsidRPr="00A101F7" w:rsidRDefault="00474765" w:rsidP="00474765">
      <w:pPr>
        <w:ind w:left="900" w:hanging="900"/>
        <w:rPr>
          <w:rFonts w:ascii="Source Sans Pro" w:hAnsi="Source Sans Pro" w:cs="Arial"/>
          <w:sz w:val="24"/>
        </w:rPr>
      </w:pPr>
    </w:p>
    <w:p w14:paraId="5EE3406B"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FCA1C79" w14:textId="26A3398B" w:rsidR="00281271"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1B2DBB46" w14:textId="77777777" w:rsidR="00281271" w:rsidRPr="00A101F7" w:rsidRDefault="00281271" w:rsidP="001277F2">
      <w:pPr>
        <w:ind w:left="1620"/>
        <w:rPr>
          <w:rFonts w:ascii="Source Sans Pro" w:hAnsi="Source Sans Pro" w:cs="Arial"/>
          <w:sz w:val="24"/>
          <w:shd w:val="clear" w:color="auto" w:fill="FFFFFF"/>
        </w:rPr>
      </w:pPr>
    </w:p>
    <w:p w14:paraId="44761DA8" w14:textId="1BC4860A" w:rsidR="00281271" w:rsidRPr="00A101F7" w:rsidRDefault="00281271" w:rsidP="0028127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4.1.  </w:t>
      </w:r>
      <w:r w:rsidRPr="00A101F7">
        <w:rPr>
          <w:rFonts w:ascii="Source Sans Pro" w:hAnsi="Source Sans Pro" w:cs="Arial"/>
          <w:b/>
          <w:bCs/>
          <w:sz w:val="24"/>
        </w:rPr>
        <w:tab/>
      </w:r>
      <w:r w:rsidR="0053670E" w:rsidRPr="0053670E">
        <w:rPr>
          <w:rFonts w:ascii="Source Sans Pro" w:hAnsi="Source Sans Pro" w:cs="Arial"/>
          <w:b/>
          <w:bCs/>
          <w:sz w:val="24"/>
        </w:rPr>
        <w:t>Science of Sound</w:t>
      </w:r>
    </w:p>
    <w:p w14:paraId="35F97950" w14:textId="7B93C730" w:rsidR="00281271" w:rsidRPr="00A101F7" w:rsidRDefault="007A261D" w:rsidP="007A261D">
      <w:pPr>
        <w:ind w:left="2160"/>
        <w:rPr>
          <w:rFonts w:ascii="Source Sans Pro" w:hAnsi="Source Sans Pro" w:cs="Arial"/>
          <w:b/>
          <w:bCs/>
          <w:strike/>
          <w:sz w:val="24"/>
        </w:rPr>
      </w:pPr>
      <w:r w:rsidRPr="007A261D">
        <w:rPr>
          <w:rFonts w:ascii="Source Sans Pro" w:hAnsi="Source Sans Pro" w:cs="Arial"/>
          <w:sz w:val="24"/>
          <w:shd w:val="clear" w:color="auto" w:fill="FFFFFF"/>
        </w:rPr>
        <w:t>Apply the characteristics and properties of sound to a professional production.</w:t>
      </w:r>
    </w:p>
    <w:p w14:paraId="3EAFB50D" w14:textId="77777777" w:rsidR="00281271" w:rsidRPr="00A101F7" w:rsidRDefault="00281271" w:rsidP="00281271">
      <w:pPr>
        <w:rPr>
          <w:rFonts w:ascii="Source Sans Pro" w:hAnsi="Source Sans Pro" w:cs="Arial"/>
          <w:b/>
          <w:sz w:val="24"/>
        </w:rPr>
      </w:pPr>
      <w:r w:rsidRPr="00A101F7">
        <w:rPr>
          <w:rFonts w:ascii="Source Sans Pro" w:hAnsi="Source Sans Pro" w:cs="Arial"/>
          <w:b/>
          <w:sz w:val="24"/>
        </w:rPr>
        <w:t xml:space="preserve">Competencies </w:t>
      </w:r>
    </w:p>
    <w:p w14:paraId="75F5DDDD"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4.1.1</w:t>
      </w:r>
      <w:r w:rsidRPr="00F46F8C">
        <w:rPr>
          <w:rFonts w:ascii="Source Sans Pro" w:hAnsi="Source Sans Pro" w:cs="Arial"/>
          <w:sz w:val="24"/>
        </w:rPr>
        <w:tab/>
        <w:t>Identify the properties of sound.</w:t>
      </w:r>
    </w:p>
    <w:p w14:paraId="744D54F1"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4.1.2</w:t>
      </w:r>
      <w:r w:rsidRPr="00F46F8C">
        <w:rPr>
          <w:rFonts w:ascii="Source Sans Pro" w:hAnsi="Source Sans Pro" w:cs="Arial"/>
          <w:sz w:val="24"/>
        </w:rPr>
        <w:tab/>
        <w:t>Classify elements in sound transduction, including resistance, balanced versus unbalanced lines, and how sound energy is converted into electrical energy.</w:t>
      </w:r>
    </w:p>
    <w:p w14:paraId="55C08820"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4.1.3</w:t>
      </w:r>
      <w:r w:rsidRPr="00F46F8C">
        <w:rPr>
          <w:rFonts w:ascii="Source Sans Pro" w:hAnsi="Source Sans Pro" w:cs="Arial"/>
          <w:sz w:val="24"/>
        </w:rPr>
        <w:tab/>
        <w:t>Measure sound in a variety of ways, such as perceived loudness (human judgement) peak level, RMS root mean squared or LUFS.</w:t>
      </w:r>
    </w:p>
    <w:p w14:paraId="56332717"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4.1.4</w:t>
      </w:r>
      <w:r w:rsidRPr="00F46F8C">
        <w:rPr>
          <w:rFonts w:ascii="Source Sans Pro" w:hAnsi="Source Sans Pro" w:cs="Arial"/>
          <w:sz w:val="24"/>
        </w:rPr>
        <w:tab/>
        <w:t>Identify sound pressure level (SPL).</w:t>
      </w:r>
    </w:p>
    <w:p w14:paraId="036F73AD" w14:textId="3D315DCB"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4.1.5</w:t>
      </w:r>
      <w:r w:rsidRPr="00F46F8C">
        <w:rPr>
          <w:rFonts w:ascii="Source Sans Pro" w:hAnsi="Source Sans Pro" w:cs="Arial"/>
          <w:sz w:val="24"/>
        </w:rPr>
        <w:tab/>
        <w:t xml:space="preserve">Analyze room acoustics and their impact on sound, such as diffraction, </w:t>
      </w:r>
      <w:r w:rsidR="00715F3F" w:rsidRPr="00F46F8C">
        <w:rPr>
          <w:rFonts w:ascii="Source Sans Pro" w:hAnsi="Source Sans Pro" w:cs="Arial"/>
          <w:sz w:val="24"/>
        </w:rPr>
        <w:t>diffusion</w:t>
      </w:r>
      <w:r w:rsidRPr="00F46F8C">
        <w:rPr>
          <w:rFonts w:ascii="Source Sans Pro" w:hAnsi="Source Sans Pro" w:cs="Arial"/>
          <w:sz w:val="24"/>
        </w:rPr>
        <w:t>, phase, and harmonics.</w:t>
      </w:r>
    </w:p>
    <w:p w14:paraId="65B570EA"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4.1.6</w:t>
      </w:r>
      <w:r w:rsidRPr="00F46F8C">
        <w:rPr>
          <w:rFonts w:ascii="Source Sans Pro" w:hAnsi="Source Sans Pro" w:cs="Arial"/>
          <w:sz w:val="24"/>
        </w:rPr>
        <w:tab/>
        <w:t>Apply the principles of direct sound, early reflection, and reverberation.</w:t>
      </w:r>
    </w:p>
    <w:p w14:paraId="5569670D" w14:textId="7CB99C44" w:rsidR="000D783F" w:rsidRDefault="00F46F8C" w:rsidP="00F46F8C">
      <w:pPr>
        <w:ind w:left="900" w:hanging="900"/>
        <w:rPr>
          <w:rFonts w:ascii="Source Sans Pro" w:hAnsi="Source Sans Pro" w:cs="Arial"/>
          <w:sz w:val="24"/>
        </w:rPr>
      </w:pPr>
      <w:r w:rsidRPr="00F46F8C">
        <w:rPr>
          <w:rFonts w:ascii="Source Sans Pro" w:hAnsi="Source Sans Pro" w:cs="Arial"/>
          <w:sz w:val="24"/>
        </w:rPr>
        <w:t>4.1.7</w:t>
      </w:r>
      <w:r w:rsidRPr="00F46F8C">
        <w:rPr>
          <w:rFonts w:ascii="Source Sans Pro" w:hAnsi="Source Sans Pro" w:cs="Arial"/>
          <w:sz w:val="24"/>
        </w:rPr>
        <w:tab/>
        <w:t>Apply the principles of digital audio theory (e.g., sampling rate, bit depth, Nyquist Theorem, and various compression algorithms for lossy and lossless audio).</w:t>
      </w:r>
    </w:p>
    <w:p w14:paraId="6C36EB7B" w14:textId="77777777" w:rsidR="0016004F" w:rsidRDefault="0016004F" w:rsidP="00F46F8C">
      <w:pPr>
        <w:ind w:left="900" w:hanging="900"/>
        <w:rPr>
          <w:rFonts w:ascii="Source Sans Pro" w:hAnsi="Source Sans Pro" w:cs="Arial"/>
          <w:sz w:val="24"/>
        </w:rPr>
      </w:pPr>
    </w:p>
    <w:p w14:paraId="052ACDE3" w14:textId="555BE72A" w:rsidR="0016004F" w:rsidRPr="00A101F7" w:rsidRDefault="0016004F" w:rsidP="0016004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A110F1">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DC3D5F" w:rsidRPr="00DC3D5F">
        <w:rPr>
          <w:rFonts w:ascii="Source Sans Pro" w:hAnsi="Source Sans Pro" w:cs="Arial"/>
          <w:b/>
          <w:bCs/>
          <w:sz w:val="24"/>
        </w:rPr>
        <w:t>Audio Capturing</w:t>
      </w:r>
    </w:p>
    <w:p w14:paraId="562924F3" w14:textId="3C7456A1" w:rsidR="0016004F" w:rsidRPr="00CD5F25" w:rsidRDefault="00CD5F25" w:rsidP="0016004F">
      <w:pPr>
        <w:ind w:left="2160"/>
        <w:rPr>
          <w:rFonts w:ascii="Source Sans Pro" w:hAnsi="Source Sans Pro" w:cs="Arial"/>
          <w:sz w:val="24"/>
        </w:rPr>
      </w:pPr>
      <w:r w:rsidRPr="00CD5F25">
        <w:rPr>
          <w:rFonts w:ascii="Source Sans Pro" w:hAnsi="Source Sans Pro" w:cs="Arial"/>
          <w:sz w:val="24"/>
        </w:rPr>
        <w:t>Apply the principles and properties of how sound is measured, converted and perceived to capture an audio recording for professional purposes.</w:t>
      </w:r>
    </w:p>
    <w:p w14:paraId="52E0D1A0" w14:textId="45E52F48" w:rsidR="00F45FB6" w:rsidRDefault="0016004F" w:rsidP="00F45FB6">
      <w:pPr>
        <w:rPr>
          <w:rFonts w:ascii="Source Sans Pro" w:hAnsi="Source Sans Pro" w:cs="Arial"/>
          <w:b/>
          <w:sz w:val="24"/>
        </w:rPr>
      </w:pPr>
      <w:r w:rsidRPr="00A101F7">
        <w:rPr>
          <w:rFonts w:ascii="Source Sans Pro" w:hAnsi="Source Sans Pro" w:cs="Arial"/>
          <w:b/>
          <w:sz w:val="24"/>
        </w:rPr>
        <w:t>Competencies</w:t>
      </w:r>
    </w:p>
    <w:p w14:paraId="7C7543F0" w14:textId="3FAFB5DE"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4.2.1</w:t>
      </w:r>
      <w:r w:rsidRPr="00FD4042">
        <w:rPr>
          <w:rFonts w:ascii="Source Sans Pro" w:hAnsi="Source Sans Pro" w:cs="Arial"/>
          <w:sz w:val="24"/>
        </w:rPr>
        <w:tab/>
        <w:t>Compare and contrast microphone properties (e.g., polar patterns, type of transducer) with their intended use (e.g., handheld</w:t>
      </w:r>
      <w:r w:rsidRPr="00490BAE">
        <w:rPr>
          <w:rFonts w:ascii="Source Sans Pro" w:hAnsi="Source Sans Pro" w:cs="Arial"/>
          <w:sz w:val="24"/>
        </w:rPr>
        <w:t xml:space="preserve">, </w:t>
      </w:r>
      <w:proofErr w:type="spellStart"/>
      <w:r w:rsidRPr="00490BAE">
        <w:rPr>
          <w:rFonts w:ascii="Source Sans Pro" w:hAnsi="Source Sans Pro" w:cs="Arial"/>
          <w:sz w:val="24"/>
        </w:rPr>
        <w:t>lav</w:t>
      </w:r>
      <w:proofErr w:type="spellEnd"/>
      <w:r w:rsidRPr="00490BAE">
        <w:rPr>
          <w:rFonts w:ascii="Source Sans Pro" w:hAnsi="Source Sans Pro" w:cs="Arial"/>
          <w:sz w:val="24"/>
        </w:rPr>
        <w:t>,</w:t>
      </w:r>
      <w:r w:rsidRPr="00FD4042">
        <w:rPr>
          <w:rFonts w:ascii="Source Sans Pro" w:hAnsi="Source Sans Pro" w:cs="Arial"/>
          <w:sz w:val="24"/>
        </w:rPr>
        <w:t xml:space="preserve"> boom).</w:t>
      </w:r>
    </w:p>
    <w:p w14:paraId="39BC5C07"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4.2.2</w:t>
      </w:r>
      <w:r w:rsidRPr="00FD4042">
        <w:rPr>
          <w:rFonts w:ascii="Source Sans Pro" w:hAnsi="Source Sans Pro" w:cs="Arial"/>
          <w:sz w:val="24"/>
        </w:rPr>
        <w:tab/>
        <w:t>Determine microphone and monitor placement according to directional characteristics.</w:t>
      </w:r>
    </w:p>
    <w:p w14:paraId="0A234C8B"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4.2.3</w:t>
      </w:r>
      <w:r w:rsidRPr="00FD4042">
        <w:rPr>
          <w:rFonts w:ascii="Source Sans Pro" w:hAnsi="Source Sans Pro" w:cs="Arial"/>
          <w:sz w:val="24"/>
        </w:rPr>
        <w:tab/>
        <w:t>Organize a production from pre-production through publishing and distribution.</w:t>
      </w:r>
    </w:p>
    <w:p w14:paraId="073C155D"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4.2.4</w:t>
      </w:r>
      <w:r w:rsidRPr="00FD4042">
        <w:rPr>
          <w:rFonts w:ascii="Source Sans Pro" w:hAnsi="Source Sans Pro" w:cs="Arial"/>
          <w:sz w:val="24"/>
        </w:rPr>
        <w:tab/>
        <w:t xml:space="preserve">Distinguish among digital media formats (e.g., .mp3, .mp4, .wav, </w:t>
      </w:r>
      <w:r w:rsidRPr="00490BAE">
        <w:rPr>
          <w:rFonts w:ascii="Source Sans Pro" w:hAnsi="Source Sans Pro" w:cs="Arial"/>
          <w:sz w:val="24"/>
        </w:rPr>
        <w:t>.</w:t>
      </w:r>
      <w:proofErr w:type="spellStart"/>
      <w:r w:rsidRPr="00490BAE">
        <w:rPr>
          <w:rFonts w:ascii="Source Sans Pro" w:hAnsi="Source Sans Pro" w:cs="Arial"/>
          <w:sz w:val="24"/>
        </w:rPr>
        <w:t>aiff</w:t>
      </w:r>
      <w:proofErr w:type="spellEnd"/>
      <w:r w:rsidRPr="00FD4042">
        <w:rPr>
          <w:rFonts w:ascii="Source Sans Pro" w:hAnsi="Source Sans Pro" w:cs="Arial"/>
          <w:sz w:val="24"/>
        </w:rPr>
        <w:t>).</w:t>
      </w:r>
    </w:p>
    <w:p w14:paraId="77A80DEA" w14:textId="270C5259" w:rsidR="0016004F" w:rsidRDefault="00FD4042" w:rsidP="00F45FB6">
      <w:pPr>
        <w:ind w:left="900" w:hanging="900"/>
        <w:rPr>
          <w:rFonts w:ascii="Source Sans Pro" w:hAnsi="Source Sans Pro" w:cs="Arial"/>
          <w:sz w:val="24"/>
        </w:rPr>
      </w:pPr>
      <w:r w:rsidRPr="00FD4042">
        <w:rPr>
          <w:rFonts w:ascii="Source Sans Pro" w:hAnsi="Source Sans Pro" w:cs="Arial"/>
          <w:sz w:val="24"/>
        </w:rPr>
        <w:t>4.2.5</w:t>
      </w:r>
      <w:r w:rsidRPr="00FD4042">
        <w:rPr>
          <w:rFonts w:ascii="Source Sans Pro" w:hAnsi="Source Sans Pro" w:cs="Arial"/>
          <w:sz w:val="24"/>
        </w:rPr>
        <w:tab/>
        <w:t>Select a score for production and post-production needs.</w:t>
      </w:r>
    </w:p>
    <w:p w14:paraId="2613CF77" w14:textId="77777777" w:rsidR="00F46F8C" w:rsidRPr="00A101F7" w:rsidRDefault="00F46F8C" w:rsidP="00F46F8C">
      <w:pPr>
        <w:ind w:left="900" w:hanging="900"/>
        <w:rPr>
          <w:rFonts w:ascii="Source Sans Pro" w:hAnsi="Source Sans Pro" w:cs="Arial"/>
          <w:sz w:val="24"/>
        </w:rPr>
      </w:pPr>
    </w:p>
    <w:p w14:paraId="47A33012" w14:textId="3FF18EFC" w:rsidR="000D783F" w:rsidRPr="00A101F7" w:rsidRDefault="000D783F" w:rsidP="000D783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4.3.  </w:t>
      </w:r>
      <w:r w:rsidRPr="00A101F7">
        <w:rPr>
          <w:rFonts w:ascii="Source Sans Pro" w:hAnsi="Source Sans Pro" w:cs="Arial"/>
          <w:b/>
          <w:bCs/>
          <w:sz w:val="24"/>
        </w:rPr>
        <w:tab/>
      </w:r>
      <w:r w:rsidR="00E15F3D" w:rsidRPr="00E15F3D">
        <w:rPr>
          <w:rFonts w:ascii="Source Sans Pro" w:hAnsi="Source Sans Pro" w:cs="Arial"/>
          <w:b/>
          <w:bCs/>
          <w:sz w:val="24"/>
        </w:rPr>
        <w:t>Audio Operations</w:t>
      </w:r>
    </w:p>
    <w:p w14:paraId="45EF1FDF" w14:textId="369C4FC2" w:rsidR="000D783F" w:rsidRDefault="00FD5814" w:rsidP="000D783F">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BB7F06" w:rsidRPr="00BB7F06">
        <w:rPr>
          <w:rFonts w:ascii="Source Sans Pro" w:hAnsi="Source Sans Pro" w:cs="Arial"/>
          <w:sz w:val="24"/>
          <w:shd w:val="clear" w:color="auto" w:fill="FFFFFF"/>
        </w:rPr>
        <w:t>Manipulate recordings for professional purposes.</w:t>
      </w:r>
    </w:p>
    <w:p w14:paraId="15C159BA" w14:textId="49560745" w:rsidR="009E2D5C" w:rsidRDefault="009E2D5C" w:rsidP="009E2D5C">
      <w:pPr>
        <w:rPr>
          <w:rFonts w:ascii="Source Sans Pro" w:hAnsi="Source Sans Pro" w:cs="Arial"/>
          <w:sz w:val="24"/>
          <w:shd w:val="clear" w:color="auto" w:fill="FFFFFF"/>
        </w:rPr>
      </w:pPr>
      <w:r w:rsidRPr="00A101F7">
        <w:rPr>
          <w:rFonts w:ascii="Source Sans Pro" w:hAnsi="Source Sans Pro" w:cs="Arial"/>
          <w:b/>
          <w:sz w:val="24"/>
        </w:rPr>
        <w:t>Competencies</w:t>
      </w:r>
    </w:p>
    <w:p w14:paraId="0591A4FC"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4.3.1</w:t>
      </w:r>
      <w:r w:rsidRPr="00227529">
        <w:rPr>
          <w:rFonts w:ascii="Source Sans Pro" w:hAnsi="Source Sans Pro" w:cs="Arial"/>
          <w:sz w:val="24"/>
        </w:rPr>
        <w:tab/>
        <w:t>Produce recordings in a variety of settings (e.g., studio, live, post-production).</w:t>
      </w:r>
    </w:p>
    <w:p w14:paraId="3F730E3F"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4.3.2</w:t>
      </w:r>
      <w:r w:rsidRPr="00227529">
        <w:rPr>
          <w:rFonts w:ascii="Source Sans Pro" w:hAnsi="Source Sans Pro" w:cs="Arial"/>
          <w:sz w:val="24"/>
        </w:rPr>
        <w:tab/>
        <w:t>Apply digital signal processing (DSP) (e.g., EQ, compression, reverb, delay, etc.).</w:t>
      </w:r>
    </w:p>
    <w:p w14:paraId="3BF6514B"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4.3.3</w:t>
      </w:r>
      <w:r w:rsidRPr="00227529">
        <w:rPr>
          <w:rFonts w:ascii="Source Sans Pro" w:hAnsi="Source Sans Pro" w:cs="Arial"/>
          <w:sz w:val="24"/>
        </w:rPr>
        <w:tab/>
        <w:t xml:space="preserve">Synchronize media from different sources. </w:t>
      </w:r>
    </w:p>
    <w:p w14:paraId="73996BE1" w14:textId="0A1ABE6D"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4.3.4</w:t>
      </w:r>
      <w:r w:rsidRPr="00227529">
        <w:rPr>
          <w:rFonts w:ascii="Source Sans Pro" w:hAnsi="Source Sans Pro" w:cs="Arial"/>
          <w:sz w:val="24"/>
        </w:rPr>
        <w:tab/>
        <w:t xml:space="preserve">Mix audio, including relative level, spatial positioning, equalization, </w:t>
      </w:r>
      <w:r w:rsidR="00490BAE" w:rsidRPr="00490BAE">
        <w:rPr>
          <w:rFonts w:ascii="Source Sans Pro" w:hAnsi="Source Sans Pro" w:cs="Arial"/>
          <w:sz w:val="24"/>
        </w:rPr>
        <w:t>dynamics</w:t>
      </w:r>
      <w:r w:rsidRPr="00227529">
        <w:rPr>
          <w:rFonts w:ascii="Source Sans Pro" w:hAnsi="Source Sans Pro" w:cs="Arial"/>
          <w:sz w:val="24"/>
        </w:rPr>
        <w:t xml:space="preserve"> processing, and effects processing. </w:t>
      </w:r>
    </w:p>
    <w:p w14:paraId="5FCC9B6F"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4.3.5</w:t>
      </w:r>
      <w:r w:rsidRPr="00227529">
        <w:rPr>
          <w:rFonts w:ascii="Source Sans Pro" w:hAnsi="Source Sans Pro" w:cs="Arial"/>
          <w:sz w:val="24"/>
        </w:rPr>
        <w:tab/>
        <w:t>Design and set a stage plot for live performance.</w:t>
      </w:r>
    </w:p>
    <w:p w14:paraId="362C224A" w14:textId="4773E58A" w:rsidR="00BB7F06" w:rsidRDefault="00227529" w:rsidP="00227529">
      <w:pPr>
        <w:ind w:left="900" w:hanging="900"/>
        <w:rPr>
          <w:rFonts w:ascii="Source Sans Pro" w:hAnsi="Source Sans Pro" w:cs="Arial"/>
          <w:sz w:val="24"/>
        </w:rPr>
      </w:pPr>
      <w:r w:rsidRPr="00227529">
        <w:rPr>
          <w:rFonts w:ascii="Source Sans Pro" w:hAnsi="Source Sans Pro" w:cs="Arial"/>
          <w:sz w:val="24"/>
        </w:rPr>
        <w:lastRenderedPageBreak/>
        <w:t>4.3.6</w:t>
      </w:r>
      <w:r w:rsidRPr="00227529">
        <w:rPr>
          <w:rFonts w:ascii="Source Sans Pro" w:hAnsi="Source Sans Pro" w:cs="Arial"/>
          <w:sz w:val="24"/>
        </w:rPr>
        <w:tab/>
        <w:t>Mix live sound for a variety of events (e.g., concert, speech, panel discussion, performance, etc.).</w:t>
      </w:r>
    </w:p>
    <w:p w14:paraId="24D227E9" w14:textId="0FE85A2E" w:rsidR="00615E3A" w:rsidRPr="009E107A" w:rsidRDefault="00615E3A" w:rsidP="009E107A">
      <w:pPr>
        <w:rPr>
          <w:rFonts w:ascii="Source Sans Pro" w:hAnsi="Source Sans Pro" w:cs="Arial"/>
          <w:b/>
          <w:sz w:val="24"/>
        </w:rPr>
      </w:pPr>
    </w:p>
    <w:p w14:paraId="57AB9EF9" w14:textId="00ACBB27" w:rsidR="00615E3A" w:rsidRPr="00A101F7" w:rsidRDefault="00615E3A" w:rsidP="00615E3A">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sidR="00050BB9" w:rsidRPr="00050BB9">
        <w:rPr>
          <w:rFonts w:ascii="Source Sans Pro" w:hAnsi="Source Sans Pro" w:cs="Arial"/>
          <w:b/>
          <w:bCs/>
          <w:sz w:val="24"/>
        </w:rPr>
        <w:t>Audio/Video Editing</w:t>
      </w:r>
    </w:p>
    <w:p w14:paraId="488493AD" w14:textId="77777777" w:rsidR="00CC69FC" w:rsidRDefault="00CA362B" w:rsidP="00CC69FC">
      <w:pPr>
        <w:ind w:left="1440" w:firstLine="720"/>
        <w:rPr>
          <w:rFonts w:ascii="Source Sans Pro" w:hAnsi="Source Sans Pro" w:cs="Arial"/>
          <w:sz w:val="24"/>
          <w:shd w:val="clear" w:color="auto" w:fill="FFFFFF"/>
        </w:rPr>
      </w:pPr>
      <w:r w:rsidRPr="00CA362B">
        <w:rPr>
          <w:rFonts w:ascii="Source Sans Pro" w:hAnsi="Source Sans Pro" w:cs="Arial"/>
          <w:sz w:val="24"/>
          <w:shd w:val="clear" w:color="auto" w:fill="FFFFFF"/>
        </w:rPr>
        <w:t>Edit post-production audio or video for commercial purposes.</w:t>
      </w:r>
    </w:p>
    <w:p w14:paraId="384F5CE5" w14:textId="4C7A496C" w:rsidR="00615E3A" w:rsidRDefault="00615E3A" w:rsidP="00CC69FC">
      <w:pPr>
        <w:rPr>
          <w:rFonts w:ascii="Source Sans Pro" w:hAnsi="Source Sans Pro" w:cs="Arial"/>
          <w:sz w:val="24"/>
        </w:rPr>
      </w:pPr>
      <w:r w:rsidRPr="00A101F7">
        <w:rPr>
          <w:rFonts w:ascii="Source Sans Pro" w:hAnsi="Source Sans Pro" w:cs="Arial"/>
          <w:b/>
          <w:sz w:val="24"/>
        </w:rPr>
        <w:t>Competencies</w:t>
      </w:r>
    </w:p>
    <w:p w14:paraId="1534AD7D"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4.7.1</w:t>
      </w:r>
      <w:r w:rsidRPr="00C91C81">
        <w:rPr>
          <w:rFonts w:ascii="Source Sans Pro" w:hAnsi="Source Sans Pro" w:cs="Arial"/>
          <w:sz w:val="24"/>
        </w:rPr>
        <w:tab/>
        <w:t>Compare and contrast linear and nonlinear digital editing systems for audio/video.</w:t>
      </w:r>
    </w:p>
    <w:p w14:paraId="20F047E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4.7.2</w:t>
      </w:r>
      <w:r w:rsidRPr="00C91C81">
        <w:rPr>
          <w:rFonts w:ascii="Source Sans Pro" w:hAnsi="Source Sans Pro" w:cs="Arial"/>
          <w:sz w:val="24"/>
        </w:rPr>
        <w:tab/>
        <w:t>Import and log media for editing.</w:t>
      </w:r>
    </w:p>
    <w:p w14:paraId="3D02A12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4.7.3</w:t>
      </w:r>
      <w:r w:rsidRPr="00C91C81">
        <w:rPr>
          <w:rFonts w:ascii="Source Sans Pro" w:hAnsi="Source Sans Pro" w:cs="Arial"/>
          <w:sz w:val="24"/>
        </w:rPr>
        <w:tab/>
        <w:t>Manage files of digital clips.</w:t>
      </w:r>
    </w:p>
    <w:p w14:paraId="28EC951B"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4.7.4</w:t>
      </w:r>
      <w:r w:rsidRPr="00C91C81">
        <w:rPr>
          <w:rFonts w:ascii="Source Sans Pro" w:hAnsi="Source Sans Pro" w:cs="Arial"/>
          <w:sz w:val="24"/>
        </w:rPr>
        <w:tab/>
        <w:t>Use storyboard techniques to place media on a timeline.</w:t>
      </w:r>
    </w:p>
    <w:p w14:paraId="674B5405"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4.7.6</w:t>
      </w:r>
      <w:r w:rsidRPr="00C91C81">
        <w:rPr>
          <w:rFonts w:ascii="Source Sans Pro" w:hAnsi="Source Sans Pro" w:cs="Arial"/>
          <w:sz w:val="24"/>
        </w:rPr>
        <w:tab/>
        <w:t>Edit audio or video online and offline with transitions, cutting points, order of shots, and continuity.</w:t>
      </w:r>
    </w:p>
    <w:p w14:paraId="5AA17D6A"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4.7.8</w:t>
      </w:r>
      <w:r w:rsidRPr="00C91C81">
        <w:rPr>
          <w:rFonts w:ascii="Source Sans Pro" w:hAnsi="Source Sans Pro" w:cs="Arial"/>
          <w:sz w:val="24"/>
        </w:rPr>
        <w:tab/>
        <w:t>Mix audio for video through filters, ambient sound, sound effects, equalization (EQ), and matching levels.</w:t>
      </w:r>
    </w:p>
    <w:p w14:paraId="24F25785" w14:textId="5CBA822F" w:rsidR="0048003A" w:rsidRDefault="00C91C81" w:rsidP="00C91C81">
      <w:pPr>
        <w:ind w:left="900" w:hanging="900"/>
        <w:rPr>
          <w:rFonts w:ascii="Source Sans Pro" w:hAnsi="Source Sans Pro" w:cs="Arial"/>
          <w:sz w:val="24"/>
        </w:rPr>
      </w:pPr>
      <w:r w:rsidRPr="00C91C81">
        <w:rPr>
          <w:rFonts w:ascii="Source Sans Pro" w:hAnsi="Source Sans Pro" w:cs="Arial"/>
          <w:sz w:val="24"/>
        </w:rPr>
        <w:t>4.7.10</w:t>
      </w:r>
      <w:r w:rsidRPr="00C91C81">
        <w:rPr>
          <w:rFonts w:ascii="Source Sans Pro" w:hAnsi="Source Sans Pro" w:cs="Arial"/>
          <w:sz w:val="24"/>
        </w:rPr>
        <w:tab/>
        <w:t>Export and upload media for desired specifications and for appropriate platforms.</w:t>
      </w:r>
    </w:p>
    <w:p w14:paraId="40556B40" w14:textId="77777777" w:rsidR="00C91C81" w:rsidRDefault="00C91C81" w:rsidP="00C91C81">
      <w:pPr>
        <w:ind w:left="900" w:hanging="900"/>
        <w:rPr>
          <w:rFonts w:ascii="Source Sans Pro" w:hAnsi="Source Sans Pro" w:cs="Arial"/>
          <w:sz w:val="24"/>
        </w:rPr>
      </w:pPr>
    </w:p>
    <w:p w14:paraId="282AD49C" w14:textId="1BE9657F" w:rsidR="00AE6790" w:rsidRPr="005B12B8" w:rsidRDefault="007B3FB2" w:rsidP="00AE6790">
      <w:pPr>
        <w:rPr>
          <w:rFonts w:ascii="Source Sans Pro" w:hAnsi="Source Sans Pro" w:cstheme="minorHAnsi"/>
          <w:b/>
          <w:bCs/>
          <w:color w:val="002060"/>
          <w:sz w:val="24"/>
        </w:rPr>
      </w:pPr>
      <w:r>
        <w:rPr>
          <w:rFonts w:ascii="Source Sans Pro" w:hAnsi="Source Sans Pro" w:cstheme="minorHAnsi"/>
          <w:b/>
          <w:bCs/>
          <w:color w:val="002060"/>
          <w:sz w:val="24"/>
        </w:rPr>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DE78E7F"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6.1.7</w:t>
      </w:r>
      <w:r w:rsidRPr="006E2840">
        <w:rPr>
          <w:rFonts w:ascii="Source Sans Pro" w:hAnsi="Source Sans Pro" w:cs="Arial"/>
          <w:sz w:val="24"/>
        </w:rPr>
        <w:tab/>
        <w:t>Export media in the appropriate format for delivery.</w:t>
      </w:r>
    </w:p>
    <w:p w14:paraId="67528E3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766DDFFE" w14:textId="77777777" w:rsidR="00001246" w:rsidRPr="00A101F7" w:rsidRDefault="00001246" w:rsidP="00DA3D44">
      <w:pPr>
        <w:rPr>
          <w:rFonts w:ascii="Source Sans Pro" w:hAnsi="Source Sans Pro" w:cs="Arial"/>
          <w:sz w:val="24"/>
        </w:rPr>
      </w:pPr>
    </w:p>
    <w:p w14:paraId="0108822A" w14:textId="77777777" w:rsidR="005B12B8" w:rsidRDefault="005B12B8" w:rsidP="005B12B8">
      <w:pPr>
        <w:rPr>
          <w:rFonts w:ascii="Source Sans Pro" w:hAnsi="Source Sans Pro" w:cs="Arial"/>
          <w:sz w:val="24"/>
        </w:rPr>
      </w:pPr>
    </w:p>
    <w:p w14:paraId="1DD037B9" w14:textId="5EC685D1" w:rsidR="000A1030" w:rsidRPr="005B12B8" w:rsidRDefault="000A1030" w:rsidP="005B12B8">
      <w:pPr>
        <w:rPr>
          <w:rFonts w:ascii="Source Sans Pro" w:hAnsi="Source Sans Pro" w:cstheme="minorHAnsi"/>
          <w:b/>
          <w:bCs/>
          <w:color w:val="002060"/>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55FFF6A3" w14:textId="3492D0F7"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0CD9FD12" w14:textId="5E7AB109" w:rsidR="00750831" w:rsidRPr="00A101F7" w:rsidRDefault="00750831" w:rsidP="003E6C97">
      <w:pPr>
        <w:ind w:left="900" w:hanging="900"/>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798550" w14:textId="77777777" w:rsidR="0044059A" w:rsidRDefault="0044059A" w:rsidP="00A05352">
      <w:r>
        <w:separator/>
      </w:r>
    </w:p>
  </w:endnote>
  <w:endnote w:type="continuationSeparator" w:id="0">
    <w:p w14:paraId="33706E1A" w14:textId="77777777" w:rsidR="0044059A" w:rsidRDefault="0044059A"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CA0E71" w14:textId="77777777" w:rsidR="0044059A" w:rsidRDefault="0044059A" w:rsidP="00A05352">
      <w:r>
        <w:separator/>
      </w:r>
    </w:p>
  </w:footnote>
  <w:footnote w:type="continuationSeparator" w:id="0">
    <w:p w14:paraId="5D6D6A67" w14:textId="77777777" w:rsidR="0044059A" w:rsidRDefault="0044059A"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5B12B8">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102D4"/>
    <w:rsid w:val="00016F7E"/>
    <w:rsid w:val="00027666"/>
    <w:rsid w:val="00042BB8"/>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2BC9"/>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77F2"/>
    <w:rsid w:val="00127B9D"/>
    <w:rsid w:val="001400F7"/>
    <w:rsid w:val="00141A95"/>
    <w:rsid w:val="00152F64"/>
    <w:rsid w:val="00156E03"/>
    <w:rsid w:val="0016004F"/>
    <w:rsid w:val="00164DF4"/>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41E96"/>
    <w:rsid w:val="00247215"/>
    <w:rsid w:val="0024734C"/>
    <w:rsid w:val="00247C67"/>
    <w:rsid w:val="002538D0"/>
    <w:rsid w:val="00256B68"/>
    <w:rsid w:val="0025793E"/>
    <w:rsid w:val="00267CFA"/>
    <w:rsid w:val="002746E7"/>
    <w:rsid w:val="00281271"/>
    <w:rsid w:val="0028147D"/>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E7F3D"/>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12B8"/>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8F5"/>
    <w:rsid w:val="00612870"/>
    <w:rsid w:val="00615E3A"/>
    <w:rsid w:val="00617D24"/>
    <w:rsid w:val="00621F39"/>
    <w:rsid w:val="00626BEF"/>
    <w:rsid w:val="00645329"/>
    <w:rsid w:val="00647761"/>
    <w:rsid w:val="00651AAB"/>
    <w:rsid w:val="00656A53"/>
    <w:rsid w:val="00666E90"/>
    <w:rsid w:val="00667D4C"/>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A18A1"/>
    <w:rsid w:val="007A261D"/>
    <w:rsid w:val="007A4364"/>
    <w:rsid w:val="007A5C02"/>
    <w:rsid w:val="007A5C4C"/>
    <w:rsid w:val="007B1735"/>
    <w:rsid w:val="007B3FB2"/>
    <w:rsid w:val="007C1BBC"/>
    <w:rsid w:val="007C1E59"/>
    <w:rsid w:val="007C670D"/>
    <w:rsid w:val="007C7CCB"/>
    <w:rsid w:val="007D324D"/>
    <w:rsid w:val="007E4828"/>
    <w:rsid w:val="007F0D36"/>
    <w:rsid w:val="007F0F0D"/>
    <w:rsid w:val="007F6A2A"/>
    <w:rsid w:val="008017BD"/>
    <w:rsid w:val="0080513C"/>
    <w:rsid w:val="00805474"/>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902EDA"/>
    <w:rsid w:val="00905090"/>
    <w:rsid w:val="00912B4A"/>
    <w:rsid w:val="009220B3"/>
    <w:rsid w:val="00932E4A"/>
    <w:rsid w:val="00937B4C"/>
    <w:rsid w:val="00937F62"/>
    <w:rsid w:val="009468D1"/>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E0AB0"/>
    <w:rsid w:val="009E107A"/>
    <w:rsid w:val="009E2D5C"/>
    <w:rsid w:val="009E64C5"/>
    <w:rsid w:val="009F0A2A"/>
    <w:rsid w:val="009F2D8A"/>
    <w:rsid w:val="00A05352"/>
    <w:rsid w:val="00A101F7"/>
    <w:rsid w:val="00A110F1"/>
    <w:rsid w:val="00A140ED"/>
    <w:rsid w:val="00A14C54"/>
    <w:rsid w:val="00A32A77"/>
    <w:rsid w:val="00A3744D"/>
    <w:rsid w:val="00A45851"/>
    <w:rsid w:val="00A51010"/>
    <w:rsid w:val="00A5203E"/>
    <w:rsid w:val="00A52613"/>
    <w:rsid w:val="00A55CAB"/>
    <w:rsid w:val="00A56BE9"/>
    <w:rsid w:val="00A75305"/>
    <w:rsid w:val="00A91BBA"/>
    <w:rsid w:val="00AA0719"/>
    <w:rsid w:val="00AA7D04"/>
    <w:rsid w:val="00AB2787"/>
    <w:rsid w:val="00AB48F6"/>
    <w:rsid w:val="00AB4C8E"/>
    <w:rsid w:val="00AB5858"/>
    <w:rsid w:val="00AB7149"/>
    <w:rsid w:val="00AC4A27"/>
    <w:rsid w:val="00AD07DB"/>
    <w:rsid w:val="00AD1AE8"/>
    <w:rsid w:val="00AE03DD"/>
    <w:rsid w:val="00AE2F71"/>
    <w:rsid w:val="00AE3BA5"/>
    <w:rsid w:val="00AE6790"/>
    <w:rsid w:val="00AF3D77"/>
    <w:rsid w:val="00B0278C"/>
    <w:rsid w:val="00B03138"/>
    <w:rsid w:val="00B16DED"/>
    <w:rsid w:val="00B33743"/>
    <w:rsid w:val="00B33797"/>
    <w:rsid w:val="00B35586"/>
    <w:rsid w:val="00B50B95"/>
    <w:rsid w:val="00B516A9"/>
    <w:rsid w:val="00B54284"/>
    <w:rsid w:val="00B56380"/>
    <w:rsid w:val="00B57DD5"/>
    <w:rsid w:val="00B603E6"/>
    <w:rsid w:val="00B66DBF"/>
    <w:rsid w:val="00B67D2D"/>
    <w:rsid w:val="00B75B79"/>
    <w:rsid w:val="00B76E2E"/>
    <w:rsid w:val="00B82328"/>
    <w:rsid w:val="00B8347B"/>
    <w:rsid w:val="00B857B4"/>
    <w:rsid w:val="00B94FBB"/>
    <w:rsid w:val="00B97752"/>
    <w:rsid w:val="00BA041C"/>
    <w:rsid w:val="00BA14DF"/>
    <w:rsid w:val="00BB1F89"/>
    <w:rsid w:val="00BB2645"/>
    <w:rsid w:val="00BB6B78"/>
    <w:rsid w:val="00BB7F06"/>
    <w:rsid w:val="00BC0FC0"/>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77945"/>
    <w:rsid w:val="00C8440B"/>
    <w:rsid w:val="00C87DE5"/>
    <w:rsid w:val="00C91C81"/>
    <w:rsid w:val="00C93DB5"/>
    <w:rsid w:val="00C958BB"/>
    <w:rsid w:val="00CA362B"/>
    <w:rsid w:val="00CA4DC1"/>
    <w:rsid w:val="00CA60C9"/>
    <w:rsid w:val="00CA6498"/>
    <w:rsid w:val="00CC227B"/>
    <w:rsid w:val="00CC69FC"/>
    <w:rsid w:val="00CC6EF1"/>
    <w:rsid w:val="00CC7EAA"/>
    <w:rsid w:val="00CD0C70"/>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90369"/>
    <w:rsid w:val="00D95460"/>
    <w:rsid w:val="00DA3D44"/>
    <w:rsid w:val="00DA4512"/>
    <w:rsid w:val="00DA4921"/>
    <w:rsid w:val="00DA56A3"/>
    <w:rsid w:val="00DB1D3E"/>
    <w:rsid w:val="00DC1C43"/>
    <w:rsid w:val="00DC3D5F"/>
    <w:rsid w:val="00DC5462"/>
    <w:rsid w:val="00DD0FA1"/>
    <w:rsid w:val="00DD33C6"/>
    <w:rsid w:val="00DD5946"/>
    <w:rsid w:val="00DE07EB"/>
    <w:rsid w:val="00DE137B"/>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www.w3.org/XML/1998/namespace"/>
    <ds:schemaRef ds:uri="http://purl.org/dc/elements/1.1/"/>
    <ds:schemaRef ds:uri="http://schemas.microsoft.com/office/infopath/2007/PartnerControls"/>
    <ds:schemaRef ds:uri="http://purl.org/dc/dcmitype/"/>
    <ds:schemaRef ds:uri="http://schemas.microsoft.com/office/2006/documentManagement/types"/>
    <ds:schemaRef ds:uri="66eaf07b-c65c-473d-92a0-cd8f808fc83a"/>
    <ds:schemaRef ds:uri="http://purl.org/dc/terms/"/>
    <ds:schemaRef ds:uri="http://schemas.openxmlformats.org/package/2006/metadata/core-properties"/>
    <ds:schemaRef ds:uri="06a0b0f5-ab3f-4382-8730-459fb424e421"/>
    <ds:schemaRef ds:uri="9e7345f5-23e2-40da-a527-d1432b04cf8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29</TotalTime>
  <Pages>7</Pages>
  <Words>1831</Words>
  <Characters>12300</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14103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11</cp:revision>
  <cp:lastPrinted>2023-10-23T19:03:00Z</cp:lastPrinted>
  <dcterms:created xsi:type="dcterms:W3CDTF">2024-08-08T16:26:00Z</dcterms:created>
  <dcterms:modified xsi:type="dcterms:W3CDTF">2024-08-08T16:54:00Z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