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6AC100" w14:textId="27D76E27" w:rsidR="00CD37A3"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r w:rsidR="00455CFE">
        <w:rPr>
          <w:color w:val="002060"/>
        </w:rPr>
        <w:t>Skills and Applications in Technical Theatre</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0365D94E" w:rsidR="00AA7480" w:rsidRDefault="006F3D68" w:rsidP="006F3D68">
      <w:pPr>
        <w:ind w:left="1620"/>
        <w:outlineLvl w:val="0"/>
        <w:rPr>
          <w:rFonts w:ascii="Source Sans Pro" w:hAnsi="Source Sans Pro" w:cstheme="minorHAnsi"/>
          <w:sz w:val="24"/>
        </w:rPr>
      </w:pPr>
      <w:r w:rsidRPr="006F3D68">
        <w:rPr>
          <w:rFonts w:ascii="Source Sans Pro" w:hAnsi="Source Sans Pro" w:cstheme="minorHAnsi"/>
          <w:sz w:val="24"/>
        </w:rPr>
        <w:t xml:space="preserve">This course is designed to provide a focused and hands-on </w:t>
      </w:r>
      <w:r w:rsidR="00CA30CF">
        <w:rPr>
          <w:rFonts w:ascii="Source Sans Pro" w:hAnsi="Source Sans Pro" w:cstheme="minorHAnsi"/>
          <w:sz w:val="24"/>
        </w:rPr>
        <w:t xml:space="preserve">experience for students to develop the </w:t>
      </w:r>
      <w:r w:rsidRPr="006F3D68">
        <w:rPr>
          <w:rFonts w:ascii="Source Sans Pro" w:hAnsi="Source Sans Pro" w:cstheme="minorHAnsi"/>
          <w:sz w:val="24"/>
        </w:rPr>
        <w:t>skills needed to specialize in one or more of the areas needed to be a theater technician</w:t>
      </w:r>
      <w:r w:rsidR="008F249A">
        <w:rPr>
          <w:rFonts w:ascii="Source Sans Pro" w:hAnsi="Source Sans Pro" w:cstheme="minorHAnsi"/>
          <w:sz w:val="24"/>
        </w:rPr>
        <w:t>. An emphasis is placed on</w:t>
      </w:r>
      <w:r w:rsidRPr="006F3D68">
        <w:rPr>
          <w:rFonts w:ascii="Source Sans Pro" w:hAnsi="Source Sans Pro" w:cstheme="minorHAnsi"/>
          <w:sz w:val="24"/>
        </w:rPr>
        <w:t xml:space="preserve"> demonstrating the collaborative nature of the field. </w:t>
      </w:r>
      <w:r w:rsidR="008F249A">
        <w:rPr>
          <w:rFonts w:ascii="Source Sans Pro" w:hAnsi="Source Sans Pro" w:cstheme="minorHAnsi"/>
          <w:sz w:val="24"/>
        </w:rPr>
        <w:t>Students will develop the skills to</w:t>
      </w:r>
      <w:r w:rsidRPr="006F3D68">
        <w:rPr>
          <w:rFonts w:ascii="Source Sans Pro" w:hAnsi="Source Sans Pro" w:cstheme="minorHAnsi"/>
          <w:sz w:val="24"/>
        </w:rPr>
        <w:t xml:space="preserve"> capably fill roles on backstage running crews for all types of theatrical and other performing arts disciplines</w:t>
      </w:r>
      <w:r w:rsidR="008F249A">
        <w:rPr>
          <w:rFonts w:ascii="Source Sans Pro" w:hAnsi="Source Sans Pro" w:cstheme="minorHAnsi"/>
          <w:sz w:val="24"/>
        </w:rPr>
        <w:t>.</w:t>
      </w:r>
      <w:r w:rsidRPr="006F3D68">
        <w:rPr>
          <w:rFonts w:ascii="Source Sans Pro" w:hAnsi="Source Sans Pro" w:cstheme="minorHAnsi"/>
          <w:sz w:val="24"/>
        </w:rPr>
        <w:t xml:space="preserve"> The course includes instruction in general theater knowledge, vocabulary, equipment</w:t>
      </w:r>
      <w:r w:rsidR="008F249A">
        <w:rPr>
          <w:rFonts w:ascii="Source Sans Pro" w:hAnsi="Source Sans Pro" w:cstheme="minorHAnsi"/>
          <w:sz w:val="24"/>
        </w:rPr>
        <w:t>,</w:t>
      </w:r>
      <w:r w:rsidRPr="006F3D68">
        <w:rPr>
          <w:rFonts w:ascii="Source Sans Pro" w:hAnsi="Source Sans Pro" w:cstheme="minorHAnsi"/>
          <w:sz w:val="24"/>
        </w:rPr>
        <w:t xml:space="preserve"> tools</w:t>
      </w:r>
      <w:r w:rsidR="008F249A">
        <w:rPr>
          <w:rFonts w:ascii="Source Sans Pro" w:hAnsi="Source Sans Pro" w:cstheme="minorHAnsi"/>
          <w:sz w:val="24"/>
        </w:rPr>
        <w:t>,</w:t>
      </w:r>
      <w:r w:rsidRPr="006F3D68">
        <w:rPr>
          <w:rFonts w:ascii="Source Sans Pro" w:hAnsi="Source Sans Pro" w:cstheme="minorHAnsi"/>
          <w:sz w:val="24"/>
        </w:rPr>
        <w:t xml:space="preserve"> and safety as well as opportunities for hands-on theatrical production experience. </w:t>
      </w:r>
    </w:p>
    <w:p w14:paraId="28D5F06D" w14:textId="77777777" w:rsidR="006F3D68" w:rsidRDefault="006F3D68" w:rsidP="006F3D68">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17B6DDE4" w14:textId="77777777" w:rsidR="004B1C23" w:rsidRDefault="004B1C23" w:rsidP="00796FCD">
      <w:pPr>
        <w:rPr>
          <w:rFonts w:ascii="Source Sans Pro" w:hAnsi="Source Sans Pro" w:cs="Arial"/>
          <w:b/>
          <w:sz w:val="24"/>
        </w:rPr>
      </w:pPr>
    </w:p>
    <w:p w14:paraId="71F536D5" w14:textId="77777777" w:rsidR="004B1C23" w:rsidRDefault="004B1C23" w:rsidP="00796FCD">
      <w:pPr>
        <w:rPr>
          <w:rFonts w:ascii="Source Sans Pro" w:hAnsi="Source Sans Pro" w:cs="Arial"/>
          <w:b/>
          <w:sz w:val="24"/>
        </w:rPr>
      </w:pPr>
    </w:p>
    <w:p w14:paraId="729C20C9" w14:textId="77777777" w:rsidR="004B1C23" w:rsidRDefault="004B1C23" w:rsidP="00796FCD">
      <w:pPr>
        <w:rPr>
          <w:rFonts w:ascii="Source Sans Pro" w:hAnsi="Source Sans Pro" w:cs="Arial"/>
          <w:b/>
          <w:sz w:val="24"/>
        </w:rPr>
      </w:pPr>
    </w:p>
    <w:p w14:paraId="7F5B2D37" w14:textId="77777777" w:rsidR="004B1C23" w:rsidRDefault="004B1C23" w:rsidP="00796FCD">
      <w:pPr>
        <w:rPr>
          <w:rFonts w:ascii="Source Sans Pro" w:hAnsi="Source Sans Pro" w:cs="Arial"/>
          <w:b/>
          <w:sz w:val="24"/>
        </w:rPr>
      </w:pPr>
    </w:p>
    <w:p w14:paraId="77D4FA2A" w14:textId="77777777" w:rsidR="004B1C23" w:rsidRDefault="004B1C23" w:rsidP="00796FCD">
      <w:pPr>
        <w:rPr>
          <w:rFonts w:ascii="Source Sans Pro" w:hAnsi="Source Sans Pro" w:cs="Arial"/>
          <w:b/>
          <w:sz w:val="24"/>
        </w:rPr>
      </w:pPr>
    </w:p>
    <w:p w14:paraId="2B4DBCBD" w14:textId="67E28353" w:rsidR="00796FCD" w:rsidRPr="00A101F7" w:rsidRDefault="00796FCD" w:rsidP="00796FCD">
      <w:pPr>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D9BF25F"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1.2.3</w:t>
      </w:r>
      <w:r w:rsidRPr="00760ABD">
        <w:rPr>
          <w:rFonts w:ascii="Source Sans Pro" w:hAnsi="Source Sans Pro" w:cs="Arial"/>
          <w:sz w:val="24"/>
        </w:rPr>
        <w:tab/>
        <w:t>Identify and use verbal, nonverbal and active listening skills to communicate effectively.</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005055CC" w14:textId="77777777" w:rsidR="00796FCD" w:rsidRPr="00A101F7" w:rsidRDefault="00796FCD" w:rsidP="00796FCD">
      <w:pPr>
        <w:ind w:left="900" w:hanging="900"/>
        <w:rPr>
          <w:rFonts w:ascii="Source Sans Pro" w:hAnsi="Source Sans Pro" w:cs="Arial"/>
          <w:sz w:val="24"/>
        </w:rPr>
      </w:pPr>
    </w:p>
    <w:p w14:paraId="2601B5B8" w14:textId="77777777" w:rsidR="004B1C23" w:rsidRDefault="004B1C23" w:rsidP="00796FCD">
      <w:pPr>
        <w:ind w:left="1620" w:hanging="1620"/>
        <w:rPr>
          <w:rFonts w:ascii="Source Sans Pro" w:hAnsi="Source Sans Pro" w:cs="Arial"/>
          <w:b/>
          <w:sz w:val="24"/>
        </w:rPr>
      </w:pPr>
    </w:p>
    <w:p w14:paraId="1A0DAFD5" w14:textId="77777777" w:rsidR="004B1C23" w:rsidRDefault="004B1C23" w:rsidP="00796FCD">
      <w:pPr>
        <w:ind w:left="1620" w:hanging="1620"/>
        <w:rPr>
          <w:rFonts w:ascii="Source Sans Pro" w:hAnsi="Source Sans Pro" w:cs="Arial"/>
          <w:b/>
          <w:sz w:val="24"/>
        </w:rPr>
      </w:pPr>
    </w:p>
    <w:p w14:paraId="3ADF43B0" w14:textId="77777777" w:rsidR="004B1C23" w:rsidRDefault="004B1C23" w:rsidP="00796FCD">
      <w:pPr>
        <w:ind w:left="1620" w:hanging="1620"/>
        <w:rPr>
          <w:rFonts w:ascii="Source Sans Pro" w:hAnsi="Source Sans Pro" w:cs="Arial"/>
          <w:b/>
          <w:sz w:val="24"/>
        </w:rPr>
      </w:pPr>
    </w:p>
    <w:p w14:paraId="5327B08C" w14:textId="77777777" w:rsidR="004B1C23" w:rsidRDefault="004B1C23" w:rsidP="00796FCD">
      <w:pPr>
        <w:ind w:left="1620" w:hanging="1620"/>
        <w:rPr>
          <w:rFonts w:ascii="Source Sans Pro" w:hAnsi="Source Sans Pro" w:cs="Arial"/>
          <w:b/>
          <w:sz w:val="24"/>
        </w:rPr>
      </w:pPr>
    </w:p>
    <w:p w14:paraId="61734AAC" w14:textId="77777777" w:rsidR="004B1C23" w:rsidRDefault="004B1C23" w:rsidP="00796FCD">
      <w:pPr>
        <w:ind w:left="1620" w:hanging="1620"/>
        <w:rPr>
          <w:rFonts w:ascii="Source Sans Pro" w:hAnsi="Source Sans Pro" w:cs="Arial"/>
          <w:b/>
          <w:sz w:val="24"/>
        </w:rPr>
      </w:pPr>
    </w:p>
    <w:p w14:paraId="5C50DC18" w14:textId="34ACBA49"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28C564B8"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1.8.5</w:t>
      </w:r>
      <w:r w:rsidRPr="007001F8">
        <w:rPr>
          <w:rFonts w:ascii="Source Sans Pro" w:hAnsi="Source Sans Pro" w:cs="Arial"/>
          <w:bCs/>
          <w:sz w:val="24"/>
        </w:rPr>
        <w:tab/>
        <w:t>Use inventory and control systems to purchase materials, supplies, and equipment (e.g., Last In, First Out [LIFO]; First In, First Out [FIFO]; Just in Time [JIT]; LEAN).</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25102AD6"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1.8.9</w:t>
      </w:r>
      <w:r w:rsidRPr="007001F8">
        <w:rPr>
          <w:rFonts w:ascii="Source Sans Pro" w:hAnsi="Source Sans Pro" w:cs="Arial"/>
          <w:bCs/>
          <w:sz w:val="24"/>
        </w:rPr>
        <w:tab/>
        <w:t>Develop a budget that reflects the strategies and goals of the organization.</w:t>
      </w:r>
    </w:p>
    <w:p w14:paraId="008B8706" w14:textId="77777777" w:rsidR="00796FCD" w:rsidRPr="007001F8" w:rsidRDefault="00796FCD" w:rsidP="00796FCD">
      <w:pPr>
        <w:ind w:left="900" w:hanging="900"/>
        <w:rPr>
          <w:rFonts w:ascii="Source Sans Pro" w:hAnsi="Source Sans Pro" w:cs="Arial"/>
          <w:bCs/>
          <w:sz w:val="24"/>
        </w:rPr>
      </w:pPr>
    </w:p>
    <w:p w14:paraId="68CBDF02" w14:textId="76643BB9" w:rsidR="00CD0C70" w:rsidRPr="004B1C23" w:rsidRDefault="00796FCD" w:rsidP="004B1C23">
      <w:pPr>
        <w:rPr>
          <w:rFonts w:ascii="Source Sans Pro" w:hAnsi="Source Sans Pro" w:cs="Arial"/>
          <w:b/>
          <w:sz w:val="24"/>
        </w:rPr>
      </w:pPr>
      <w:r>
        <w:rPr>
          <w:rFonts w:ascii="Source Sans Pro" w:hAnsi="Source Sans Pro" w:cs="Arial"/>
          <w:b/>
          <w:sz w:val="24"/>
        </w:rPr>
        <w:br w:type="page"/>
      </w: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lastRenderedPageBreak/>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095D4387" w14:textId="77777777" w:rsidR="00531680" w:rsidRDefault="00531680" w:rsidP="00531680">
      <w:pPr>
        <w:rPr>
          <w:rFonts w:ascii="Source Sans Pro" w:hAnsi="Source Sans Pro" w:cs="Arial"/>
          <w:bCs/>
          <w:sz w:val="24"/>
        </w:rPr>
      </w:pPr>
    </w:p>
    <w:p w14:paraId="0F71CECB" w14:textId="059F3273"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0060DF72"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2.3.2</w:t>
      </w:r>
      <w:r w:rsidRPr="006A6F4E">
        <w:rPr>
          <w:rFonts w:ascii="Source Sans Pro" w:hAnsi="Source Sans Pro" w:cs="Arial"/>
          <w:sz w:val="24"/>
        </w:rPr>
        <w:tab/>
        <w:t>Render in one-point, two-point, multi-point, and aerial perspectives.</w:t>
      </w:r>
    </w:p>
    <w:p w14:paraId="1F68C12D"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2.3.3</w:t>
      </w:r>
      <w:r w:rsidRPr="006A6F4E">
        <w:rPr>
          <w:rFonts w:ascii="Source Sans Pro" w:hAnsi="Source Sans Pro" w:cs="Arial"/>
          <w:sz w:val="24"/>
        </w:rPr>
        <w:tab/>
        <w:t>Apply color using pencil, marker, dry media, wet media, and digital media.</w:t>
      </w:r>
    </w:p>
    <w:p w14:paraId="10C7AE00"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2.3.4</w:t>
      </w:r>
      <w:r w:rsidRPr="006A6F4E">
        <w:rPr>
          <w:rFonts w:ascii="Source Sans Pro" w:hAnsi="Source Sans Pro" w:cs="Arial"/>
          <w:sz w:val="24"/>
        </w:rPr>
        <w:tab/>
        <w:t>Demonstrate shape, volume, depth, and dimension.</w:t>
      </w:r>
    </w:p>
    <w:p w14:paraId="576ADEE9"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2.3.5</w:t>
      </w:r>
      <w:r w:rsidRPr="006A6F4E">
        <w:rPr>
          <w:rFonts w:ascii="Source Sans Pro" w:hAnsi="Source Sans Pro" w:cs="Arial"/>
          <w:sz w:val="24"/>
        </w:rPr>
        <w:tab/>
        <w:t>Employ techniques that produce actual and implied texture (e.g., filters, embroidery, embossing, clay, wax, wood, metal).</w:t>
      </w:r>
    </w:p>
    <w:p w14:paraId="39F6713A"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2.3.6</w:t>
      </w:r>
      <w:r w:rsidRPr="006A6F4E">
        <w:rPr>
          <w:rFonts w:ascii="Source Sans Pro" w:hAnsi="Source Sans Pro" w:cs="Arial"/>
          <w:sz w:val="24"/>
        </w:rPr>
        <w:tab/>
        <w:t>Select the material based on its characteristics (e.g., design, construction, maintenance, care of product) for the intended use.</w:t>
      </w:r>
    </w:p>
    <w:p w14:paraId="3EA79964" w14:textId="3E629D14" w:rsidR="003337C3" w:rsidRDefault="006A6F4E" w:rsidP="006A6F4E">
      <w:pPr>
        <w:ind w:left="900" w:hanging="900"/>
        <w:rPr>
          <w:rFonts w:ascii="Source Sans Pro" w:hAnsi="Source Sans Pro" w:cs="Arial"/>
          <w:sz w:val="24"/>
        </w:rPr>
      </w:pPr>
      <w:r w:rsidRPr="006A6F4E">
        <w:rPr>
          <w:rFonts w:ascii="Source Sans Pro" w:hAnsi="Source Sans Pro" w:cs="Arial"/>
          <w:sz w:val="24"/>
        </w:rPr>
        <w:t>2.3.7</w:t>
      </w:r>
      <w:r w:rsidRPr="006A6F4E">
        <w:rPr>
          <w:rFonts w:ascii="Source Sans Pro" w:hAnsi="Source Sans Pro" w:cs="Arial"/>
          <w:sz w:val="24"/>
        </w:rPr>
        <w:tab/>
        <w:t>Create a 3D design according to specific measurements using drawing, cutting, scoring, and bonding techniques.</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0C12BA45" w14:textId="0A07F332" w:rsidR="00FD5814" w:rsidRPr="00873D4E" w:rsidRDefault="00FD5814" w:rsidP="00873D4E">
      <w:pPr>
        <w:rPr>
          <w:rFonts w:ascii="Source Sans Pro" w:hAnsi="Source Sans Pro" w:cs="Arial"/>
          <w:b/>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3CB26D8D" w14:textId="2621AEEA" w:rsidR="00070AC8" w:rsidRDefault="004A3660" w:rsidP="00873D4E">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39F2F2AE" w14:textId="77777777" w:rsidR="00873D4E" w:rsidRDefault="00873D4E" w:rsidP="00873D4E">
      <w:pPr>
        <w:rPr>
          <w:rFonts w:ascii="Source Sans Pro" w:hAnsi="Source Sans Pro" w:cs="Arial"/>
          <w:b/>
          <w:sz w:val="24"/>
        </w:rPr>
      </w:pPr>
    </w:p>
    <w:p w14:paraId="134ADC48" w14:textId="574CD778" w:rsidR="00070AC8" w:rsidRPr="00A101F7" w:rsidRDefault="00070AC8" w:rsidP="00873D4E">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0F44012A" w14:textId="55100B4A" w:rsidR="00474765" w:rsidRPr="00873D4E" w:rsidRDefault="00474765" w:rsidP="00873D4E">
      <w:pPr>
        <w:rPr>
          <w:rFonts w:ascii="Source Sans Pro" w:hAnsi="Source Sans Pro" w:cs="Arial"/>
          <w:b/>
          <w:sz w:val="24"/>
        </w:rPr>
      </w:pPr>
    </w:p>
    <w:p w14:paraId="1FCA1C79" w14:textId="45139291" w:rsidR="00281271" w:rsidRPr="00873D4E" w:rsidRDefault="00FD5814" w:rsidP="00873D4E">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1BC4860A"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r>
      <w:r w:rsidR="0053670E" w:rsidRPr="0053670E">
        <w:rPr>
          <w:rFonts w:ascii="Source Sans Pro" w:hAnsi="Source Sans Pro" w:cs="Arial"/>
          <w:b/>
          <w:bCs/>
          <w:sz w:val="24"/>
        </w:rPr>
        <w:t>Science of Sound</w:t>
      </w:r>
    </w:p>
    <w:p w14:paraId="35F97950" w14:textId="7B93C730" w:rsidR="00281271" w:rsidRPr="00A101F7" w:rsidRDefault="007A261D" w:rsidP="007A261D">
      <w:pPr>
        <w:ind w:left="2160"/>
        <w:rPr>
          <w:rFonts w:ascii="Source Sans Pro" w:hAnsi="Source Sans Pro" w:cs="Arial"/>
          <w:b/>
          <w:bCs/>
          <w:strike/>
          <w:sz w:val="24"/>
        </w:rPr>
      </w:pPr>
      <w:r w:rsidRPr="007A261D">
        <w:rPr>
          <w:rFonts w:ascii="Source Sans Pro" w:hAnsi="Source Sans Pro" w:cs="Arial"/>
          <w:sz w:val="24"/>
          <w:shd w:val="clear" w:color="auto" w:fill="FFFFFF"/>
        </w:rPr>
        <w:t>Apply the characteristics and properties of sound to a professional production.</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036F73AD" w14:textId="3D315DCB"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4.1.5</w:t>
      </w:r>
      <w:r w:rsidRPr="00F46F8C">
        <w:rPr>
          <w:rFonts w:ascii="Source Sans Pro" w:hAnsi="Source Sans Pro" w:cs="Arial"/>
          <w:sz w:val="24"/>
        </w:rPr>
        <w:tab/>
        <w:t xml:space="preserve">Analyze room acoustics and their impact on sound, such as diffraction, </w:t>
      </w:r>
      <w:r w:rsidR="00715F3F" w:rsidRPr="00F46F8C">
        <w:rPr>
          <w:rFonts w:ascii="Source Sans Pro" w:hAnsi="Source Sans Pro" w:cs="Arial"/>
          <w:sz w:val="24"/>
        </w:rPr>
        <w:t>diffusion</w:t>
      </w:r>
      <w:r w:rsidRPr="00F46F8C">
        <w:rPr>
          <w:rFonts w:ascii="Source Sans Pro" w:hAnsi="Source Sans Pro" w:cs="Arial"/>
          <w:sz w:val="24"/>
        </w:rPr>
        <w:t>, phase, and harmonics.</w:t>
      </w:r>
    </w:p>
    <w:p w14:paraId="65B570EA"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4.1.6</w:t>
      </w:r>
      <w:r w:rsidRPr="00F46F8C">
        <w:rPr>
          <w:rFonts w:ascii="Source Sans Pro" w:hAnsi="Source Sans Pro" w:cs="Arial"/>
          <w:sz w:val="24"/>
        </w:rPr>
        <w:tab/>
        <w:t>Apply the principles of direct sound, early reflection, and reverberation.</w:t>
      </w:r>
    </w:p>
    <w:p w14:paraId="6C36EB7B" w14:textId="77777777" w:rsidR="0016004F" w:rsidRDefault="0016004F" w:rsidP="00F46F8C">
      <w:pPr>
        <w:ind w:left="900" w:hanging="900"/>
        <w:rPr>
          <w:rFonts w:ascii="Source Sans Pro" w:hAnsi="Source Sans Pro" w:cs="Arial"/>
          <w:sz w:val="24"/>
        </w:rPr>
      </w:pPr>
    </w:p>
    <w:p w14:paraId="36C174C3" w14:textId="77777777" w:rsidR="00873D4E" w:rsidRDefault="00873D4E" w:rsidP="0016004F">
      <w:pPr>
        <w:ind w:left="1620" w:hanging="1620"/>
        <w:rPr>
          <w:rFonts w:ascii="Source Sans Pro" w:hAnsi="Source Sans Pro" w:cs="Arial"/>
          <w:b/>
          <w:sz w:val="24"/>
        </w:rPr>
      </w:pPr>
    </w:p>
    <w:p w14:paraId="146FC537" w14:textId="77777777" w:rsidR="00873D4E" w:rsidRDefault="00873D4E" w:rsidP="0016004F">
      <w:pPr>
        <w:ind w:left="1620" w:hanging="1620"/>
        <w:rPr>
          <w:rFonts w:ascii="Source Sans Pro" w:hAnsi="Source Sans Pro" w:cs="Arial"/>
          <w:b/>
          <w:sz w:val="24"/>
        </w:rPr>
      </w:pPr>
    </w:p>
    <w:p w14:paraId="183F995A" w14:textId="77777777" w:rsidR="00873D4E" w:rsidRDefault="00873D4E" w:rsidP="0016004F">
      <w:pPr>
        <w:ind w:left="1620" w:hanging="1620"/>
        <w:rPr>
          <w:rFonts w:ascii="Source Sans Pro" w:hAnsi="Source Sans Pro" w:cs="Arial"/>
          <w:b/>
          <w:sz w:val="24"/>
        </w:rPr>
      </w:pPr>
    </w:p>
    <w:p w14:paraId="7D3EA7C5" w14:textId="77777777" w:rsidR="00873D4E" w:rsidRDefault="00873D4E" w:rsidP="0016004F">
      <w:pPr>
        <w:ind w:left="1620" w:hanging="1620"/>
        <w:rPr>
          <w:rFonts w:ascii="Source Sans Pro" w:hAnsi="Source Sans Pro" w:cs="Arial"/>
          <w:b/>
          <w:sz w:val="24"/>
        </w:rPr>
      </w:pPr>
    </w:p>
    <w:p w14:paraId="7B973323" w14:textId="77777777" w:rsidR="00873D4E" w:rsidRDefault="00873D4E" w:rsidP="0016004F">
      <w:pPr>
        <w:ind w:left="1620" w:hanging="1620"/>
        <w:rPr>
          <w:rFonts w:ascii="Source Sans Pro" w:hAnsi="Source Sans Pro" w:cs="Arial"/>
          <w:b/>
          <w:sz w:val="24"/>
        </w:rPr>
      </w:pPr>
    </w:p>
    <w:p w14:paraId="5A01611E" w14:textId="77777777" w:rsidR="00873D4E" w:rsidRDefault="00873D4E" w:rsidP="0016004F">
      <w:pPr>
        <w:ind w:left="1620" w:hanging="1620"/>
        <w:rPr>
          <w:rFonts w:ascii="Source Sans Pro" w:hAnsi="Source Sans Pro" w:cs="Arial"/>
          <w:b/>
          <w:sz w:val="24"/>
        </w:rPr>
      </w:pPr>
    </w:p>
    <w:p w14:paraId="052ACDE3" w14:textId="7291AF5C"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7C7543F0" w14:textId="3FAFB5DE"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4.2.1</w:t>
      </w:r>
      <w:r w:rsidRPr="00FD4042">
        <w:rPr>
          <w:rFonts w:ascii="Source Sans Pro" w:hAnsi="Source Sans Pro" w:cs="Arial"/>
          <w:sz w:val="24"/>
        </w:rPr>
        <w:tab/>
        <w:t>Compare and contrast microphone properties (e.g., polar patterns, type of transducer) with their intended use (e.g., handheld</w:t>
      </w:r>
      <w:r w:rsidRPr="00490BAE">
        <w:rPr>
          <w:rFonts w:ascii="Source Sans Pro" w:hAnsi="Source Sans Pro" w:cs="Arial"/>
          <w:sz w:val="24"/>
        </w:rPr>
        <w:t xml:space="preserve">, </w:t>
      </w:r>
      <w:proofErr w:type="spellStart"/>
      <w:r w:rsidRPr="00490BAE">
        <w:rPr>
          <w:rFonts w:ascii="Source Sans Pro" w:hAnsi="Source Sans Pro" w:cs="Arial"/>
          <w:sz w:val="24"/>
        </w:rPr>
        <w:t>lav</w:t>
      </w:r>
      <w:proofErr w:type="spellEnd"/>
      <w:r w:rsidRPr="00490BAE">
        <w:rPr>
          <w:rFonts w:ascii="Source Sans Pro" w:hAnsi="Source Sans Pro" w:cs="Arial"/>
          <w:sz w:val="24"/>
        </w:rPr>
        <w:t>,</w:t>
      </w:r>
      <w:r w:rsidRPr="00FD4042">
        <w:rPr>
          <w:rFonts w:ascii="Source Sans Pro" w:hAnsi="Source Sans Pro" w:cs="Arial"/>
          <w:sz w:val="24"/>
        </w:rPr>
        <w:t xml:space="preserve"> boom).</w:t>
      </w:r>
    </w:p>
    <w:p w14:paraId="39BC5C07"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4.2.2</w:t>
      </w:r>
      <w:r w:rsidRPr="00FD4042">
        <w:rPr>
          <w:rFonts w:ascii="Source Sans Pro" w:hAnsi="Source Sans Pro" w:cs="Arial"/>
          <w:sz w:val="24"/>
        </w:rPr>
        <w:tab/>
        <w:t>Determine microphone and monitor placement according to directional characteristics.</w:t>
      </w:r>
    </w:p>
    <w:p w14:paraId="2613CF77" w14:textId="77777777" w:rsidR="00F46F8C" w:rsidRPr="00A101F7" w:rsidRDefault="00F46F8C" w:rsidP="00F46F8C">
      <w:pPr>
        <w:ind w:left="900" w:hanging="900"/>
        <w:rPr>
          <w:rFonts w:ascii="Source Sans Pro" w:hAnsi="Source Sans Pro" w:cs="Arial"/>
          <w:sz w:val="24"/>
        </w:rPr>
      </w:pPr>
    </w:p>
    <w:p w14:paraId="47A33012" w14:textId="3FF18EFC"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0591A4FC"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4.3.1</w:t>
      </w:r>
      <w:r w:rsidRPr="00227529">
        <w:rPr>
          <w:rFonts w:ascii="Source Sans Pro" w:hAnsi="Source Sans Pro" w:cs="Arial"/>
          <w:sz w:val="24"/>
        </w:rPr>
        <w:tab/>
        <w:t>Produce recordings in a variety of settings (e.g., studio, live, post-production).</w:t>
      </w:r>
    </w:p>
    <w:p w14:paraId="5FCC9B6F"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4.3.5</w:t>
      </w:r>
      <w:r w:rsidRPr="00227529">
        <w:rPr>
          <w:rFonts w:ascii="Source Sans Pro" w:hAnsi="Source Sans Pro" w:cs="Arial"/>
          <w:sz w:val="24"/>
        </w:rPr>
        <w:tab/>
        <w:t>Design and set a stage plot for live performance.</w:t>
      </w:r>
    </w:p>
    <w:p w14:paraId="362C224A" w14:textId="4773E58A" w:rsidR="00BB7F06" w:rsidRDefault="00227529" w:rsidP="00227529">
      <w:pPr>
        <w:ind w:left="900" w:hanging="900"/>
        <w:rPr>
          <w:rFonts w:ascii="Source Sans Pro" w:hAnsi="Source Sans Pro" w:cs="Arial"/>
          <w:sz w:val="24"/>
        </w:rPr>
      </w:pPr>
      <w:r w:rsidRPr="00227529">
        <w:rPr>
          <w:rFonts w:ascii="Source Sans Pro" w:hAnsi="Source Sans Pro" w:cs="Arial"/>
          <w:sz w:val="24"/>
        </w:rPr>
        <w:t>4.3.6</w:t>
      </w:r>
      <w:r w:rsidRPr="00227529">
        <w:rPr>
          <w:rFonts w:ascii="Source Sans Pro" w:hAnsi="Source Sans Pro" w:cs="Arial"/>
          <w:sz w:val="24"/>
        </w:rPr>
        <w:tab/>
        <w:t>Mix live sound for a variety of events (e.g., concert, speech, panel discussion, performance, etc.).</w:t>
      </w:r>
    </w:p>
    <w:p w14:paraId="5382CDE2" w14:textId="77777777" w:rsidR="003B0F78" w:rsidRDefault="003B0F78" w:rsidP="00227529">
      <w:pPr>
        <w:ind w:left="900" w:hanging="900"/>
        <w:rPr>
          <w:rFonts w:ascii="Source Sans Pro" w:hAnsi="Source Sans Pro" w:cs="Arial"/>
          <w:sz w:val="24"/>
        </w:rPr>
      </w:pPr>
    </w:p>
    <w:p w14:paraId="7F2A0D75" w14:textId="71541679" w:rsidR="003B0F78" w:rsidRPr="00A101F7" w:rsidRDefault="003B0F78" w:rsidP="003B0F78">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194F10">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194F10">
        <w:rPr>
          <w:rFonts w:ascii="Source Sans Pro" w:hAnsi="Source Sans Pro" w:cs="Arial"/>
          <w:b/>
          <w:bCs/>
          <w:sz w:val="24"/>
        </w:rPr>
        <w:t>Lighting</w:t>
      </w:r>
    </w:p>
    <w:p w14:paraId="0B53454F" w14:textId="326DBA99" w:rsidR="003B0F78" w:rsidRDefault="00194F10" w:rsidP="00194F10">
      <w:pPr>
        <w:ind w:left="2160"/>
        <w:rPr>
          <w:rFonts w:ascii="Source Sans Pro" w:hAnsi="Source Sans Pro" w:cs="Arial"/>
          <w:sz w:val="24"/>
          <w:shd w:val="clear" w:color="auto" w:fill="FFFFFF"/>
        </w:rPr>
      </w:pPr>
      <w:r w:rsidRPr="00194F10">
        <w:rPr>
          <w:rFonts w:ascii="Source Sans Pro" w:hAnsi="Source Sans Pro" w:cs="Arial"/>
          <w:sz w:val="24"/>
          <w:shd w:val="clear" w:color="auto" w:fill="FFFFFF"/>
        </w:rPr>
        <w:t>Measure and manipulate lighting based on the characteristics and properties of light.</w:t>
      </w:r>
    </w:p>
    <w:p w14:paraId="14969F39" w14:textId="77777777" w:rsidR="003B0F78" w:rsidRDefault="003B0F78" w:rsidP="003B0F78">
      <w:pPr>
        <w:rPr>
          <w:rFonts w:ascii="Source Sans Pro" w:hAnsi="Source Sans Pro" w:cs="Arial"/>
          <w:sz w:val="24"/>
          <w:shd w:val="clear" w:color="auto" w:fill="FFFFFF"/>
        </w:rPr>
      </w:pPr>
      <w:r w:rsidRPr="00A101F7">
        <w:rPr>
          <w:rFonts w:ascii="Source Sans Pro" w:hAnsi="Source Sans Pro" w:cs="Arial"/>
          <w:b/>
          <w:sz w:val="24"/>
        </w:rPr>
        <w:t>Competencies</w:t>
      </w:r>
    </w:p>
    <w:p w14:paraId="4E17528F"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4.4.2</w:t>
      </w:r>
      <w:r w:rsidRPr="00CC227B">
        <w:rPr>
          <w:rFonts w:ascii="Source Sans Pro" w:hAnsi="Source Sans Pro" w:cs="Arial"/>
          <w:sz w:val="24"/>
        </w:rPr>
        <w:tab/>
        <w:t>Determine the color temperature that is appropriate for the environment.</w:t>
      </w:r>
    </w:p>
    <w:p w14:paraId="6FC72950"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4.4.3</w:t>
      </w:r>
      <w:r w:rsidRPr="00CC227B">
        <w:rPr>
          <w:rFonts w:ascii="Source Sans Pro" w:hAnsi="Source Sans Pro" w:cs="Arial"/>
          <w:sz w:val="24"/>
        </w:rPr>
        <w:tab/>
        <w:t>Manipulate and direct light using ratios, gels, filters, diffusion, and gobos.</w:t>
      </w:r>
    </w:p>
    <w:p w14:paraId="2DB33BD1" w14:textId="3A5D6612" w:rsidR="00CA6498" w:rsidRDefault="00CC227B" w:rsidP="00873D4E">
      <w:pPr>
        <w:ind w:left="900" w:hanging="900"/>
        <w:rPr>
          <w:rFonts w:ascii="Source Sans Pro" w:hAnsi="Source Sans Pro" w:cs="Arial"/>
          <w:sz w:val="24"/>
        </w:rPr>
      </w:pPr>
      <w:r w:rsidRPr="00CC227B">
        <w:rPr>
          <w:rFonts w:ascii="Source Sans Pro" w:hAnsi="Source Sans Pro" w:cs="Arial"/>
          <w:sz w:val="24"/>
        </w:rPr>
        <w:t>4.4.4</w:t>
      </w:r>
      <w:r w:rsidRPr="00CC227B">
        <w:rPr>
          <w:rFonts w:ascii="Source Sans Pro" w:hAnsi="Source Sans Pro" w:cs="Arial"/>
          <w:sz w:val="24"/>
        </w:rPr>
        <w:tab/>
        <w:t>Implement lighting techniques (e.g., four-point, bounce, high-key, low-key, cross-key, mixed) to produce specific effects.</w:t>
      </w:r>
    </w:p>
    <w:p w14:paraId="2FD637AF" w14:textId="5A1DCCB4" w:rsidR="00715F3F" w:rsidRPr="00873D4E" w:rsidRDefault="00715F3F">
      <w:pPr>
        <w:rPr>
          <w:rFonts w:ascii="Source Sans Pro" w:hAnsi="Source Sans Pro" w:cs="Arial"/>
          <w:b/>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6BA1A827" w14:textId="5EC930B6" w:rsidR="00C258D1" w:rsidRPr="003A2BF6"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33C88DD6" w14:textId="52610013" w:rsidR="00492326" w:rsidRDefault="00060365" w:rsidP="00873D4E">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152F18DE" w14:textId="52610013" w:rsidR="00492326" w:rsidRPr="00A101F7" w:rsidRDefault="003443ED" w:rsidP="003443ED">
      <w:pPr>
        <w:spacing w:before="120"/>
        <w:rPr>
          <w:rFonts w:ascii="Source Sans Pro" w:hAnsi="Source Sans Pro" w:cs="Arial"/>
          <w:b/>
          <w:bCs/>
          <w:sz w:val="24"/>
        </w:rPr>
      </w:pPr>
      <w:r>
        <w:rPr>
          <w:rFonts w:ascii="Source Sans Pro" w:hAnsi="Source Sans Pro" w:cs="Arial"/>
          <w:b/>
          <w:sz w:val="24"/>
        </w:rPr>
        <w:br/>
      </w:r>
      <w:r w:rsidR="00492326" w:rsidRPr="00A101F7">
        <w:rPr>
          <w:rFonts w:ascii="Source Sans Pro" w:hAnsi="Source Sans Pro" w:cs="Arial"/>
          <w:b/>
          <w:sz w:val="24"/>
        </w:rPr>
        <w:t xml:space="preserve">Outcome:  </w:t>
      </w:r>
      <w:r w:rsidR="00492326" w:rsidRPr="00A101F7">
        <w:rPr>
          <w:rFonts w:ascii="Source Sans Pro" w:hAnsi="Source Sans Pro" w:cs="Arial"/>
          <w:b/>
          <w:bCs/>
          <w:sz w:val="24"/>
        </w:rPr>
        <w:t>7.</w:t>
      </w:r>
      <w:r w:rsidR="00492326">
        <w:rPr>
          <w:rFonts w:ascii="Source Sans Pro" w:hAnsi="Source Sans Pro" w:cs="Arial"/>
          <w:b/>
          <w:bCs/>
          <w:sz w:val="24"/>
        </w:rPr>
        <w:t>4</w:t>
      </w:r>
      <w:r w:rsidR="00492326" w:rsidRPr="00A101F7">
        <w:rPr>
          <w:rFonts w:ascii="Source Sans Pro" w:hAnsi="Source Sans Pro" w:cs="Arial"/>
          <w:b/>
          <w:bCs/>
          <w:sz w:val="24"/>
        </w:rPr>
        <w:t xml:space="preserve">. </w:t>
      </w:r>
      <w:r w:rsidR="00492326"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1671FA7" w14:textId="3A80FB97" w:rsidR="00492326" w:rsidRPr="00C35563" w:rsidRDefault="00C35563" w:rsidP="00873D4E">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r>
        <w:rPr>
          <w:rFonts w:ascii="Source Sans Pro" w:hAnsi="Source Sans Pro" w:cs="Arial"/>
          <w:sz w:val="24"/>
        </w:rPr>
        <w:br/>
      </w:r>
    </w:p>
    <w:p w14:paraId="55FFF6A3" w14:textId="3492D0F7" w:rsidR="00621F39" w:rsidRPr="00A101F7" w:rsidRDefault="00621F39" w:rsidP="00873D4E">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49C8F9CD"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lastRenderedPageBreak/>
        <w:t>7.11.3</w:t>
      </w:r>
      <w:r w:rsidRPr="008647BE">
        <w:rPr>
          <w:rFonts w:ascii="Source Sans Pro" w:hAnsi="Source Sans Pro" w:cs="Arial"/>
          <w:sz w:val="24"/>
        </w:rPr>
        <w:tab/>
        <w:t>Develop script formats, interpretations, subjects, production choices and ideas.</w:t>
      </w:r>
    </w:p>
    <w:p w14:paraId="1C6565E4" w14:textId="77777777" w:rsidR="00873D4E" w:rsidRDefault="00873D4E" w:rsidP="00621F39">
      <w:pPr>
        <w:ind w:left="1620" w:hanging="1620"/>
        <w:rPr>
          <w:rFonts w:ascii="Source Sans Pro" w:hAnsi="Source Sans Pro" w:cs="Arial"/>
          <w:sz w:val="24"/>
        </w:rPr>
      </w:pPr>
    </w:p>
    <w:p w14:paraId="0F8127DF" w14:textId="16001655"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12</w:t>
      </w:r>
      <w:r w:rsidRPr="00A101F7">
        <w:rPr>
          <w:rFonts w:ascii="Source Sans Pro" w:hAnsi="Source Sans Pro" w:cs="Arial"/>
          <w:b/>
          <w:bCs/>
          <w:sz w:val="24"/>
        </w:rPr>
        <w:t xml:space="preserve">. </w:t>
      </w:r>
      <w:r w:rsidRPr="00A101F7">
        <w:rPr>
          <w:rFonts w:ascii="Source Sans Pro" w:hAnsi="Source Sans Pro" w:cs="Arial"/>
          <w:b/>
          <w:bCs/>
          <w:sz w:val="24"/>
        </w:rPr>
        <w:tab/>
      </w:r>
      <w:r w:rsidR="000C34DC" w:rsidRPr="000C34DC">
        <w:rPr>
          <w:rFonts w:ascii="Source Sans Pro" w:hAnsi="Source Sans Pro" w:cs="Arial"/>
          <w:b/>
          <w:bCs/>
          <w:sz w:val="24"/>
        </w:rPr>
        <w:t>Production Design</w:t>
      </w:r>
      <w:r>
        <w:rPr>
          <w:rFonts w:ascii="Source Sans Pro" w:hAnsi="Source Sans Pro" w:cs="Arial"/>
          <w:b/>
          <w:bCs/>
          <w:sz w:val="24"/>
        </w:rPr>
        <w:tab/>
      </w:r>
    </w:p>
    <w:p w14:paraId="68E35AB8" w14:textId="2B31433E" w:rsidR="00621F39" w:rsidRPr="004371AA" w:rsidRDefault="001A5E5F" w:rsidP="00621F39">
      <w:pPr>
        <w:ind w:left="2160"/>
        <w:rPr>
          <w:rFonts w:ascii="Source Sans Pro" w:hAnsi="Source Sans Pro" w:cs="Arial"/>
          <w:sz w:val="24"/>
        </w:rPr>
      </w:pPr>
      <w:r w:rsidRPr="001A5E5F">
        <w:rPr>
          <w:rFonts w:ascii="Source Sans Pro" w:hAnsi="Source Sans Pro" w:cs="Arial"/>
          <w:sz w:val="24"/>
        </w:rPr>
        <w:t>Adapt the elements of stagecraft to a script or production plan.</w:t>
      </w:r>
    </w:p>
    <w:p w14:paraId="751C3456"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A33D8E2"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w:t>
      </w:r>
      <w:r w:rsidRPr="001B2CF8">
        <w:rPr>
          <w:rFonts w:ascii="Source Sans Pro" w:hAnsi="Source Sans Pro" w:cs="Arial"/>
          <w:sz w:val="24"/>
        </w:rPr>
        <w:tab/>
        <w:t>Create a design that captures the director’s vision and concept.</w:t>
      </w:r>
    </w:p>
    <w:p w14:paraId="021417E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7.12.2</w:t>
      </w:r>
      <w:r w:rsidRPr="001B2CF8">
        <w:rPr>
          <w:rFonts w:ascii="Source Sans Pro" w:hAnsi="Source Sans Pro" w:cs="Arial"/>
          <w:sz w:val="24"/>
        </w:rPr>
        <w:tab/>
        <w:t>Create a design using standard production elements.</w:t>
      </w:r>
    </w:p>
    <w:p w14:paraId="57E54BBC"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7.12.3</w:t>
      </w:r>
      <w:r w:rsidRPr="001B2CF8">
        <w:rPr>
          <w:rFonts w:ascii="Source Sans Pro" w:hAnsi="Source Sans Pro" w:cs="Arial"/>
          <w:sz w:val="24"/>
        </w:rPr>
        <w:tab/>
        <w:t xml:space="preserve">Integrate all design elements (e.g., costuming, scenery, lighting, audio, </w:t>
      </w:r>
      <w:proofErr w:type="gramStart"/>
      <w:r w:rsidRPr="00491406">
        <w:rPr>
          <w:rFonts w:ascii="Source Sans Pro" w:hAnsi="Source Sans Pro" w:cs="Arial"/>
          <w:sz w:val="24"/>
        </w:rPr>
        <w:t>projections,  videos</w:t>
      </w:r>
      <w:proofErr w:type="gramEnd"/>
      <w:r w:rsidRPr="001B2CF8">
        <w:rPr>
          <w:rFonts w:ascii="Source Sans Pro" w:hAnsi="Source Sans Pro" w:cs="Arial"/>
          <w:sz w:val="24"/>
        </w:rPr>
        <w:t>, and properties) to reflect the mood, setting, and socioeconomic statuses indicated in the production plan.</w:t>
      </w:r>
    </w:p>
    <w:p w14:paraId="12975733"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7.12.4</w:t>
      </w:r>
      <w:r w:rsidRPr="001B2CF8">
        <w:rPr>
          <w:rFonts w:ascii="Source Sans Pro" w:hAnsi="Source Sans Pro" w:cs="Arial"/>
          <w:sz w:val="24"/>
        </w:rPr>
        <w:tab/>
        <w:t>Determine stage rigging based on stage configuration.</w:t>
      </w:r>
    </w:p>
    <w:p w14:paraId="52F8F939"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7.12.5</w:t>
      </w:r>
      <w:r w:rsidRPr="001B2CF8">
        <w:rPr>
          <w:rFonts w:ascii="Source Sans Pro" w:hAnsi="Source Sans Pro" w:cs="Arial"/>
          <w:sz w:val="24"/>
        </w:rPr>
        <w:tab/>
        <w:t xml:space="preserve">Create appropriate visual design documentation (e.g. renderings, light plots, ground plans, models, thumbnails sketches) for the various technical theatre fields. </w:t>
      </w:r>
    </w:p>
    <w:p w14:paraId="347DD44D"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7.12.6</w:t>
      </w:r>
      <w:r w:rsidRPr="001B2CF8">
        <w:rPr>
          <w:rFonts w:ascii="Source Sans Pro" w:hAnsi="Source Sans Pro" w:cs="Arial"/>
          <w:sz w:val="24"/>
        </w:rPr>
        <w:tab/>
        <w:t>Identify properties and set dressing and their functions and placements in a production.</w:t>
      </w:r>
    </w:p>
    <w:p w14:paraId="5A466A95" w14:textId="16E4E862"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7.12.7</w:t>
      </w:r>
      <w:r w:rsidRPr="001B2CF8">
        <w:rPr>
          <w:rFonts w:ascii="Source Sans Pro" w:hAnsi="Source Sans Pro" w:cs="Arial"/>
          <w:sz w:val="24"/>
        </w:rPr>
        <w:tab/>
        <w:t xml:space="preserve">Identify how highlights and shadows, scenic elements, makeup, costuming, lighting, video, projection, etc. are </w:t>
      </w:r>
      <w:r w:rsidR="00905090" w:rsidRPr="00905090">
        <w:rPr>
          <w:rFonts w:ascii="Source Sans Pro" w:hAnsi="Source Sans Pro" w:cs="Arial"/>
          <w:sz w:val="24"/>
        </w:rPr>
        <w:t>perceived</w:t>
      </w:r>
      <w:r w:rsidRPr="001B2CF8">
        <w:rPr>
          <w:rFonts w:ascii="Source Sans Pro" w:hAnsi="Source Sans Pro" w:cs="Arial"/>
          <w:sz w:val="24"/>
        </w:rPr>
        <w:t xml:space="preserve"> by a live audience.</w:t>
      </w:r>
    </w:p>
    <w:p w14:paraId="5A73C373"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7.12.8</w:t>
      </w:r>
      <w:r w:rsidRPr="001B2CF8">
        <w:rPr>
          <w:rFonts w:ascii="Source Sans Pro" w:hAnsi="Source Sans Pro" w:cs="Arial"/>
          <w:sz w:val="24"/>
        </w:rPr>
        <w:tab/>
        <w:t>Interpret the elements of a simple light plot.</w:t>
      </w:r>
    </w:p>
    <w:p w14:paraId="261DED2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7.12.9</w:t>
      </w:r>
      <w:r w:rsidRPr="001B2CF8">
        <w:rPr>
          <w:rFonts w:ascii="Source Sans Pro" w:hAnsi="Source Sans Pro" w:cs="Arial"/>
          <w:sz w:val="24"/>
        </w:rPr>
        <w:tab/>
        <w:t>Execute a lighting design.</w:t>
      </w:r>
    </w:p>
    <w:p w14:paraId="651F5A2A"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7.12.10</w:t>
      </w:r>
      <w:r w:rsidRPr="001B2CF8">
        <w:rPr>
          <w:rFonts w:ascii="Source Sans Pro" w:hAnsi="Source Sans Pro" w:cs="Arial"/>
          <w:sz w:val="24"/>
        </w:rPr>
        <w:tab/>
        <w:t xml:space="preserve">Identify and describe the various positions of a running crew (e.g. deck electrician, scenic running crew, rail operator, props master, wardrobe manager, costuming crew, etc.). </w:t>
      </w:r>
    </w:p>
    <w:p w14:paraId="7ED2E029"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7.12.11</w:t>
      </w:r>
      <w:r w:rsidRPr="001B2CF8">
        <w:rPr>
          <w:rFonts w:ascii="Source Sans Pro" w:hAnsi="Source Sans Pro" w:cs="Arial"/>
          <w:sz w:val="24"/>
        </w:rPr>
        <w:tab/>
        <w:t>Identify and describe the tools used in the scene shop and classify them by purpose (</w:t>
      </w:r>
      <w:proofErr w:type="spellStart"/>
      <w:r w:rsidRPr="00905090">
        <w:rPr>
          <w:rFonts w:ascii="Source Sans Pro" w:hAnsi="Source Sans Pro" w:cs="Arial"/>
          <w:sz w:val="24"/>
        </w:rPr>
        <w:t>eg.</w:t>
      </w:r>
      <w:proofErr w:type="spellEnd"/>
      <w:r w:rsidRPr="001B2CF8">
        <w:rPr>
          <w:rFonts w:ascii="Source Sans Pro" w:hAnsi="Source Sans Pro" w:cs="Arial"/>
          <w:sz w:val="24"/>
        </w:rPr>
        <w:t xml:space="preserve"> marking, cutting, boring, drilling, shaping, securing, clapping, etc.).</w:t>
      </w:r>
    </w:p>
    <w:p w14:paraId="7AEE7C1A"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7.12.12</w:t>
      </w:r>
      <w:r w:rsidRPr="001B2CF8">
        <w:rPr>
          <w:rFonts w:ascii="Source Sans Pro" w:hAnsi="Source Sans Pro" w:cs="Arial"/>
          <w:sz w:val="24"/>
        </w:rPr>
        <w:tab/>
        <w:t>Build basic theatrical scenic items (flats, platforms, stairs, molding, etc.).</w:t>
      </w:r>
    </w:p>
    <w:p w14:paraId="2A1BF159"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7.12.13</w:t>
      </w:r>
      <w:r w:rsidRPr="001B2CF8">
        <w:rPr>
          <w:rFonts w:ascii="Source Sans Pro" w:hAnsi="Source Sans Pro" w:cs="Arial"/>
          <w:sz w:val="24"/>
        </w:rPr>
        <w:tab/>
        <w:t xml:space="preserve">Organize and track materials and props through the course </w:t>
      </w:r>
      <w:r w:rsidRPr="00491406">
        <w:rPr>
          <w:rFonts w:ascii="Source Sans Pro" w:hAnsi="Source Sans Pro" w:cs="Arial"/>
          <w:sz w:val="24"/>
        </w:rPr>
        <w:t>of a production</w:t>
      </w:r>
      <w:r w:rsidRPr="001B2CF8">
        <w:rPr>
          <w:rFonts w:ascii="Source Sans Pro" w:hAnsi="Source Sans Pro" w:cs="Arial"/>
          <w:sz w:val="24"/>
        </w:rPr>
        <w:t>.</w:t>
      </w:r>
    </w:p>
    <w:p w14:paraId="0D06BF92"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7.12.14</w:t>
      </w:r>
      <w:r w:rsidRPr="001B2CF8">
        <w:rPr>
          <w:rFonts w:ascii="Source Sans Pro" w:hAnsi="Source Sans Pro" w:cs="Arial"/>
          <w:sz w:val="24"/>
        </w:rPr>
        <w:tab/>
        <w:t xml:space="preserve">Identify types of rigging systems used in theatrical spaces. </w:t>
      </w:r>
    </w:p>
    <w:p w14:paraId="3415D699" w14:textId="02F4A7F0" w:rsidR="001277F2" w:rsidRDefault="001B2CF8" w:rsidP="001B2CF8">
      <w:pPr>
        <w:ind w:left="900" w:hanging="900"/>
        <w:rPr>
          <w:rFonts w:ascii="Source Sans Pro" w:hAnsi="Source Sans Pro" w:cs="Arial"/>
          <w:sz w:val="24"/>
        </w:rPr>
      </w:pPr>
      <w:r w:rsidRPr="001B2CF8">
        <w:rPr>
          <w:rFonts w:ascii="Source Sans Pro" w:hAnsi="Source Sans Pro" w:cs="Arial"/>
          <w:sz w:val="24"/>
        </w:rPr>
        <w:t>7.12.15</w:t>
      </w:r>
      <w:r w:rsidRPr="001B2CF8">
        <w:rPr>
          <w:rFonts w:ascii="Source Sans Pro" w:hAnsi="Source Sans Pro" w:cs="Arial"/>
          <w:sz w:val="24"/>
        </w:rPr>
        <w:tab/>
        <w:t>Identify theatrical lighting fixtures and equipment.</w:t>
      </w:r>
      <w:r>
        <w:rPr>
          <w:rFonts w:ascii="Source Sans Pro" w:hAnsi="Source Sans Pro" w:cs="Arial"/>
          <w:sz w:val="24"/>
        </w:rPr>
        <w:br/>
      </w:r>
    </w:p>
    <w:p w14:paraId="5133002E" w14:textId="5B2C43A5"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13</w:t>
      </w:r>
      <w:r w:rsidRPr="00A101F7">
        <w:rPr>
          <w:rFonts w:ascii="Source Sans Pro" w:hAnsi="Source Sans Pro" w:cs="Arial"/>
          <w:b/>
          <w:bCs/>
          <w:sz w:val="24"/>
        </w:rPr>
        <w:t xml:space="preserve">. </w:t>
      </w:r>
      <w:r w:rsidRPr="00A101F7">
        <w:rPr>
          <w:rFonts w:ascii="Source Sans Pro" w:hAnsi="Source Sans Pro" w:cs="Arial"/>
          <w:b/>
          <w:bCs/>
          <w:sz w:val="24"/>
        </w:rPr>
        <w:tab/>
      </w:r>
      <w:r w:rsidR="00223DE0" w:rsidRPr="00223DE0">
        <w:rPr>
          <w:rFonts w:ascii="Source Sans Pro" w:hAnsi="Source Sans Pro" w:cs="Arial"/>
          <w:b/>
          <w:bCs/>
          <w:sz w:val="24"/>
        </w:rPr>
        <w:t>Costuming</w:t>
      </w:r>
      <w:r>
        <w:rPr>
          <w:rFonts w:ascii="Source Sans Pro" w:hAnsi="Source Sans Pro" w:cs="Arial"/>
          <w:b/>
          <w:bCs/>
          <w:sz w:val="24"/>
        </w:rPr>
        <w:tab/>
      </w:r>
    </w:p>
    <w:p w14:paraId="2C9AB3FD" w14:textId="235F1EC6" w:rsidR="00621F39" w:rsidRPr="004371AA" w:rsidRDefault="00CC7EAA" w:rsidP="00621F39">
      <w:pPr>
        <w:ind w:left="2160"/>
        <w:rPr>
          <w:rFonts w:ascii="Source Sans Pro" w:hAnsi="Source Sans Pro" w:cs="Arial"/>
          <w:sz w:val="24"/>
        </w:rPr>
      </w:pPr>
      <w:r w:rsidRPr="00CC7EAA">
        <w:rPr>
          <w:rFonts w:ascii="Source Sans Pro" w:hAnsi="Source Sans Pro" w:cs="Arial"/>
          <w:sz w:val="24"/>
        </w:rPr>
        <w:t>Create and apply wardrobe, hair style, and makeup for a performance.</w:t>
      </w:r>
    </w:p>
    <w:p w14:paraId="5E4F60AE" w14:textId="326AF35F" w:rsidR="00CC7EAA" w:rsidRPr="00873D4E" w:rsidRDefault="00621F39" w:rsidP="00873D4E">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63CD1FF"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7.13.2</w:t>
      </w:r>
      <w:r w:rsidRPr="00CC7EAA">
        <w:rPr>
          <w:rFonts w:ascii="Source Sans Pro" w:hAnsi="Source Sans Pro" w:cs="Arial"/>
          <w:sz w:val="24"/>
        </w:rPr>
        <w:tab/>
        <w:t>Create renderings to illustrate design choices based on a script analysis or production plan.</w:t>
      </w:r>
    </w:p>
    <w:p w14:paraId="640F77D0"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7.13.6</w:t>
      </w:r>
      <w:r w:rsidRPr="00CC7EAA">
        <w:rPr>
          <w:rFonts w:ascii="Source Sans Pro" w:hAnsi="Source Sans Pro" w:cs="Arial"/>
          <w:sz w:val="24"/>
        </w:rPr>
        <w:tab/>
        <w:t>Compare and contrast the various methods of acquiring costuming within the confines of a budget.</w:t>
      </w:r>
    </w:p>
    <w:p w14:paraId="43D4AE64" w14:textId="4F609017" w:rsidR="00621F39" w:rsidRDefault="00CC7EAA" w:rsidP="00CC7EAA">
      <w:pPr>
        <w:ind w:left="900" w:hanging="900"/>
        <w:rPr>
          <w:rFonts w:ascii="Source Sans Pro" w:hAnsi="Source Sans Pro" w:cs="Arial"/>
          <w:sz w:val="24"/>
        </w:rPr>
      </w:pPr>
      <w:r w:rsidRPr="00CC7EAA">
        <w:rPr>
          <w:rFonts w:ascii="Source Sans Pro" w:hAnsi="Source Sans Pro" w:cs="Arial"/>
          <w:sz w:val="24"/>
        </w:rPr>
        <w:t>7.13.10</w:t>
      </w:r>
      <w:r w:rsidRPr="00CC7EAA">
        <w:rPr>
          <w:rFonts w:ascii="Source Sans Pro" w:hAnsi="Source Sans Pro" w:cs="Arial"/>
          <w:sz w:val="24"/>
        </w:rPr>
        <w:tab/>
        <w:t>Describe the relationship among costume, scenic, lighting, video, and sound designers.</w:t>
      </w:r>
      <w:r>
        <w:rPr>
          <w:rFonts w:ascii="Source Sans Pro" w:hAnsi="Source Sans Pro" w:cs="Arial"/>
          <w:sz w:val="24"/>
        </w:rPr>
        <w:br/>
      </w:r>
    </w:p>
    <w:p w14:paraId="127084A4" w14:textId="77777777" w:rsidR="00715F3F" w:rsidRDefault="00715F3F">
      <w:pPr>
        <w:rPr>
          <w:rFonts w:ascii="Source Sans Pro" w:hAnsi="Source Sans Pro" w:cs="Arial"/>
          <w:b/>
          <w:sz w:val="24"/>
        </w:rPr>
      </w:pPr>
      <w:r>
        <w:rPr>
          <w:rFonts w:ascii="Source Sans Pro" w:hAnsi="Source Sans Pro" w:cs="Arial"/>
          <w:b/>
          <w:sz w:val="24"/>
        </w:rPr>
        <w:br w:type="page"/>
      </w:r>
    </w:p>
    <w:p w14:paraId="7921EF5C" w14:textId="3AC77F6E"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688CA8F9" w:rsidR="00873D4E" w:rsidRPr="00A101F7" w:rsidRDefault="006D747C" w:rsidP="00873D4E">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0CD9FD12" w14:textId="46E70C3D"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873D4E">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2383"/>
    <w:rsid w:val="00241E96"/>
    <w:rsid w:val="00247215"/>
    <w:rsid w:val="0024734C"/>
    <w:rsid w:val="00247C67"/>
    <w:rsid w:val="002538D0"/>
    <w:rsid w:val="00256B68"/>
    <w:rsid w:val="0025793E"/>
    <w:rsid w:val="00267CFA"/>
    <w:rsid w:val="002746E7"/>
    <w:rsid w:val="00281271"/>
    <w:rsid w:val="002818FF"/>
    <w:rsid w:val="00281F16"/>
    <w:rsid w:val="002845D7"/>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5CFE"/>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1C23"/>
    <w:rsid w:val="004B2102"/>
    <w:rsid w:val="004B2BEA"/>
    <w:rsid w:val="004B6CFE"/>
    <w:rsid w:val="004B7B77"/>
    <w:rsid w:val="004C2ABE"/>
    <w:rsid w:val="004C500F"/>
    <w:rsid w:val="004C6213"/>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57D02"/>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3D68"/>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3D4E"/>
    <w:rsid w:val="0087596E"/>
    <w:rsid w:val="00876DD1"/>
    <w:rsid w:val="00885158"/>
    <w:rsid w:val="00891137"/>
    <w:rsid w:val="00892E11"/>
    <w:rsid w:val="008B438B"/>
    <w:rsid w:val="008C3748"/>
    <w:rsid w:val="008C43BB"/>
    <w:rsid w:val="008D396B"/>
    <w:rsid w:val="008D7E0F"/>
    <w:rsid w:val="008F249A"/>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0CF"/>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16</TotalTime>
  <Pages>9</Pages>
  <Words>2040</Words>
  <Characters>13390</Characters>
  <Application>Microsoft Office Word</Application>
  <DocSecurity>0</DocSecurity>
  <Lines>111</Lines>
  <Paragraphs>30</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15400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9</cp:revision>
  <cp:lastPrinted>2023-10-23T19:03:00Z</cp:lastPrinted>
  <dcterms:created xsi:type="dcterms:W3CDTF">2024-08-08T17:36:00Z</dcterms:created>
  <dcterms:modified xsi:type="dcterms:W3CDTF">2024-08-08T18:10:00Z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