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F745A0" w14:textId="77777777" w:rsidR="002445FF" w:rsidRPr="00CF690B" w:rsidRDefault="002445FF" w:rsidP="002445FF">
      <w:pPr>
        <w:pStyle w:val="Heading2"/>
        <w:jc w:val="center"/>
        <w:rPr>
          <w:color w:val="002060"/>
        </w:rPr>
      </w:pPr>
      <w:r w:rsidRPr="00CF690B">
        <w:rPr>
          <w:color w:val="002060"/>
        </w:rPr>
        <w:t>Business and Administrative Services Career Field</w:t>
      </w:r>
    </w:p>
    <w:p w14:paraId="3836E677" w14:textId="5C05893F" w:rsidR="002445FF" w:rsidRDefault="002A47C4" w:rsidP="002445FF">
      <w:pPr>
        <w:pStyle w:val="Heading2"/>
        <w:jc w:val="center"/>
        <w:rPr>
          <w:color w:val="002060"/>
        </w:rPr>
      </w:pPr>
      <w:r>
        <w:rPr>
          <w:color w:val="002060"/>
        </w:rPr>
        <w:t>Marketing Principles</w:t>
      </w:r>
    </w:p>
    <w:p w14:paraId="44C1F39F" w14:textId="42019DAC"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Subject Code: 14</w:t>
      </w:r>
      <w:r w:rsidR="002A47C4">
        <w:rPr>
          <w:rFonts w:ascii="Source Sans Pro" w:eastAsia="Times New Roman" w:hAnsi="Source Sans Pro" w:cs="Arial"/>
          <w:b/>
          <w:bCs/>
          <w:color w:val="000000"/>
          <w:sz w:val="28"/>
          <w:szCs w:val="21"/>
          <w:lang w:bidi="en-US"/>
        </w:rPr>
        <w:t>4000</w:t>
      </w:r>
    </w:p>
    <w:p w14:paraId="5FABF07A" w14:textId="77777777"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Outcome &amp; Competency Descriptions</w:t>
      </w:r>
    </w:p>
    <w:p w14:paraId="623570BA" w14:textId="77777777" w:rsidR="002445FF" w:rsidRPr="00CF690B" w:rsidRDefault="002445FF" w:rsidP="002445FF">
      <w:pPr>
        <w:jc w:val="center"/>
        <w:rPr>
          <w:rFonts w:ascii="Source Sans Pro" w:eastAsia="Times New Roman" w:hAnsi="Source Sans Pro" w:cs="Arial"/>
          <w:b/>
          <w:bCs/>
          <w:color w:val="000000"/>
          <w:sz w:val="28"/>
          <w:szCs w:val="21"/>
          <w:lang w:bidi="en-US"/>
        </w:rPr>
      </w:pPr>
    </w:p>
    <w:p w14:paraId="37328BCD" w14:textId="77777777" w:rsidR="002445FF" w:rsidRDefault="002445FF" w:rsidP="006252FB">
      <w:pPr>
        <w:pStyle w:val="NoSpacing"/>
        <w:rPr>
          <w:b/>
          <w:bCs/>
        </w:rPr>
      </w:pPr>
      <w:r w:rsidRPr="006252FB">
        <w:rPr>
          <w:b/>
          <w:bCs/>
          <w:lang w:bidi="en-US"/>
        </w:rPr>
        <w:t>Course Description:</w:t>
      </w:r>
      <w:r w:rsidRPr="006252FB">
        <w:rPr>
          <w:b/>
          <w:bCs/>
        </w:rPr>
        <w:t xml:space="preserve"> </w:t>
      </w:r>
    </w:p>
    <w:p w14:paraId="79088360" w14:textId="77777777" w:rsidR="00AC1754" w:rsidRPr="00BC4D70" w:rsidRDefault="00AC1754" w:rsidP="00AC1754">
      <w:pPr>
        <w:pStyle w:val="NoSpacing"/>
        <w:rPr>
          <w:rFonts w:eastAsia="Times New Roman"/>
          <w:b/>
          <w:bCs/>
        </w:rPr>
      </w:pPr>
      <w:r w:rsidRPr="00BC4D70">
        <w:t xml:space="preserve">Marketing Principles is the recommended second course in the Marketing pathway. Learners will develop fundamental skills and knowledge of the marketing functions, including marketing communications, marketing research, pricing, selling and branding. This course also includes learning outcomes in product and service development and social media communications. </w:t>
      </w:r>
    </w:p>
    <w:p w14:paraId="6EF19F16" w14:textId="77777777" w:rsidR="002445FF" w:rsidRDefault="002445FF" w:rsidP="002445FF">
      <w:pPr>
        <w:pStyle w:val="NoSpacing"/>
      </w:pPr>
    </w:p>
    <w:p w14:paraId="39520EAA" w14:textId="77777777" w:rsidR="002445FF" w:rsidRPr="00904DC4" w:rsidRDefault="002445FF" w:rsidP="002445FF">
      <w:pPr>
        <w:pStyle w:val="NoSpacing"/>
        <w:rPr>
          <w:rFonts w:cstheme="minorHAnsi"/>
          <w:b/>
          <w:bCs/>
          <w:color w:val="002060"/>
        </w:rPr>
      </w:pPr>
      <w:r w:rsidRPr="002445FF">
        <w:rPr>
          <w:rFonts w:cstheme="minorHAnsi"/>
          <w:b/>
          <w:bCs/>
          <w:color w:val="002060"/>
        </w:rPr>
        <w:t xml:space="preserve">Strand 1. </w:t>
      </w:r>
      <w:r w:rsidRPr="002445FF">
        <w:rPr>
          <w:rFonts w:cstheme="minorHAnsi"/>
          <w:b/>
          <w:bCs/>
          <w:color w:val="002060"/>
        </w:rPr>
        <w:tab/>
      </w:r>
      <w:r w:rsidRPr="002445FF">
        <w:rPr>
          <w:rFonts w:cstheme="minorHAnsi"/>
          <w:b/>
          <w:bCs/>
          <w:color w:val="002060"/>
        </w:rPr>
        <w:tab/>
      </w:r>
      <w:r w:rsidRPr="00904DC4">
        <w:rPr>
          <w:rFonts w:cstheme="minorHAnsi"/>
          <w:b/>
          <w:bCs/>
          <w:color w:val="002060"/>
        </w:rPr>
        <w:t>Business Operations/21st Century Skills</w:t>
      </w:r>
    </w:p>
    <w:p w14:paraId="5DF53F2F" w14:textId="77777777" w:rsidR="00A632BF" w:rsidRPr="002445FF" w:rsidRDefault="00A632BF" w:rsidP="00A632BF">
      <w:pPr>
        <w:pStyle w:val="NoSpacing"/>
        <w:ind w:left="2160"/>
        <w:rPr>
          <w:b/>
          <w:bCs/>
          <w:strike/>
        </w:rPr>
      </w:pPr>
      <w:r w:rsidRPr="002445FF">
        <w:rPr>
          <w:bCs/>
        </w:rPr>
        <w:t xml:space="preserve">Learners apply principles of economics, business management, marketing and employability in an entrepreneur, manager and employee role to the leadership, planning, developing and </w:t>
      </w:r>
      <w:proofErr w:type="gramStart"/>
      <w:r w:rsidRPr="002445FF">
        <w:rPr>
          <w:bCs/>
        </w:rPr>
        <w:t>analyzing of</w:t>
      </w:r>
      <w:proofErr w:type="gramEnd"/>
      <w:r w:rsidRPr="002445FF">
        <w:rPr>
          <w:bCs/>
        </w:rPr>
        <w:t xml:space="preserve"> business enterprises related to the career field.</w:t>
      </w:r>
    </w:p>
    <w:p w14:paraId="5F735DCC" w14:textId="77777777" w:rsidR="000121F6" w:rsidRPr="00904DC4" w:rsidRDefault="000121F6" w:rsidP="0031657F">
      <w:pPr>
        <w:spacing w:after="120"/>
        <w:ind w:left="2160"/>
        <w:outlineLvl w:val="0"/>
        <w:rPr>
          <w:rFonts w:ascii="Source Sans Pro" w:hAnsi="Source Sans Pro" w:cs="Arial"/>
          <w:sz w:val="24"/>
        </w:rPr>
      </w:pPr>
    </w:p>
    <w:p w14:paraId="7F60A62A" w14:textId="787A7FCB" w:rsidR="00B0685C" w:rsidRPr="00AD3EB6" w:rsidRDefault="00B0685C" w:rsidP="00AD3EB6">
      <w:pPr>
        <w:pStyle w:val="NoSpacing"/>
        <w:rPr>
          <w:b/>
          <w:bCs/>
        </w:rPr>
      </w:pPr>
      <w:r w:rsidRPr="00AD3EB6">
        <w:rPr>
          <w:b/>
          <w:bCs/>
        </w:rPr>
        <w:t>Outcome</w:t>
      </w:r>
      <w:r w:rsidR="00AD3EB6">
        <w:rPr>
          <w:b/>
          <w:bCs/>
        </w:rPr>
        <w:t>:</w:t>
      </w:r>
      <w:r w:rsidRPr="00AD3EB6">
        <w:rPr>
          <w:b/>
          <w:bCs/>
        </w:rPr>
        <w:t xml:space="preserve"> 1.1</w:t>
      </w:r>
      <w:r w:rsidR="00AD3EB6">
        <w:rPr>
          <w:b/>
          <w:bCs/>
        </w:rPr>
        <w:t>.</w:t>
      </w:r>
      <w:r w:rsidRPr="00AD3EB6">
        <w:rPr>
          <w:b/>
          <w:bCs/>
        </w:rPr>
        <w:tab/>
        <w:t>Employability Skills</w:t>
      </w:r>
    </w:p>
    <w:p w14:paraId="39D3A048" w14:textId="77777777" w:rsidR="00B0685C" w:rsidRDefault="00B0685C" w:rsidP="00AD3EB6">
      <w:pPr>
        <w:pStyle w:val="NoSpacing"/>
        <w:ind w:left="2160"/>
      </w:pPr>
      <w:r w:rsidRPr="00AD3EB6">
        <w:t>Develop career awareness and employability skills (e.g., face</w:t>
      </w:r>
      <w:r w:rsidRPr="00AD3EB6">
        <w:rPr>
          <w:rFonts w:ascii="Cambria Math" w:hAnsi="Cambria Math" w:cs="Cambria Math"/>
        </w:rPr>
        <w:t>‐</w:t>
      </w:r>
      <w:r w:rsidRPr="00AD3EB6">
        <w:t>to</w:t>
      </w:r>
      <w:r w:rsidRPr="00AD3EB6">
        <w:rPr>
          <w:rFonts w:ascii="Cambria Math" w:hAnsi="Cambria Math" w:cs="Cambria Math"/>
        </w:rPr>
        <w:t>‐</w:t>
      </w:r>
      <w:r w:rsidRPr="00AD3EB6">
        <w:t>face, online) needed for gaining and maintaining employment in diverse business settings.</w:t>
      </w:r>
    </w:p>
    <w:p w14:paraId="3203D1E5" w14:textId="77777777" w:rsidR="00AD3EB6" w:rsidRPr="00AD3EB6" w:rsidRDefault="00AD3EB6" w:rsidP="00AD3EB6">
      <w:pPr>
        <w:pStyle w:val="NoSpacing"/>
        <w:ind w:left="2160"/>
      </w:pPr>
    </w:p>
    <w:p w14:paraId="06B8A9ED" w14:textId="77777777" w:rsidR="00B0685C" w:rsidRPr="00AD3EB6" w:rsidRDefault="00B0685C" w:rsidP="00AD3EB6">
      <w:pPr>
        <w:pStyle w:val="NoSpacing"/>
        <w:rPr>
          <w:b/>
          <w:bCs/>
        </w:rPr>
      </w:pPr>
      <w:proofErr w:type="gramStart"/>
      <w:r w:rsidRPr="00AD3EB6">
        <w:rPr>
          <w:b/>
          <w:bCs/>
        </w:rPr>
        <w:t>Competencies</w:t>
      </w:r>
      <w:proofErr w:type="gramEnd"/>
    </w:p>
    <w:p w14:paraId="755B8C50" w14:textId="579805AC" w:rsidR="00B0685C" w:rsidRPr="00AD3EB6" w:rsidRDefault="00B0685C" w:rsidP="00AD3EB6">
      <w:pPr>
        <w:pStyle w:val="NoSpacing"/>
        <w:ind w:left="720" w:hanging="720"/>
      </w:pPr>
      <w:r w:rsidRPr="00AD3EB6">
        <w:t>1.1.2</w:t>
      </w:r>
      <w:r w:rsidR="00AD3EB6">
        <w:t>.</w:t>
      </w:r>
      <w:r w:rsidRPr="00AD3EB6">
        <w:tab/>
        <w:t>Identify the scope of career opportunities and the requirements for education, training, certification, licensure, and experience.</w:t>
      </w:r>
    </w:p>
    <w:p w14:paraId="5422C123" w14:textId="7E1E7C42" w:rsidR="00B0685C" w:rsidRDefault="00B0685C" w:rsidP="00AD3EB6">
      <w:pPr>
        <w:pStyle w:val="NoSpacing"/>
        <w:ind w:left="720" w:hanging="720"/>
      </w:pPr>
      <w:r w:rsidRPr="00AD3EB6">
        <w:t>1.1.3</w:t>
      </w:r>
      <w:r w:rsidR="00AD3EB6">
        <w:t>.</w:t>
      </w:r>
      <w:r w:rsidRPr="00AD3EB6">
        <w:tab/>
        <w:t xml:space="preserve">Develop a career plan that reflects career interests, pathways, and secondary and </w:t>
      </w:r>
      <w:proofErr w:type="gramStart"/>
      <w:r w:rsidRPr="00AD3EB6">
        <w:t>postsecondary</w:t>
      </w:r>
      <w:proofErr w:type="gramEnd"/>
      <w:r w:rsidRPr="00AD3EB6">
        <w:t xml:space="preserve"> options.</w:t>
      </w:r>
    </w:p>
    <w:p w14:paraId="657B3214" w14:textId="77777777" w:rsidR="00AD3EB6" w:rsidRPr="00AD3EB6" w:rsidRDefault="00AD3EB6" w:rsidP="00AD3EB6">
      <w:pPr>
        <w:pStyle w:val="NoSpacing"/>
        <w:ind w:left="720" w:hanging="720"/>
      </w:pPr>
    </w:p>
    <w:p w14:paraId="54584118" w14:textId="51DED194" w:rsidR="00B0685C" w:rsidRPr="00AD3EB6" w:rsidRDefault="00B0685C" w:rsidP="00AD3EB6">
      <w:pPr>
        <w:pStyle w:val="NoSpacing"/>
        <w:rPr>
          <w:b/>
          <w:bCs/>
        </w:rPr>
      </w:pPr>
      <w:r w:rsidRPr="00AD3EB6">
        <w:rPr>
          <w:b/>
          <w:bCs/>
        </w:rPr>
        <w:t>Outcome</w:t>
      </w:r>
      <w:r w:rsidR="00AD3EB6">
        <w:rPr>
          <w:b/>
          <w:bCs/>
        </w:rPr>
        <w:t>:</w:t>
      </w:r>
      <w:r w:rsidRPr="00AD3EB6">
        <w:rPr>
          <w:b/>
          <w:bCs/>
        </w:rPr>
        <w:t xml:space="preserve"> 1.2</w:t>
      </w:r>
      <w:r w:rsidR="00AD3EB6">
        <w:rPr>
          <w:b/>
          <w:bCs/>
        </w:rPr>
        <w:t>.</w:t>
      </w:r>
      <w:r w:rsidRPr="00AD3EB6">
        <w:rPr>
          <w:b/>
          <w:bCs/>
        </w:rPr>
        <w:tab/>
        <w:t>Leadership and Communications</w:t>
      </w:r>
    </w:p>
    <w:p w14:paraId="58C60657" w14:textId="77777777" w:rsidR="00B0685C" w:rsidRDefault="00B0685C" w:rsidP="00AD3EB6">
      <w:pPr>
        <w:pStyle w:val="NoSpacing"/>
        <w:ind w:left="2160"/>
      </w:pPr>
      <w:r w:rsidRPr="00AD3EB6">
        <w:t>Process, maintain, evaluate and disseminate information in a business. Develop leadership and team building to promote collaboration.</w:t>
      </w:r>
    </w:p>
    <w:p w14:paraId="601E3BE0" w14:textId="77777777" w:rsidR="00AD3EB6" w:rsidRPr="00AD3EB6" w:rsidRDefault="00AD3EB6" w:rsidP="00AD3EB6">
      <w:pPr>
        <w:pStyle w:val="NoSpacing"/>
        <w:ind w:left="2160"/>
      </w:pPr>
    </w:p>
    <w:p w14:paraId="3FEE2287" w14:textId="77777777" w:rsidR="00B0685C" w:rsidRPr="00AD3EB6" w:rsidRDefault="00B0685C" w:rsidP="00AD3EB6">
      <w:pPr>
        <w:pStyle w:val="NoSpacing"/>
        <w:rPr>
          <w:b/>
          <w:bCs/>
        </w:rPr>
      </w:pPr>
      <w:proofErr w:type="gramStart"/>
      <w:r w:rsidRPr="00AD3EB6">
        <w:rPr>
          <w:b/>
          <w:bCs/>
        </w:rPr>
        <w:t>Competencies</w:t>
      </w:r>
      <w:proofErr w:type="gramEnd"/>
    </w:p>
    <w:p w14:paraId="2DAF769A" w14:textId="02EBFBC9" w:rsidR="00B0685C" w:rsidRPr="00AD3EB6" w:rsidRDefault="00B0685C" w:rsidP="00AD3EB6">
      <w:pPr>
        <w:pStyle w:val="NoSpacing"/>
        <w:ind w:left="720" w:hanging="720"/>
      </w:pPr>
      <w:r w:rsidRPr="00AD3EB6">
        <w:t>1.2.3</w:t>
      </w:r>
      <w:r w:rsidR="00AD3EB6">
        <w:t>.</w:t>
      </w:r>
      <w:r w:rsidRPr="00AD3EB6">
        <w:tab/>
        <w:t>Identify and use verbal, nonverbal and active listening skills to communicate effectively.</w:t>
      </w:r>
    </w:p>
    <w:p w14:paraId="3F65B874" w14:textId="322707B7" w:rsidR="00B0685C" w:rsidRPr="00AD3EB6" w:rsidRDefault="00B0685C" w:rsidP="00AD3EB6">
      <w:pPr>
        <w:pStyle w:val="NoSpacing"/>
        <w:ind w:left="720" w:hanging="720"/>
      </w:pPr>
      <w:r w:rsidRPr="00AD3EB6">
        <w:t>1.2.5</w:t>
      </w:r>
      <w:r w:rsidR="00AD3EB6">
        <w:t>.</w:t>
      </w:r>
      <w:r w:rsidRPr="00AD3EB6">
        <w:tab/>
        <w:t>Communicate information (e.g., directions, ideas, vision, workplace expectations) for an intended audience and purpose.</w:t>
      </w:r>
    </w:p>
    <w:p w14:paraId="3C62110F" w14:textId="4EB07785" w:rsidR="00B0685C" w:rsidRPr="00AD3EB6" w:rsidRDefault="00B0685C" w:rsidP="00AD3EB6">
      <w:pPr>
        <w:pStyle w:val="NoSpacing"/>
      </w:pPr>
      <w:r w:rsidRPr="00AD3EB6">
        <w:t>1.2.6</w:t>
      </w:r>
      <w:r w:rsidR="00D8688E">
        <w:t>.</w:t>
      </w:r>
      <w:r w:rsidRPr="00AD3EB6">
        <w:tab/>
        <w:t>Use proper grammar and expression in all aspects of communication.</w:t>
      </w:r>
    </w:p>
    <w:p w14:paraId="19353AE7" w14:textId="62E5F8AA" w:rsidR="00B0685C" w:rsidRPr="00AD3EB6" w:rsidRDefault="00B0685C" w:rsidP="00D8688E">
      <w:pPr>
        <w:pStyle w:val="NoSpacing"/>
        <w:ind w:left="720" w:hanging="720"/>
      </w:pPr>
      <w:r w:rsidRPr="00AD3EB6">
        <w:t>1.2.10</w:t>
      </w:r>
      <w:r w:rsidR="00D8688E">
        <w:t>.</w:t>
      </w:r>
      <w:r w:rsidRPr="00AD3EB6">
        <w:tab/>
        <w:t>Use interpersonal skills to provide group leadership, promote collaboration, and work in a team.</w:t>
      </w:r>
    </w:p>
    <w:p w14:paraId="2A216A37" w14:textId="2B81794F" w:rsidR="00B0685C" w:rsidRPr="00AD3EB6" w:rsidRDefault="00B0685C" w:rsidP="00AD3EB6">
      <w:pPr>
        <w:pStyle w:val="NoSpacing"/>
      </w:pPr>
      <w:r w:rsidRPr="00AD3EB6">
        <w:t>1.2.13</w:t>
      </w:r>
      <w:r w:rsidR="00D8688E">
        <w:t>.</w:t>
      </w:r>
      <w:r w:rsidRPr="00AD3EB6">
        <w:tab/>
        <w:t>Identify stakeholders and solicit their opinions.</w:t>
      </w:r>
    </w:p>
    <w:p w14:paraId="5EF47F98" w14:textId="0BE1AA23" w:rsidR="00B0685C" w:rsidRPr="00D8688E" w:rsidRDefault="00B0685C" w:rsidP="00AD3EB6">
      <w:pPr>
        <w:pStyle w:val="NoSpacing"/>
        <w:rPr>
          <w:b/>
          <w:bCs/>
        </w:rPr>
      </w:pPr>
      <w:r w:rsidRPr="00D8688E">
        <w:rPr>
          <w:b/>
          <w:bCs/>
        </w:rPr>
        <w:lastRenderedPageBreak/>
        <w:t>Outcome</w:t>
      </w:r>
      <w:r w:rsidR="00D8688E">
        <w:rPr>
          <w:b/>
          <w:bCs/>
        </w:rPr>
        <w:t>:</w:t>
      </w:r>
      <w:r w:rsidRPr="00D8688E">
        <w:rPr>
          <w:b/>
          <w:bCs/>
        </w:rPr>
        <w:t xml:space="preserve"> 1.3</w:t>
      </w:r>
      <w:r w:rsidR="00D8688E">
        <w:rPr>
          <w:b/>
          <w:bCs/>
        </w:rPr>
        <w:t>.</w:t>
      </w:r>
      <w:r w:rsidRPr="00D8688E">
        <w:rPr>
          <w:b/>
          <w:bCs/>
        </w:rPr>
        <w:tab/>
        <w:t>Business Ethics and Law</w:t>
      </w:r>
    </w:p>
    <w:p w14:paraId="64CFCC39" w14:textId="77777777" w:rsidR="00B0685C" w:rsidRDefault="00B0685C" w:rsidP="00D8688E">
      <w:pPr>
        <w:pStyle w:val="NoSpacing"/>
        <w:ind w:left="2160"/>
      </w:pPr>
      <w:r w:rsidRPr="00AD3EB6">
        <w:t>Analyze how professional, ethical and legal behavior contributes to continuous improvement in organizational performance and regulatory compliance.</w:t>
      </w:r>
    </w:p>
    <w:p w14:paraId="61354D72" w14:textId="77777777" w:rsidR="00D8688E" w:rsidRPr="00AD3EB6" w:rsidRDefault="00D8688E" w:rsidP="00D8688E">
      <w:pPr>
        <w:pStyle w:val="NoSpacing"/>
        <w:ind w:left="2160"/>
      </w:pPr>
    </w:p>
    <w:p w14:paraId="12DA9707" w14:textId="77777777" w:rsidR="00B0685C" w:rsidRPr="00D8688E" w:rsidRDefault="00B0685C" w:rsidP="00AD3EB6">
      <w:pPr>
        <w:pStyle w:val="NoSpacing"/>
        <w:rPr>
          <w:b/>
          <w:bCs/>
        </w:rPr>
      </w:pPr>
      <w:proofErr w:type="gramStart"/>
      <w:r w:rsidRPr="00D8688E">
        <w:rPr>
          <w:b/>
          <w:bCs/>
        </w:rPr>
        <w:t>Competencies</w:t>
      </w:r>
      <w:proofErr w:type="gramEnd"/>
    </w:p>
    <w:p w14:paraId="66E0A5BB" w14:textId="54E8F13E" w:rsidR="00B0685C" w:rsidRPr="00AD3EB6" w:rsidRDefault="00B0685C" w:rsidP="00AD3EB6">
      <w:pPr>
        <w:pStyle w:val="NoSpacing"/>
      </w:pPr>
      <w:r w:rsidRPr="00AD3EB6">
        <w:t>1.3.4</w:t>
      </w:r>
      <w:r w:rsidR="00D8688E">
        <w:t>.</w:t>
      </w:r>
      <w:r w:rsidRPr="00AD3EB6">
        <w:tab/>
        <w:t>Identify how federal and state consumer protection laws affect products and services.</w:t>
      </w:r>
    </w:p>
    <w:p w14:paraId="5342EDFE" w14:textId="077BC7C5" w:rsidR="00B0685C" w:rsidRDefault="00B0685C" w:rsidP="00D8688E">
      <w:pPr>
        <w:pStyle w:val="NoSpacing"/>
        <w:ind w:left="720" w:hanging="720"/>
      </w:pPr>
      <w:r w:rsidRPr="00AD3EB6">
        <w:t>1.3.6</w:t>
      </w:r>
      <w:r w:rsidR="00D8688E">
        <w:t>.</w:t>
      </w:r>
      <w:r w:rsidRPr="00AD3EB6">
        <w:tab/>
        <w:t>Identify deceptive practices (e.g., bait and switch, identity theft, unlawful door-to-door sales, deceptive service estimates, fraudulent misrepresentations) and their overall impact on organizational performance.</w:t>
      </w:r>
    </w:p>
    <w:p w14:paraId="79852533" w14:textId="77777777" w:rsidR="00D8688E" w:rsidRPr="00AD3EB6" w:rsidRDefault="00D8688E" w:rsidP="00D8688E">
      <w:pPr>
        <w:pStyle w:val="NoSpacing"/>
        <w:ind w:left="720" w:hanging="720"/>
      </w:pPr>
    </w:p>
    <w:p w14:paraId="49B11B2A" w14:textId="57D6C266" w:rsidR="00B0685C" w:rsidRPr="00D8688E" w:rsidRDefault="00B0685C" w:rsidP="00AD3EB6">
      <w:pPr>
        <w:pStyle w:val="NoSpacing"/>
        <w:rPr>
          <w:b/>
          <w:bCs/>
        </w:rPr>
      </w:pPr>
      <w:r w:rsidRPr="00D8688E">
        <w:rPr>
          <w:b/>
          <w:bCs/>
        </w:rPr>
        <w:t>Outcome</w:t>
      </w:r>
      <w:r w:rsidR="00D8688E">
        <w:rPr>
          <w:b/>
          <w:bCs/>
        </w:rPr>
        <w:t xml:space="preserve">: </w:t>
      </w:r>
      <w:r w:rsidRPr="00D8688E">
        <w:rPr>
          <w:b/>
          <w:bCs/>
        </w:rPr>
        <w:t>1.4</w:t>
      </w:r>
      <w:r w:rsidR="00D8688E">
        <w:rPr>
          <w:b/>
          <w:bCs/>
        </w:rPr>
        <w:t>.</w:t>
      </w:r>
      <w:r w:rsidRPr="00D8688E">
        <w:rPr>
          <w:b/>
          <w:bCs/>
        </w:rPr>
        <w:tab/>
        <w:t>Knowledge Management and Information Technology</w:t>
      </w:r>
    </w:p>
    <w:p w14:paraId="2A6BF7B2" w14:textId="77777777" w:rsidR="00B0685C" w:rsidRDefault="00B0685C" w:rsidP="00D8688E">
      <w:pPr>
        <w:pStyle w:val="NoSpacing"/>
        <w:ind w:left="2160"/>
        <w:rPr>
          <w:color w:val="0D0D0D" w:themeColor="text1" w:themeTint="F2"/>
        </w:rPr>
      </w:pPr>
      <w:r w:rsidRPr="00AD3EB6">
        <w:rPr>
          <w:color w:val="0D0D0D" w:themeColor="text1" w:themeTint="F2"/>
        </w:rPr>
        <w:t>Demonstrate current and emerging strategies and technologies used to collect, analyze, record and share information in business operations.</w:t>
      </w:r>
    </w:p>
    <w:p w14:paraId="06B95CD0" w14:textId="77777777" w:rsidR="00D8688E" w:rsidRPr="00AD3EB6" w:rsidRDefault="00D8688E" w:rsidP="00D8688E">
      <w:pPr>
        <w:pStyle w:val="NoSpacing"/>
        <w:ind w:left="2160"/>
        <w:rPr>
          <w:color w:val="0D0D0D" w:themeColor="text1" w:themeTint="F2"/>
        </w:rPr>
      </w:pPr>
    </w:p>
    <w:p w14:paraId="67F204D5" w14:textId="29F1F395" w:rsidR="00D8688E" w:rsidRPr="00D8688E" w:rsidRDefault="00B0685C" w:rsidP="00AD3EB6">
      <w:pPr>
        <w:pStyle w:val="NoSpacing"/>
        <w:rPr>
          <w:b/>
          <w:bCs/>
        </w:rPr>
      </w:pPr>
      <w:proofErr w:type="gramStart"/>
      <w:r w:rsidRPr="00D8688E">
        <w:rPr>
          <w:b/>
          <w:bCs/>
        </w:rPr>
        <w:t>Competencies</w:t>
      </w:r>
      <w:proofErr w:type="gramEnd"/>
    </w:p>
    <w:p w14:paraId="20A88442" w14:textId="102A3F34" w:rsidR="00B0685C" w:rsidRDefault="00B0685C" w:rsidP="00D8688E">
      <w:pPr>
        <w:pStyle w:val="NoSpacing"/>
        <w:ind w:left="720" w:hanging="720"/>
      </w:pPr>
      <w:r w:rsidRPr="00AD3EB6">
        <w:t>1.4.2</w:t>
      </w:r>
      <w:r w:rsidR="00D8688E">
        <w:t>.</w:t>
      </w:r>
      <w:r w:rsidRPr="00AD3EB6">
        <w:tab/>
        <w:t>Select and use software applications to locate, record, analyze and present information (e.g., word processing, electronic mail, spreadsheet, databases, presentation, Internet search engines).</w:t>
      </w:r>
    </w:p>
    <w:p w14:paraId="1607AB90" w14:textId="77777777" w:rsidR="00D8688E" w:rsidRDefault="00D8688E" w:rsidP="00D8688E">
      <w:pPr>
        <w:pStyle w:val="NoSpacing"/>
        <w:ind w:left="720" w:hanging="720"/>
      </w:pPr>
    </w:p>
    <w:p w14:paraId="742A1B43" w14:textId="7FB15EF2" w:rsidR="00D8688E" w:rsidRPr="00904DC4" w:rsidRDefault="00D8688E" w:rsidP="00D8688E">
      <w:pPr>
        <w:pStyle w:val="NoSpacing"/>
        <w:rPr>
          <w:rFonts w:cstheme="minorHAnsi"/>
          <w:b/>
          <w:bCs/>
          <w:color w:val="002060"/>
        </w:rPr>
      </w:pPr>
      <w:r w:rsidRPr="002445FF">
        <w:rPr>
          <w:rFonts w:cstheme="minorHAnsi"/>
          <w:b/>
          <w:bCs/>
          <w:color w:val="002060"/>
        </w:rPr>
        <w:t xml:space="preserve">Strand </w:t>
      </w:r>
      <w:r>
        <w:rPr>
          <w:rFonts w:cstheme="minorHAnsi"/>
          <w:b/>
          <w:bCs/>
          <w:color w:val="002060"/>
        </w:rPr>
        <w:t>2</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sidRPr="00904DC4">
        <w:rPr>
          <w:rFonts w:cstheme="minorHAnsi"/>
          <w:b/>
          <w:bCs/>
          <w:color w:val="002060"/>
        </w:rPr>
        <w:t xml:space="preserve">Business </w:t>
      </w:r>
      <w:r>
        <w:rPr>
          <w:rFonts w:cstheme="minorHAnsi"/>
          <w:b/>
          <w:bCs/>
          <w:color w:val="002060"/>
        </w:rPr>
        <w:t>Foundations</w:t>
      </w:r>
    </w:p>
    <w:p w14:paraId="3FB9D7BC" w14:textId="62BE0412" w:rsidR="00B0685C" w:rsidRDefault="00D8688E" w:rsidP="00D8688E">
      <w:pPr>
        <w:pStyle w:val="NoSpacing"/>
        <w:ind w:left="2160"/>
        <w:rPr>
          <w:color w:val="0D0D0D" w:themeColor="text1" w:themeTint="F2"/>
        </w:rPr>
      </w:pPr>
      <w:r w:rsidRPr="002445FF">
        <w:rPr>
          <w:bCs/>
        </w:rPr>
        <w:t>Learn</w:t>
      </w:r>
      <w:r>
        <w:rPr>
          <w:bCs/>
        </w:rPr>
        <w:t xml:space="preserve">ers </w:t>
      </w:r>
      <w:r w:rsidR="00B0685C" w:rsidRPr="00AD3EB6">
        <w:rPr>
          <w:color w:val="0D0D0D" w:themeColor="text1" w:themeTint="F2"/>
        </w:rPr>
        <w:t>acquire foundational knowledge of business activities supported by economic principles, business processes and global business considerations.</w:t>
      </w:r>
    </w:p>
    <w:p w14:paraId="0F5193E3" w14:textId="77777777" w:rsidR="00D8688E" w:rsidRPr="00D8688E" w:rsidRDefault="00D8688E" w:rsidP="00D8688E">
      <w:pPr>
        <w:pStyle w:val="NoSpacing"/>
        <w:ind w:left="2160"/>
      </w:pPr>
    </w:p>
    <w:p w14:paraId="579615F8" w14:textId="4B184E41" w:rsidR="00B0685C" w:rsidRPr="00D8688E" w:rsidRDefault="00B0685C" w:rsidP="00AD3EB6">
      <w:pPr>
        <w:pStyle w:val="NoSpacing"/>
        <w:rPr>
          <w:b/>
          <w:bCs/>
        </w:rPr>
      </w:pPr>
      <w:r w:rsidRPr="00D8688E">
        <w:rPr>
          <w:b/>
          <w:bCs/>
        </w:rPr>
        <w:t>Outcome</w:t>
      </w:r>
      <w:r w:rsidR="00D8688E">
        <w:rPr>
          <w:b/>
          <w:bCs/>
        </w:rPr>
        <w:t>:</w:t>
      </w:r>
      <w:r w:rsidRPr="00D8688E">
        <w:rPr>
          <w:b/>
          <w:bCs/>
        </w:rPr>
        <w:t xml:space="preserve"> 2.1</w:t>
      </w:r>
      <w:r w:rsidR="00D8688E">
        <w:rPr>
          <w:b/>
          <w:bCs/>
        </w:rPr>
        <w:t>.</w:t>
      </w:r>
      <w:r w:rsidRPr="00D8688E">
        <w:rPr>
          <w:b/>
          <w:bCs/>
        </w:rPr>
        <w:tab/>
        <w:t>Business Activities</w:t>
      </w:r>
    </w:p>
    <w:p w14:paraId="33D5C0A8" w14:textId="77777777" w:rsidR="00B0685C" w:rsidRDefault="00B0685C" w:rsidP="00D8688E">
      <w:pPr>
        <w:pStyle w:val="NoSpacing"/>
        <w:ind w:left="2160"/>
        <w:rPr>
          <w:color w:val="0D0D0D" w:themeColor="text1" w:themeTint="F2"/>
        </w:rPr>
      </w:pPr>
      <w:r w:rsidRPr="00AD3EB6">
        <w:rPr>
          <w:color w:val="0D0D0D" w:themeColor="text1" w:themeTint="F2"/>
        </w:rPr>
        <w:t>Relate business functions to business models, operations and strategies.</w:t>
      </w:r>
    </w:p>
    <w:p w14:paraId="653A7A64" w14:textId="77777777" w:rsidR="00D8688E" w:rsidRPr="00AD3EB6" w:rsidRDefault="00D8688E" w:rsidP="00D8688E">
      <w:pPr>
        <w:pStyle w:val="NoSpacing"/>
        <w:ind w:left="2160"/>
        <w:rPr>
          <w:color w:val="0D0D0D" w:themeColor="text1" w:themeTint="F2"/>
        </w:rPr>
      </w:pPr>
    </w:p>
    <w:p w14:paraId="2A4CC6A6" w14:textId="77777777" w:rsidR="00B0685C" w:rsidRPr="00D8688E" w:rsidRDefault="00B0685C" w:rsidP="00AD3EB6">
      <w:pPr>
        <w:pStyle w:val="NoSpacing"/>
        <w:rPr>
          <w:b/>
          <w:bCs/>
        </w:rPr>
      </w:pPr>
      <w:proofErr w:type="gramStart"/>
      <w:r w:rsidRPr="00D8688E">
        <w:rPr>
          <w:b/>
          <w:bCs/>
        </w:rPr>
        <w:t>Competencies</w:t>
      </w:r>
      <w:proofErr w:type="gramEnd"/>
    </w:p>
    <w:p w14:paraId="5E6D8B12" w14:textId="0F763283" w:rsidR="00B0685C" w:rsidRPr="00AD3EB6" w:rsidRDefault="00B0685C" w:rsidP="00D8688E">
      <w:pPr>
        <w:pStyle w:val="NoSpacing"/>
        <w:ind w:left="720" w:hanging="720"/>
      </w:pPr>
      <w:r w:rsidRPr="00AD3EB6">
        <w:t>2.1.3</w:t>
      </w:r>
      <w:r w:rsidR="00D8688E">
        <w:t>.</w:t>
      </w:r>
      <w:r w:rsidRPr="00AD3EB6">
        <w:tab/>
        <w:t>Explain forces driving business changes (e.g., globalization, consumer demand, government policies, legal/regulatory changes, political climate, diversity, spending trends, industry structure changes).</w:t>
      </w:r>
    </w:p>
    <w:p w14:paraId="2B7D174B" w14:textId="447C7972" w:rsidR="00B0685C" w:rsidRPr="00AD3EB6" w:rsidRDefault="00B0685C" w:rsidP="00D8688E">
      <w:pPr>
        <w:pStyle w:val="NoSpacing"/>
        <w:ind w:left="720" w:hanging="720"/>
      </w:pPr>
      <w:r w:rsidRPr="00AD3EB6">
        <w:t>2.1.7</w:t>
      </w:r>
      <w:r w:rsidR="00D8688E">
        <w:t>.</w:t>
      </w:r>
      <w:r w:rsidRPr="00AD3EB6">
        <w:tab/>
        <w:t>Explain the role and function of marketing and how it interacts with other business activities.</w:t>
      </w:r>
    </w:p>
    <w:p w14:paraId="78F36558" w14:textId="764BEA8B" w:rsidR="00B0685C" w:rsidRPr="00AD3EB6" w:rsidRDefault="00B0685C" w:rsidP="00D8688E">
      <w:pPr>
        <w:pStyle w:val="NoSpacing"/>
        <w:ind w:left="720" w:hanging="720"/>
      </w:pPr>
      <w:r w:rsidRPr="00AD3EB6">
        <w:t>2.1.11</w:t>
      </w:r>
      <w:r w:rsidR="00D8688E">
        <w:t>.</w:t>
      </w:r>
      <w:r w:rsidRPr="00AD3EB6">
        <w:tab/>
        <w:t>Explain the role and function of the sales department and how it interacts with other business activities.</w:t>
      </w:r>
    </w:p>
    <w:p w14:paraId="2C83DDA7" w14:textId="5971D86C" w:rsidR="00B0685C" w:rsidRPr="00AD3EB6" w:rsidRDefault="00B0685C" w:rsidP="00AD3EB6">
      <w:pPr>
        <w:pStyle w:val="NoSpacing"/>
      </w:pPr>
      <w:r w:rsidRPr="00AD3EB6">
        <w:t>2.1.15</w:t>
      </w:r>
      <w:r w:rsidR="00D8688E">
        <w:t>.</w:t>
      </w:r>
      <w:r w:rsidRPr="00AD3EB6">
        <w:tab/>
        <w:t>Evaluate the impact of technology on business activities.</w:t>
      </w:r>
    </w:p>
    <w:p w14:paraId="59DB0CBC" w14:textId="7F887FDF" w:rsidR="00B0685C" w:rsidRPr="00AD3EB6" w:rsidRDefault="00B0685C" w:rsidP="00D8688E">
      <w:pPr>
        <w:pStyle w:val="NoSpacing"/>
        <w:ind w:left="720" w:hanging="720"/>
      </w:pPr>
      <w:r w:rsidRPr="00AD3EB6">
        <w:t>2.1.16</w:t>
      </w:r>
      <w:r w:rsidR="00D8688E">
        <w:t>.</w:t>
      </w:r>
      <w:r w:rsidRPr="00AD3EB6">
        <w:tab/>
        <w:t>Compare the differences in implementation of business activities that occur in big versus small business.</w:t>
      </w:r>
    </w:p>
    <w:p w14:paraId="4384638F" w14:textId="0A985579" w:rsidR="00B0685C" w:rsidRDefault="00B0685C" w:rsidP="00AD3EB6">
      <w:pPr>
        <w:pStyle w:val="NoSpacing"/>
        <w:rPr>
          <w:color w:val="0D0D0D" w:themeColor="text1" w:themeTint="F2"/>
        </w:rPr>
      </w:pPr>
      <w:r w:rsidRPr="00AD3EB6">
        <w:rPr>
          <w:color w:val="0D0D0D" w:themeColor="text1" w:themeTint="F2"/>
        </w:rPr>
        <w:t>2.1.17</w:t>
      </w:r>
      <w:r w:rsidR="00D8688E">
        <w:rPr>
          <w:color w:val="0D0D0D" w:themeColor="text1" w:themeTint="F2"/>
        </w:rPr>
        <w:t>.</w:t>
      </w:r>
      <w:r w:rsidRPr="00AD3EB6">
        <w:rPr>
          <w:color w:val="0D0D0D" w:themeColor="text1" w:themeTint="F2"/>
        </w:rPr>
        <w:tab/>
        <w:t>Explain how businesses are adapting to the current environment (i.e., business agility).</w:t>
      </w:r>
    </w:p>
    <w:p w14:paraId="3BA3D97F" w14:textId="77777777" w:rsidR="00D8688E" w:rsidRDefault="00D8688E" w:rsidP="00AD3EB6">
      <w:pPr>
        <w:pStyle w:val="NoSpacing"/>
      </w:pPr>
    </w:p>
    <w:p w14:paraId="6DDC3531" w14:textId="33F18021" w:rsidR="00D8688E" w:rsidRDefault="00D8688E">
      <w:pPr>
        <w:rPr>
          <w:rFonts w:ascii="Source Sans Pro" w:hAnsi="Source Sans Pro"/>
          <w:kern w:val="2"/>
          <w:sz w:val="24"/>
          <w14:ligatures w14:val="standardContextual"/>
        </w:rPr>
      </w:pPr>
      <w:r>
        <w:br w:type="page"/>
      </w:r>
    </w:p>
    <w:p w14:paraId="52CD380C" w14:textId="77777777" w:rsidR="00D8688E" w:rsidRPr="00AD3EB6" w:rsidRDefault="00D8688E" w:rsidP="00AD3EB6">
      <w:pPr>
        <w:pStyle w:val="NoSpacing"/>
      </w:pPr>
    </w:p>
    <w:p w14:paraId="48EC47EE" w14:textId="64495801" w:rsidR="00B0685C" w:rsidRPr="00D8688E" w:rsidRDefault="00B0685C" w:rsidP="00AD3EB6">
      <w:pPr>
        <w:pStyle w:val="NoSpacing"/>
        <w:rPr>
          <w:b/>
          <w:bCs/>
        </w:rPr>
      </w:pPr>
      <w:r w:rsidRPr="00D8688E">
        <w:rPr>
          <w:b/>
          <w:bCs/>
        </w:rPr>
        <w:t>Outcome</w:t>
      </w:r>
      <w:r w:rsidR="00D8688E">
        <w:rPr>
          <w:b/>
          <w:bCs/>
        </w:rPr>
        <w:t>:</w:t>
      </w:r>
      <w:r w:rsidRPr="00D8688E">
        <w:rPr>
          <w:b/>
          <w:bCs/>
        </w:rPr>
        <w:t xml:space="preserve"> 2.2</w:t>
      </w:r>
      <w:r w:rsidR="00D8688E">
        <w:rPr>
          <w:b/>
          <w:bCs/>
        </w:rPr>
        <w:t>.</w:t>
      </w:r>
      <w:r w:rsidRPr="00D8688E">
        <w:rPr>
          <w:b/>
          <w:bCs/>
        </w:rPr>
        <w:tab/>
        <w:t>Economic Principles</w:t>
      </w:r>
    </w:p>
    <w:p w14:paraId="2B904D47" w14:textId="77777777" w:rsidR="00B0685C" w:rsidRDefault="00B0685C" w:rsidP="00D8688E">
      <w:pPr>
        <w:pStyle w:val="NoSpacing"/>
        <w:ind w:left="2160"/>
        <w:rPr>
          <w:color w:val="0D0D0D" w:themeColor="text1" w:themeTint="F2"/>
        </w:rPr>
      </w:pPr>
      <w:r w:rsidRPr="00AD3EB6">
        <w:rPr>
          <w:color w:val="0D0D0D" w:themeColor="text1" w:themeTint="F2"/>
        </w:rPr>
        <w:t>Relate principles of applied economics to business models, operations and strategies.</w:t>
      </w:r>
    </w:p>
    <w:p w14:paraId="688F6731" w14:textId="77777777" w:rsidR="00D8688E" w:rsidRPr="00AD3EB6" w:rsidRDefault="00D8688E" w:rsidP="00D8688E">
      <w:pPr>
        <w:pStyle w:val="NoSpacing"/>
        <w:ind w:left="2160"/>
        <w:rPr>
          <w:color w:val="0D0D0D" w:themeColor="text1" w:themeTint="F2"/>
        </w:rPr>
      </w:pPr>
    </w:p>
    <w:p w14:paraId="59F17223" w14:textId="77777777" w:rsidR="00B0685C" w:rsidRPr="00AD3EB6" w:rsidRDefault="00B0685C" w:rsidP="00AD3EB6">
      <w:pPr>
        <w:pStyle w:val="NoSpacing"/>
      </w:pPr>
      <w:proofErr w:type="gramStart"/>
      <w:r w:rsidRPr="00AD3EB6">
        <w:t>Competencies</w:t>
      </w:r>
      <w:proofErr w:type="gramEnd"/>
    </w:p>
    <w:p w14:paraId="1EB47E49" w14:textId="6076A135" w:rsidR="00B0685C" w:rsidRPr="00AD3EB6" w:rsidRDefault="00B0685C" w:rsidP="00D8688E">
      <w:pPr>
        <w:pStyle w:val="NoSpacing"/>
        <w:ind w:left="720" w:hanging="720"/>
      </w:pPr>
      <w:r w:rsidRPr="00AD3EB6">
        <w:t>2.2.11</w:t>
      </w:r>
      <w:r w:rsidR="00D8688E">
        <w:t>.</w:t>
      </w:r>
      <w:r w:rsidRPr="00AD3EB6">
        <w:tab/>
        <w:t>Explain the impact of the law of diminishing returns and the concept of economies of scale.</w:t>
      </w:r>
    </w:p>
    <w:p w14:paraId="0D5D7AA2" w14:textId="4213695C" w:rsidR="00B0685C" w:rsidRPr="00AD3EB6" w:rsidRDefault="00B0685C" w:rsidP="00D8688E">
      <w:pPr>
        <w:pStyle w:val="NoSpacing"/>
        <w:ind w:left="720" w:hanging="720"/>
      </w:pPr>
      <w:r w:rsidRPr="00AD3EB6">
        <w:t>2.2.12</w:t>
      </w:r>
      <w:r w:rsidR="00D8688E">
        <w:t>.</w:t>
      </w:r>
      <w:r w:rsidRPr="00AD3EB6">
        <w:tab/>
        <w:t>Describe the types of market structures (e.</w:t>
      </w:r>
      <w:proofErr w:type="gramStart"/>
      <w:r w:rsidRPr="00AD3EB6">
        <w:t>g.,</w:t>
      </w:r>
      <w:proofErr w:type="gramEnd"/>
      <w:r w:rsidRPr="00AD3EB6">
        <w:t xml:space="preserve"> perfect competition, monopolistic, oligopoly, monopoly).</w:t>
      </w:r>
    </w:p>
    <w:p w14:paraId="56365099" w14:textId="7DBDD8F7" w:rsidR="00B0685C" w:rsidRDefault="00B0685C" w:rsidP="00D8688E">
      <w:pPr>
        <w:pStyle w:val="NoSpacing"/>
        <w:ind w:left="720" w:hanging="720"/>
      </w:pPr>
      <w:r w:rsidRPr="00AD3EB6">
        <w:t>2.2.14</w:t>
      </w:r>
      <w:r w:rsidR="00D8688E">
        <w:t>.</w:t>
      </w:r>
      <w:r w:rsidRPr="00AD3EB6">
        <w:tab/>
        <w:t>Compare and contrast the phases of business cycles (i.e., expansion, peak, contraction, trough).</w:t>
      </w:r>
    </w:p>
    <w:p w14:paraId="6A4589A7" w14:textId="77777777" w:rsidR="00691387" w:rsidRDefault="00691387" w:rsidP="00D8688E">
      <w:pPr>
        <w:pStyle w:val="NoSpacing"/>
        <w:ind w:left="720" w:hanging="720"/>
      </w:pPr>
    </w:p>
    <w:p w14:paraId="3CDD1CEE" w14:textId="58C614BF" w:rsidR="00691387" w:rsidRDefault="00691387" w:rsidP="00691387">
      <w:pPr>
        <w:pStyle w:val="NoSpacing"/>
        <w:rPr>
          <w:rFonts w:cstheme="minorHAnsi"/>
          <w:b/>
          <w:bCs/>
          <w:color w:val="002060"/>
        </w:rPr>
      </w:pPr>
      <w:r w:rsidRPr="002445FF">
        <w:rPr>
          <w:rFonts w:cstheme="minorHAnsi"/>
          <w:b/>
          <w:bCs/>
          <w:color w:val="002060"/>
        </w:rPr>
        <w:t xml:space="preserve">Strand </w:t>
      </w:r>
      <w:r>
        <w:rPr>
          <w:rFonts w:cstheme="minorHAnsi"/>
          <w:b/>
          <w:bCs/>
          <w:color w:val="002060"/>
        </w:rPr>
        <w:t>3</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sidRPr="00904DC4">
        <w:rPr>
          <w:rFonts w:cstheme="minorHAnsi"/>
          <w:b/>
          <w:bCs/>
          <w:color w:val="002060"/>
        </w:rPr>
        <w:t xml:space="preserve">Business </w:t>
      </w:r>
      <w:r>
        <w:rPr>
          <w:rFonts w:cstheme="minorHAnsi"/>
          <w:b/>
          <w:bCs/>
          <w:color w:val="002060"/>
        </w:rPr>
        <w:t>Communications</w:t>
      </w:r>
    </w:p>
    <w:p w14:paraId="69B41F0C" w14:textId="5C562852" w:rsidR="00B0685C" w:rsidRDefault="00691387" w:rsidP="00691387">
      <w:pPr>
        <w:pStyle w:val="NoSpacing"/>
        <w:ind w:left="2160"/>
      </w:pPr>
      <w:r w:rsidRPr="00691387">
        <w:rPr>
          <w:rFonts w:cstheme="minorHAnsi"/>
        </w:rPr>
        <w:t xml:space="preserve">Learners </w:t>
      </w:r>
      <w:r w:rsidR="00B0685C" w:rsidRPr="00691387">
        <w:t xml:space="preserve">communicate </w:t>
      </w:r>
      <w:r w:rsidR="00B0685C" w:rsidRPr="00AD3EB6">
        <w:t>with internal and external stakeholders by applying relationship management techniques and business communication processes and strategies.</w:t>
      </w:r>
    </w:p>
    <w:p w14:paraId="7D3B0DAE" w14:textId="77777777" w:rsidR="00691387" w:rsidRPr="00691387" w:rsidRDefault="00691387" w:rsidP="00691387">
      <w:pPr>
        <w:pStyle w:val="NoSpacing"/>
        <w:ind w:left="2160"/>
        <w:rPr>
          <w:rFonts w:cstheme="minorHAnsi"/>
          <w:b/>
          <w:bCs/>
          <w:color w:val="002060"/>
        </w:rPr>
      </w:pPr>
    </w:p>
    <w:p w14:paraId="3E180838" w14:textId="61C98AD7" w:rsidR="00B0685C" w:rsidRPr="00691387" w:rsidRDefault="00B0685C" w:rsidP="00AD3EB6">
      <w:pPr>
        <w:pStyle w:val="NoSpacing"/>
        <w:rPr>
          <w:b/>
          <w:bCs/>
        </w:rPr>
      </w:pPr>
      <w:r w:rsidRPr="00691387">
        <w:rPr>
          <w:b/>
          <w:bCs/>
        </w:rPr>
        <w:t>Outcome</w:t>
      </w:r>
      <w:r w:rsidR="00691387">
        <w:rPr>
          <w:b/>
          <w:bCs/>
        </w:rPr>
        <w:t>:</w:t>
      </w:r>
      <w:r w:rsidRPr="00691387">
        <w:rPr>
          <w:b/>
          <w:bCs/>
        </w:rPr>
        <w:t xml:space="preserve"> 3.3</w:t>
      </w:r>
      <w:r w:rsidR="00691387">
        <w:rPr>
          <w:b/>
          <w:bCs/>
        </w:rPr>
        <w:t>.</w:t>
      </w:r>
      <w:r w:rsidRPr="00691387">
        <w:rPr>
          <w:b/>
          <w:bCs/>
        </w:rPr>
        <w:tab/>
        <w:t>Business Communications Management</w:t>
      </w:r>
    </w:p>
    <w:p w14:paraId="3B0025A9" w14:textId="77777777" w:rsidR="00B0685C" w:rsidRDefault="00B0685C" w:rsidP="00691387">
      <w:pPr>
        <w:pStyle w:val="NoSpacing"/>
        <w:ind w:left="2160"/>
      </w:pPr>
      <w:r w:rsidRPr="00AD3EB6">
        <w:t>Plan, create and evaluate internal and external business communications.</w:t>
      </w:r>
    </w:p>
    <w:p w14:paraId="355AA3E3" w14:textId="77777777" w:rsidR="00691387" w:rsidRPr="00AD3EB6" w:rsidRDefault="00691387" w:rsidP="00691387">
      <w:pPr>
        <w:pStyle w:val="NoSpacing"/>
        <w:ind w:left="2160"/>
      </w:pPr>
    </w:p>
    <w:p w14:paraId="0FB18BA8" w14:textId="77777777" w:rsidR="00B0685C" w:rsidRPr="00691387" w:rsidRDefault="00B0685C" w:rsidP="00AD3EB6">
      <w:pPr>
        <w:pStyle w:val="NoSpacing"/>
        <w:rPr>
          <w:b/>
          <w:bCs/>
        </w:rPr>
      </w:pPr>
      <w:proofErr w:type="gramStart"/>
      <w:r w:rsidRPr="00691387">
        <w:rPr>
          <w:b/>
          <w:bCs/>
        </w:rPr>
        <w:t>Competencies</w:t>
      </w:r>
      <w:proofErr w:type="gramEnd"/>
    </w:p>
    <w:p w14:paraId="2947558B" w14:textId="714E00FF" w:rsidR="00B0685C" w:rsidRPr="00AD3EB6" w:rsidRDefault="00B0685C" w:rsidP="00691387">
      <w:pPr>
        <w:pStyle w:val="NoSpacing"/>
        <w:ind w:left="720" w:hanging="720"/>
      </w:pPr>
      <w:r w:rsidRPr="00AD3EB6">
        <w:t>3.3.1</w:t>
      </w:r>
      <w:r w:rsidR="00691387">
        <w:t>.</w:t>
      </w:r>
      <w:r w:rsidRPr="00AD3EB6">
        <w:tab/>
        <w:t>Identify organizational communication protocols and select communication strategies as appropriate.</w:t>
      </w:r>
    </w:p>
    <w:p w14:paraId="30A9811A" w14:textId="5889260E" w:rsidR="00B0685C" w:rsidRPr="00AD3EB6" w:rsidRDefault="00B0685C" w:rsidP="00AD3EB6">
      <w:pPr>
        <w:pStyle w:val="NoSpacing"/>
      </w:pPr>
      <w:r w:rsidRPr="00AD3EB6">
        <w:t>3.3.4</w:t>
      </w:r>
      <w:r w:rsidR="00691387">
        <w:t>.</w:t>
      </w:r>
      <w:r w:rsidRPr="00AD3EB6">
        <w:tab/>
        <w:t>Develop persuasive communications to gain audience commitment.</w:t>
      </w:r>
    </w:p>
    <w:p w14:paraId="71CA807C" w14:textId="2085C4D3" w:rsidR="00B0685C" w:rsidRDefault="00B0685C" w:rsidP="00691387">
      <w:pPr>
        <w:pStyle w:val="NoSpacing"/>
        <w:ind w:left="720" w:hanging="720"/>
      </w:pPr>
      <w:r w:rsidRPr="00AD3EB6">
        <w:t>3.3.11</w:t>
      </w:r>
      <w:r w:rsidR="00691387">
        <w:t>.</w:t>
      </w:r>
      <w:r w:rsidRPr="00AD3EB6">
        <w:tab/>
        <w:t>Identify strategies to promote diversity, equity and inclusion in business communications.</w:t>
      </w:r>
    </w:p>
    <w:p w14:paraId="16688246" w14:textId="77777777" w:rsidR="00691387" w:rsidRPr="00AD3EB6" w:rsidRDefault="00691387" w:rsidP="00691387">
      <w:pPr>
        <w:pStyle w:val="NoSpacing"/>
        <w:ind w:left="720" w:hanging="720"/>
      </w:pPr>
    </w:p>
    <w:p w14:paraId="00AFFE2D" w14:textId="2445199C" w:rsidR="00B0685C" w:rsidRPr="00992CF8" w:rsidRDefault="00B0685C" w:rsidP="00AD3EB6">
      <w:pPr>
        <w:pStyle w:val="NoSpacing"/>
        <w:rPr>
          <w:b/>
          <w:bCs/>
        </w:rPr>
      </w:pPr>
      <w:r w:rsidRPr="00992CF8">
        <w:rPr>
          <w:b/>
          <w:bCs/>
        </w:rPr>
        <w:t>Outcome</w:t>
      </w:r>
      <w:r w:rsidR="00992CF8">
        <w:rPr>
          <w:b/>
          <w:bCs/>
        </w:rPr>
        <w:t>:</w:t>
      </w:r>
      <w:r w:rsidRPr="00992CF8">
        <w:rPr>
          <w:b/>
          <w:bCs/>
        </w:rPr>
        <w:t xml:space="preserve"> 3.4</w:t>
      </w:r>
      <w:r w:rsidR="00992CF8">
        <w:rPr>
          <w:b/>
          <w:bCs/>
        </w:rPr>
        <w:t>.</w:t>
      </w:r>
      <w:r w:rsidRPr="00992CF8">
        <w:rPr>
          <w:b/>
          <w:bCs/>
        </w:rPr>
        <w:tab/>
      </w:r>
      <w:r w:rsidRPr="00992CF8">
        <w:rPr>
          <w:b/>
          <w:bCs/>
          <w:color w:val="0D0D0D" w:themeColor="text1" w:themeTint="F2"/>
        </w:rPr>
        <w:t>Marketing Communications</w:t>
      </w:r>
    </w:p>
    <w:p w14:paraId="7AB6B1D3" w14:textId="77777777" w:rsidR="00B0685C" w:rsidRDefault="00B0685C" w:rsidP="00992CF8">
      <w:pPr>
        <w:pStyle w:val="NoSpacing"/>
        <w:ind w:left="1440" w:firstLine="720"/>
      </w:pPr>
      <w:r w:rsidRPr="00AD3EB6">
        <w:t>Communicate information about products, services, images or ideas.</w:t>
      </w:r>
    </w:p>
    <w:p w14:paraId="78DB1174" w14:textId="77777777" w:rsidR="00992CF8" w:rsidRPr="00AD3EB6" w:rsidRDefault="00992CF8" w:rsidP="00992CF8">
      <w:pPr>
        <w:pStyle w:val="NoSpacing"/>
        <w:ind w:left="1440" w:firstLine="720"/>
      </w:pPr>
    </w:p>
    <w:p w14:paraId="4DD0F5AC" w14:textId="77777777" w:rsidR="00B0685C" w:rsidRPr="00992CF8" w:rsidRDefault="00B0685C" w:rsidP="00AD3EB6">
      <w:pPr>
        <w:pStyle w:val="NoSpacing"/>
        <w:rPr>
          <w:b/>
          <w:bCs/>
        </w:rPr>
      </w:pPr>
      <w:proofErr w:type="gramStart"/>
      <w:r w:rsidRPr="00992CF8">
        <w:rPr>
          <w:b/>
          <w:bCs/>
        </w:rPr>
        <w:t>Competencies</w:t>
      </w:r>
      <w:proofErr w:type="gramEnd"/>
    </w:p>
    <w:p w14:paraId="646D9CD3" w14:textId="07398A40" w:rsidR="00B0685C" w:rsidRPr="00AD3EB6" w:rsidRDefault="00B0685C" w:rsidP="00992CF8">
      <w:pPr>
        <w:pStyle w:val="NoSpacing"/>
        <w:ind w:left="720" w:hanging="720"/>
      </w:pPr>
      <w:r w:rsidRPr="00AD3EB6">
        <w:t>3.4.1</w:t>
      </w:r>
      <w:r w:rsidR="00992CF8">
        <w:t>.</w:t>
      </w:r>
      <w:r w:rsidRPr="00AD3EB6">
        <w:tab/>
        <w:t xml:space="preserve">Describe types of promotional channels used to communicate with </w:t>
      </w:r>
      <w:proofErr w:type="gramStart"/>
      <w:r w:rsidRPr="00AD3EB6">
        <w:t>targeted</w:t>
      </w:r>
      <w:proofErr w:type="gramEnd"/>
      <w:r w:rsidRPr="00AD3EB6">
        <w:t xml:space="preserve"> audiences (e.g., word-of-mouth, direct, advertising, social) and the use of public-relations activities and trade shows or expositions.</w:t>
      </w:r>
    </w:p>
    <w:p w14:paraId="5C264695" w14:textId="45797D82" w:rsidR="00B0685C" w:rsidRPr="00AD3EB6" w:rsidRDefault="00B0685C" w:rsidP="00AD3EB6">
      <w:pPr>
        <w:pStyle w:val="NoSpacing"/>
      </w:pPr>
      <w:r w:rsidRPr="00AD3EB6">
        <w:t>3.4.2</w:t>
      </w:r>
      <w:r w:rsidR="00992CF8">
        <w:t>.</w:t>
      </w:r>
      <w:r w:rsidRPr="00AD3EB6">
        <w:tab/>
        <w:t>Explain the types of media used in advertising.</w:t>
      </w:r>
    </w:p>
    <w:p w14:paraId="436EAC9A" w14:textId="60D0D045" w:rsidR="00B0685C" w:rsidRPr="00AD3EB6" w:rsidRDefault="00B0685C" w:rsidP="00AD3EB6">
      <w:pPr>
        <w:pStyle w:val="NoSpacing"/>
      </w:pPr>
      <w:r w:rsidRPr="00AD3EB6">
        <w:t>3.4.3</w:t>
      </w:r>
      <w:r w:rsidR="00992CF8">
        <w:t>.</w:t>
      </w:r>
      <w:r w:rsidRPr="00AD3EB6">
        <w:tab/>
        <w:t>Identify and explain the components of an advertisement.</w:t>
      </w:r>
    </w:p>
    <w:p w14:paraId="07E06E0F" w14:textId="45D2E46C" w:rsidR="00B0685C" w:rsidRPr="00AD3EB6" w:rsidRDefault="00B0685C" w:rsidP="00AD3EB6">
      <w:pPr>
        <w:pStyle w:val="NoSpacing"/>
      </w:pPr>
      <w:r w:rsidRPr="00AD3EB6">
        <w:t>3.4.5</w:t>
      </w:r>
      <w:r w:rsidR="00992CF8">
        <w:t>.</w:t>
      </w:r>
      <w:r w:rsidRPr="00AD3EB6">
        <w:tab/>
        <w:t>Analyze the impact of an audience's culture on marketing communications.</w:t>
      </w:r>
    </w:p>
    <w:p w14:paraId="47EAEE52" w14:textId="4691D8A7" w:rsidR="00B0685C" w:rsidRPr="00AD3EB6" w:rsidRDefault="00B0685C" w:rsidP="00992CF8">
      <w:pPr>
        <w:pStyle w:val="NoSpacing"/>
        <w:ind w:left="720" w:hanging="720"/>
      </w:pPr>
      <w:r w:rsidRPr="00AD3EB6">
        <w:t>3.4.6</w:t>
      </w:r>
      <w:r w:rsidR="00992CF8">
        <w:t>.</w:t>
      </w:r>
      <w:r w:rsidRPr="00AD3EB6">
        <w:tab/>
        <w:t>Explain the role and function of product placement as a communication tool to increase brand awareness.</w:t>
      </w:r>
    </w:p>
    <w:p w14:paraId="1AC59476" w14:textId="64315B34" w:rsidR="00B0685C" w:rsidRPr="00AD3EB6" w:rsidRDefault="00B0685C" w:rsidP="00992CF8">
      <w:pPr>
        <w:pStyle w:val="NoSpacing"/>
        <w:ind w:left="720" w:hanging="720"/>
      </w:pPr>
      <w:r w:rsidRPr="00AD3EB6">
        <w:t>3.4.7</w:t>
      </w:r>
      <w:r w:rsidR="00992CF8">
        <w:t>.</w:t>
      </w:r>
      <w:r w:rsidRPr="00AD3EB6">
        <w:tab/>
        <w:t>Explain the role and function of direct marketing strategies (e.g., direct mail, email, phone calls, texting).</w:t>
      </w:r>
    </w:p>
    <w:p w14:paraId="28DD3016" w14:textId="5484C03E" w:rsidR="00B0685C" w:rsidRPr="00AD3EB6" w:rsidRDefault="00B0685C" w:rsidP="00992CF8">
      <w:pPr>
        <w:pStyle w:val="NoSpacing"/>
        <w:ind w:left="720" w:hanging="720"/>
      </w:pPr>
      <w:r w:rsidRPr="00AD3EB6">
        <w:lastRenderedPageBreak/>
        <w:t>3.4.8</w:t>
      </w:r>
      <w:r w:rsidR="00992CF8">
        <w:t>.</w:t>
      </w:r>
      <w:r w:rsidRPr="00AD3EB6">
        <w:tab/>
        <w:t>Explain the role and function of indirect marketing strategies (e.g., social media, search engine optimization [SEO], referral and loyalty rewards, online reviews, video and image content, crowdsourcing).</w:t>
      </w:r>
    </w:p>
    <w:p w14:paraId="488A7ED4" w14:textId="6D80DF4D" w:rsidR="00B0685C" w:rsidRPr="00AD3EB6" w:rsidRDefault="00B0685C" w:rsidP="00AD3EB6">
      <w:pPr>
        <w:pStyle w:val="NoSpacing"/>
      </w:pPr>
      <w:r w:rsidRPr="00AD3EB6">
        <w:t>3.4.10</w:t>
      </w:r>
      <w:r w:rsidR="00992CF8">
        <w:t>.</w:t>
      </w:r>
      <w:r w:rsidRPr="00AD3EB6">
        <w:tab/>
        <w:t>Describe design principles used in visual marketing communication.</w:t>
      </w:r>
    </w:p>
    <w:p w14:paraId="043065C2" w14:textId="4A4F6240" w:rsidR="00B0685C" w:rsidRPr="00AD3EB6" w:rsidRDefault="00B0685C" w:rsidP="00992CF8">
      <w:pPr>
        <w:pStyle w:val="NoSpacing"/>
        <w:ind w:left="720" w:hanging="720"/>
      </w:pPr>
      <w:r w:rsidRPr="00AD3EB6">
        <w:t>3.4.11</w:t>
      </w:r>
      <w:r w:rsidR="00992CF8">
        <w:t>.</w:t>
      </w:r>
      <w:r w:rsidRPr="00AD3EB6">
        <w:tab/>
        <w:t>Describe how publicity is used to inform audiences of business activities, to reinforce brand (e.g., press releases, public service announcements, press kits).</w:t>
      </w:r>
    </w:p>
    <w:p w14:paraId="4FBC75AE" w14:textId="6278FD73" w:rsidR="00B0685C" w:rsidRPr="00AD3EB6" w:rsidRDefault="00B0685C" w:rsidP="00992CF8">
      <w:pPr>
        <w:pStyle w:val="NoSpacing"/>
        <w:ind w:left="720" w:hanging="720"/>
      </w:pPr>
      <w:r w:rsidRPr="00AD3EB6">
        <w:t>3.4.12</w:t>
      </w:r>
      <w:r w:rsidR="00992CF8">
        <w:t>.</w:t>
      </w:r>
      <w:r w:rsidRPr="00AD3EB6">
        <w:tab/>
        <w:t>Explain how public relations activities build and maintain a positive image, generate goodwill and stimulate demand for a product, service or business.</w:t>
      </w:r>
    </w:p>
    <w:p w14:paraId="0BFB6284" w14:textId="56A01A90" w:rsidR="00B0685C" w:rsidRPr="00AD3EB6" w:rsidRDefault="00B0685C" w:rsidP="00992CF8">
      <w:pPr>
        <w:pStyle w:val="NoSpacing"/>
        <w:ind w:left="720" w:hanging="720"/>
      </w:pPr>
      <w:r w:rsidRPr="00AD3EB6">
        <w:t>3.4.1</w:t>
      </w:r>
      <w:r w:rsidR="00992CF8">
        <w:t>.</w:t>
      </w:r>
      <w:r w:rsidRPr="00AD3EB6">
        <w:t>3</w:t>
      </w:r>
      <w:r w:rsidRPr="00AD3EB6">
        <w:tab/>
        <w:t xml:space="preserve">Identify types of sales promotion (e.g., signage, slogans and taglines, brand identifiers, frequency or loyalty programs, specialty promotions, special events, trade shows or </w:t>
      </w:r>
      <w:proofErr w:type="gramStart"/>
      <w:r w:rsidRPr="00AD3EB6">
        <w:t>expositions</w:t>
      </w:r>
      <w:proofErr w:type="gramEnd"/>
      <w:r w:rsidRPr="00AD3EB6">
        <w:t xml:space="preserve">, web games). </w:t>
      </w:r>
    </w:p>
    <w:p w14:paraId="45FF0E50" w14:textId="5727F4D5" w:rsidR="00B0685C" w:rsidRPr="00AD3EB6" w:rsidRDefault="00B0685C" w:rsidP="00AD3EB6">
      <w:pPr>
        <w:pStyle w:val="NoSpacing"/>
      </w:pPr>
      <w:r w:rsidRPr="00AD3EB6">
        <w:t>3.4.14</w:t>
      </w:r>
      <w:r w:rsidR="00992CF8">
        <w:t>.</w:t>
      </w:r>
      <w:r w:rsidRPr="00AD3EB6">
        <w:tab/>
        <w:t>Describe the role, organization and fee structures of advertising agencies.</w:t>
      </w:r>
    </w:p>
    <w:p w14:paraId="64D4DAEB" w14:textId="77777777" w:rsidR="00B0685C" w:rsidRPr="00AD3EB6" w:rsidRDefault="00B0685C" w:rsidP="00AD3EB6">
      <w:pPr>
        <w:pStyle w:val="NoSpacing"/>
      </w:pPr>
    </w:p>
    <w:p w14:paraId="54DF4AA1" w14:textId="18A38052" w:rsidR="00B0685C" w:rsidRPr="00992CF8" w:rsidRDefault="00B0685C" w:rsidP="00AD3EB6">
      <w:pPr>
        <w:pStyle w:val="NoSpacing"/>
        <w:rPr>
          <w:b/>
          <w:bCs/>
        </w:rPr>
      </w:pPr>
      <w:r w:rsidRPr="00992CF8">
        <w:rPr>
          <w:b/>
          <w:bCs/>
        </w:rPr>
        <w:t>Outcome</w:t>
      </w:r>
      <w:r w:rsidR="00992CF8">
        <w:rPr>
          <w:b/>
          <w:bCs/>
        </w:rPr>
        <w:t>:</w:t>
      </w:r>
      <w:r w:rsidRPr="00992CF8">
        <w:rPr>
          <w:b/>
          <w:bCs/>
        </w:rPr>
        <w:t xml:space="preserve"> 3.5</w:t>
      </w:r>
      <w:r w:rsidR="00992CF8">
        <w:rPr>
          <w:b/>
          <w:bCs/>
        </w:rPr>
        <w:t>.</w:t>
      </w:r>
      <w:r w:rsidRPr="00992CF8">
        <w:rPr>
          <w:b/>
          <w:bCs/>
        </w:rPr>
        <w:tab/>
      </w:r>
      <w:r w:rsidRPr="00992CF8">
        <w:rPr>
          <w:b/>
          <w:bCs/>
          <w:color w:val="0D0D0D" w:themeColor="text1" w:themeTint="F2"/>
        </w:rPr>
        <w:t>Social Media Communications</w:t>
      </w:r>
    </w:p>
    <w:p w14:paraId="153ED37D" w14:textId="77777777" w:rsidR="00B0685C" w:rsidRDefault="00B0685C" w:rsidP="00992CF8">
      <w:pPr>
        <w:pStyle w:val="NoSpacing"/>
        <w:ind w:left="1440" w:firstLine="720"/>
      </w:pPr>
      <w:r w:rsidRPr="00AD3EB6">
        <w:t>Plan, create and evaluate social media communications.</w:t>
      </w:r>
    </w:p>
    <w:p w14:paraId="38DA3162" w14:textId="77777777" w:rsidR="00992CF8" w:rsidRPr="00AD3EB6" w:rsidRDefault="00992CF8" w:rsidP="00992CF8">
      <w:pPr>
        <w:pStyle w:val="NoSpacing"/>
        <w:ind w:left="1440" w:firstLine="720"/>
      </w:pPr>
    </w:p>
    <w:p w14:paraId="26442373" w14:textId="77777777" w:rsidR="00B0685C" w:rsidRPr="00992CF8" w:rsidRDefault="00B0685C" w:rsidP="00AD3EB6">
      <w:pPr>
        <w:pStyle w:val="NoSpacing"/>
        <w:rPr>
          <w:b/>
          <w:bCs/>
        </w:rPr>
      </w:pPr>
      <w:proofErr w:type="gramStart"/>
      <w:r w:rsidRPr="00992CF8">
        <w:rPr>
          <w:b/>
          <w:bCs/>
        </w:rPr>
        <w:t>Competencies</w:t>
      </w:r>
      <w:proofErr w:type="gramEnd"/>
    </w:p>
    <w:p w14:paraId="1F10BFBB" w14:textId="2F89603E" w:rsidR="00B0685C" w:rsidRPr="00AD3EB6" w:rsidRDefault="00B0685C" w:rsidP="00AD3EB6">
      <w:pPr>
        <w:pStyle w:val="NoSpacing"/>
      </w:pPr>
      <w:r w:rsidRPr="00AD3EB6">
        <w:t>3.5.1</w:t>
      </w:r>
      <w:r w:rsidR="00DF31E7">
        <w:t>.</w:t>
      </w:r>
      <w:r w:rsidRPr="00AD3EB6">
        <w:tab/>
        <w:t xml:space="preserve">Describe how personal social media use can impact </w:t>
      </w:r>
      <w:proofErr w:type="gramStart"/>
      <w:r w:rsidRPr="00AD3EB6">
        <w:t>the business</w:t>
      </w:r>
      <w:proofErr w:type="gramEnd"/>
      <w:r w:rsidRPr="00AD3EB6">
        <w:t>.</w:t>
      </w:r>
    </w:p>
    <w:p w14:paraId="60983150" w14:textId="443DE5DE" w:rsidR="00B0685C" w:rsidRDefault="00B0685C" w:rsidP="00AD3EB6">
      <w:pPr>
        <w:pStyle w:val="NoSpacing"/>
      </w:pPr>
      <w:r w:rsidRPr="00AD3EB6">
        <w:t>3.5.2</w:t>
      </w:r>
      <w:r w:rsidR="00DF31E7">
        <w:t>.</w:t>
      </w:r>
      <w:r w:rsidRPr="00AD3EB6">
        <w:tab/>
        <w:t>Compare and contrast the use of social media for personal and business purposes.</w:t>
      </w:r>
    </w:p>
    <w:p w14:paraId="1809EA42" w14:textId="77777777" w:rsidR="002251FB" w:rsidRDefault="002251FB" w:rsidP="00AD3EB6">
      <w:pPr>
        <w:pStyle w:val="NoSpacing"/>
      </w:pPr>
    </w:p>
    <w:p w14:paraId="6D0E3D27" w14:textId="7740DB3C" w:rsidR="002251FB" w:rsidRPr="00904DC4" w:rsidRDefault="002251FB" w:rsidP="002251FB">
      <w:pPr>
        <w:pStyle w:val="NoSpacing"/>
        <w:rPr>
          <w:rFonts w:cstheme="minorHAnsi"/>
          <w:b/>
          <w:bCs/>
          <w:color w:val="002060"/>
        </w:rPr>
      </w:pPr>
      <w:r w:rsidRPr="002445FF">
        <w:rPr>
          <w:rFonts w:cstheme="minorHAnsi"/>
          <w:b/>
          <w:bCs/>
          <w:color w:val="002060"/>
        </w:rPr>
        <w:t xml:space="preserve">Strand </w:t>
      </w:r>
      <w:r>
        <w:rPr>
          <w:rFonts w:cstheme="minorHAnsi"/>
          <w:b/>
          <w:bCs/>
          <w:color w:val="002060"/>
        </w:rPr>
        <w:t>5</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Marketing</w:t>
      </w:r>
    </w:p>
    <w:p w14:paraId="7E0E3A38" w14:textId="056E5679" w:rsidR="00B0685C" w:rsidRDefault="002251FB" w:rsidP="00966759">
      <w:pPr>
        <w:pStyle w:val="NoSpacing"/>
        <w:ind w:left="2160"/>
      </w:pPr>
      <w:r w:rsidRPr="002445FF">
        <w:rPr>
          <w:bCs/>
        </w:rPr>
        <w:t>Learn</w:t>
      </w:r>
      <w:r w:rsidR="00966759">
        <w:rPr>
          <w:bCs/>
        </w:rPr>
        <w:t xml:space="preserve">ers </w:t>
      </w:r>
      <w:r w:rsidR="00B0685C" w:rsidRPr="00AD3EB6">
        <w:t>create, communicate and evaluate business offerings by applying marketing functions.</w:t>
      </w:r>
    </w:p>
    <w:p w14:paraId="694B3ACF" w14:textId="77777777" w:rsidR="00966759" w:rsidRPr="00AD3EB6" w:rsidRDefault="00966759" w:rsidP="00966759">
      <w:pPr>
        <w:pStyle w:val="NoSpacing"/>
        <w:ind w:left="2160"/>
      </w:pPr>
    </w:p>
    <w:p w14:paraId="02DC7760" w14:textId="7B5C42E2" w:rsidR="00B0685C" w:rsidRPr="00966759" w:rsidRDefault="00B0685C" w:rsidP="00AD3EB6">
      <w:pPr>
        <w:pStyle w:val="NoSpacing"/>
        <w:rPr>
          <w:b/>
          <w:bCs/>
        </w:rPr>
      </w:pPr>
      <w:r w:rsidRPr="00966759">
        <w:rPr>
          <w:b/>
          <w:bCs/>
        </w:rPr>
        <w:t>Outcome</w:t>
      </w:r>
      <w:r w:rsidR="00966759">
        <w:rPr>
          <w:b/>
          <w:bCs/>
        </w:rPr>
        <w:t>:</w:t>
      </w:r>
      <w:r w:rsidRPr="00966759">
        <w:rPr>
          <w:b/>
          <w:bCs/>
        </w:rPr>
        <w:t xml:space="preserve"> 5.1</w:t>
      </w:r>
      <w:r w:rsidR="00966759">
        <w:rPr>
          <w:b/>
          <w:bCs/>
        </w:rPr>
        <w:t>.</w:t>
      </w:r>
      <w:r w:rsidRPr="00966759">
        <w:rPr>
          <w:b/>
          <w:bCs/>
        </w:rPr>
        <w:tab/>
        <w:t>Marketing Fundamentals</w:t>
      </w:r>
    </w:p>
    <w:p w14:paraId="5EDC4942" w14:textId="77777777" w:rsidR="00B0685C" w:rsidRDefault="00B0685C" w:rsidP="00966759">
      <w:pPr>
        <w:pStyle w:val="NoSpacing"/>
        <w:ind w:left="1440" w:firstLine="720"/>
      </w:pPr>
      <w:r w:rsidRPr="00AD3EB6">
        <w:t>Identify principles of marketing and marketing functions.</w:t>
      </w:r>
    </w:p>
    <w:p w14:paraId="27792BDC" w14:textId="4BFF4551" w:rsidR="00966759" w:rsidRPr="00AD3EB6" w:rsidRDefault="00966759" w:rsidP="00966759">
      <w:pPr>
        <w:pStyle w:val="NoSpacing"/>
        <w:ind w:left="1440" w:firstLine="720"/>
      </w:pPr>
    </w:p>
    <w:p w14:paraId="43F34956" w14:textId="77777777" w:rsidR="00B0685C" w:rsidRPr="00966759" w:rsidRDefault="00B0685C" w:rsidP="00AD3EB6">
      <w:pPr>
        <w:pStyle w:val="NoSpacing"/>
        <w:rPr>
          <w:b/>
          <w:bCs/>
        </w:rPr>
      </w:pPr>
      <w:proofErr w:type="gramStart"/>
      <w:r w:rsidRPr="00966759">
        <w:rPr>
          <w:b/>
          <w:bCs/>
        </w:rPr>
        <w:t>Competencies</w:t>
      </w:r>
      <w:proofErr w:type="gramEnd"/>
    </w:p>
    <w:p w14:paraId="67514959" w14:textId="1B13233F" w:rsidR="00B0685C" w:rsidRPr="00AD3EB6" w:rsidRDefault="00B0685C" w:rsidP="00966759">
      <w:pPr>
        <w:pStyle w:val="NoSpacing"/>
        <w:ind w:left="720" w:hanging="720"/>
      </w:pPr>
      <w:r w:rsidRPr="00AD3EB6">
        <w:t>5.1.1</w:t>
      </w:r>
      <w:r w:rsidR="00966759">
        <w:t>.</w:t>
      </w:r>
      <w:r w:rsidRPr="00AD3EB6">
        <w:tab/>
        <w:t>Identify marketing functions, their interrelatedness and the metrics used to measure their success.</w:t>
      </w:r>
    </w:p>
    <w:p w14:paraId="3477C4C2" w14:textId="13123733" w:rsidR="00B0685C" w:rsidRPr="00AD3EB6" w:rsidRDefault="00B0685C" w:rsidP="00AD3EB6">
      <w:pPr>
        <w:pStyle w:val="NoSpacing"/>
      </w:pPr>
      <w:r w:rsidRPr="00AD3EB6">
        <w:t>5.1.2</w:t>
      </w:r>
      <w:r w:rsidR="00966759">
        <w:t>.</w:t>
      </w:r>
      <w:r w:rsidRPr="00AD3EB6">
        <w:tab/>
        <w:t>Identify the components of the marketing mix (e.g., product, price, promotion, place).</w:t>
      </w:r>
    </w:p>
    <w:p w14:paraId="71C40FC1" w14:textId="3CDC485D" w:rsidR="00B0685C" w:rsidRPr="00AD3EB6" w:rsidRDefault="00B0685C" w:rsidP="00AD3EB6">
      <w:pPr>
        <w:pStyle w:val="NoSpacing"/>
      </w:pPr>
      <w:r w:rsidRPr="00AD3EB6">
        <w:t>5.1.3</w:t>
      </w:r>
      <w:r w:rsidR="00966759">
        <w:t>.</w:t>
      </w:r>
      <w:r w:rsidRPr="00AD3EB6">
        <w:tab/>
        <w:t>Identify legal and ethical issues associated with marketing.</w:t>
      </w:r>
    </w:p>
    <w:p w14:paraId="099D51AF" w14:textId="69D0F166" w:rsidR="00B0685C" w:rsidRPr="00AD3EB6" w:rsidRDefault="00B0685C" w:rsidP="00AD3EB6">
      <w:pPr>
        <w:pStyle w:val="NoSpacing"/>
      </w:pPr>
      <w:r w:rsidRPr="00AD3EB6">
        <w:t>5.1.4</w:t>
      </w:r>
      <w:r w:rsidR="00966759">
        <w:t>.</w:t>
      </w:r>
      <w:r w:rsidRPr="00AD3EB6">
        <w:tab/>
        <w:t>Explain the role and function of channel management and distribution.</w:t>
      </w:r>
    </w:p>
    <w:p w14:paraId="73534FB5" w14:textId="0FC9B930" w:rsidR="00B0685C" w:rsidRPr="00AD3EB6" w:rsidRDefault="00B0685C" w:rsidP="00966759">
      <w:pPr>
        <w:pStyle w:val="NoSpacing"/>
        <w:ind w:left="720" w:hanging="720"/>
      </w:pPr>
      <w:r w:rsidRPr="00AD3EB6">
        <w:t>5.1.5</w:t>
      </w:r>
      <w:r w:rsidR="00966759">
        <w:t>.</w:t>
      </w:r>
      <w:r w:rsidRPr="00AD3EB6">
        <w:tab/>
        <w:t>Explain the role and function of marketing information management (e.g., types of relevant information, uses, legal and ethical considerations).</w:t>
      </w:r>
    </w:p>
    <w:p w14:paraId="5E25C83D" w14:textId="48D225D4" w:rsidR="00B0685C" w:rsidRPr="00AD3EB6" w:rsidRDefault="00B0685C" w:rsidP="00966759">
      <w:pPr>
        <w:pStyle w:val="NoSpacing"/>
        <w:ind w:left="720" w:hanging="720"/>
      </w:pPr>
      <w:r w:rsidRPr="00AD3EB6">
        <w:t>5.1.6</w:t>
      </w:r>
      <w:r w:rsidR="00966759">
        <w:t>.</w:t>
      </w:r>
      <w:r w:rsidRPr="00AD3EB6">
        <w:tab/>
        <w:t>Explain the role and function of pricing and factors affecting pricing decisions (e.g., customer value perception, brand, negotiating power, corporate policies, competitive strategy, stage of customer life cycle).</w:t>
      </w:r>
    </w:p>
    <w:p w14:paraId="6A7FC52B" w14:textId="4102031E" w:rsidR="00B0685C" w:rsidRPr="00AD3EB6" w:rsidRDefault="00B0685C" w:rsidP="00AD3EB6">
      <w:pPr>
        <w:pStyle w:val="NoSpacing"/>
      </w:pPr>
      <w:r w:rsidRPr="00AD3EB6">
        <w:t>5.1.7</w:t>
      </w:r>
      <w:r w:rsidR="00966759">
        <w:t>.</w:t>
      </w:r>
      <w:r w:rsidRPr="00AD3EB6">
        <w:tab/>
        <w:t>Describe the role and function of product and service management.</w:t>
      </w:r>
    </w:p>
    <w:p w14:paraId="42BBE9DF" w14:textId="053E6C38" w:rsidR="00B0685C" w:rsidRPr="00AD3EB6" w:rsidRDefault="00B0685C" w:rsidP="00AD3EB6">
      <w:pPr>
        <w:pStyle w:val="NoSpacing"/>
      </w:pPr>
      <w:r w:rsidRPr="00AD3EB6">
        <w:t>5.1.8</w:t>
      </w:r>
      <w:r w:rsidR="00966759">
        <w:t>.</w:t>
      </w:r>
      <w:r w:rsidRPr="00AD3EB6">
        <w:tab/>
        <w:t>Describe the role and function of branding.</w:t>
      </w:r>
    </w:p>
    <w:p w14:paraId="3E07F564" w14:textId="46CA5D69" w:rsidR="00B0685C" w:rsidRPr="00AD3EB6" w:rsidRDefault="00B0685C" w:rsidP="00AD3EB6">
      <w:pPr>
        <w:pStyle w:val="NoSpacing"/>
      </w:pPr>
      <w:r w:rsidRPr="00AD3EB6">
        <w:t>5.1.9</w:t>
      </w:r>
      <w:r w:rsidR="00966759">
        <w:t>.</w:t>
      </w:r>
      <w:r w:rsidRPr="00AD3EB6">
        <w:tab/>
        <w:t>Describe the role and function of promotion.</w:t>
      </w:r>
    </w:p>
    <w:p w14:paraId="525DCDF3" w14:textId="5C6E6068" w:rsidR="00B0685C" w:rsidRPr="00AD3EB6" w:rsidRDefault="00B0685C" w:rsidP="00AD3EB6">
      <w:pPr>
        <w:pStyle w:val="NoSpacing"/>
      </w:pPr>
      <w:r w:rsidRPr="00AD3EB6">
        <w:t>5.1.10</w:t>
      </w:r>
      <w:r w:rsidR="00966759">
        <w:t>.</w:t>
      </w:r>
      <w:r w:rsidRPr="00AD3EB6">
        <w:tab/>
        <w:t>Describe the role and function of selling.</w:t>
      </w:r>
    </w:p>
    <w:p w14:paraId="73B2CE32" w14:textId="117558C4" w:rsidR="00B0685C" w:rsidRDefault="00B0685C" w:rsidP="00AD3EB6">
      <w:pPr>
        <w:pStyle w:val="NoSpacing"/>
      </w:pPr>
      <w:r w:rsidRPr="00AD3EB6">
        <w:t>5.1.13</w:t>
      </w:r>
      <w:r w:rsidR="00966759">
        <w:t>.</w:t>
      </w:r>
      <w:r w:rsidRPr="00AD3EB6">
        <w:tab/>
        <w:t>Describe the role and function of market planning.</w:t>
      </w:r>
    </w:p>
    <w:p w14:paraId="36E7EA60" w14:textId="7A173A71" w:rsidR="00966759" w:rsidRDefault="00966759">
      <w:pPr>
        <w:rPr>
          <w:rFonts w:ascii="Source Sans Pro" w:hAnsi="Source Sans Pro"/>
          <w:kern w:val="2"/>
          <w:sz w:val="24"/>
          <w14:ligatures w14:val="standardContextual"/>
        </w:rPr>
      </w:pPr>
      <w:r>
        <w:br w:type="page"/>
      </w:r>
    </w:p>
    <w:p w14:paraId="6829EB86" w14:textId="77777777" w:rsidR="00966759" w:rsidRPr="00AD3EB6" w:rsidRDefault="00966759" w:rsidP="00AD3EB6">
      <w:pPr>
        <w:pStyle w:val="NoSpacing"/>
      </w:pPr>
    </w:p>
    <w:p w14:paraId="2D9D5C16" w14:textId="72D8D2F5" w:rsidR="00B0685C" w:rsidRPr="00966759" w:rsidRDefault="00B0685C" w:rsidP="00AD3EB6">
      <w:pPr>
        <w:pStyle w:val="NoSpacing"/>
        <w:rPr>
          <w:b/>
          <w:bCs/>
        </w:rPr>
      </w:pPr>
      <w:r w:rsidRPr="00966759">
        <w:rPr>
          <w:b/>
          <w:bCs/>
        </w:rPr>
        <w:t>Outcome</w:t>
      </w:r>
      <w:r w:rsidR="00966759">
        <w:rPr>
          <w:b/>
          <w:bCs/>
        </w:rPr>
        <w:t>:</w:t>
      </w:r>
      <w:r w:rsidRPr="00966759">
        <w:rPr>
          <w:b/>
          <w:bCs/>
        </w:rPr>
        <w:t xml:space="preserve"> 5.2</w:t>
      </w:r>
      <w:r w:rsidR="00966759">
        <w:rPr>
          <w:b/>
          <w:bCs/>
        </w:rPr>
        <w:t>.</w:t>
      </w:r>
      <w:r w:rsidRPr="00966759">
        <w:rPr>
          <w:b/>
          <w:bCs/>
        </w:rPr>
        <w:tab/>
        <w:t>Channel Management</w:t>
      </w:r>
    </w:p>
    <w:p w14:paraId="08E27EA7" w14:textId="77777777" w:rsidR="00B0685C" w:rsidRDefault="00B0685C" w:rsidP="00966759">
      <w:pPr>
        <w:pStyle w:val="NoSpacing"/>
        <w:ind w:left="1440" w:firstLine="720"/>
      </w:pPr>
      <w:r w:rsidRPr="00AD3EB6">
        <w:t>Identify, select and evaluate distribution channels.</w:t>
      </w:r>
    </w:p>
    <w:p w14:paraId="46A14D86" w14:textId="77777777" w:rsidR="00966759" w:rsidRPr="00AD3EB6" w:rsidRDefault="00966759" w:rsidP="00966759">
      <w:pPr>
        <w:pStyle w:val="NoSpacing"/>
        <w:ind w:left="1440" w:firstLine="720"/>
      </w:pPr>
    </w:p>
    <w:p w14:paraId="74218B28" w14:textId="77777777" w:rsidR="00B0685C" w:rsidRPr="00966759" w:rsidRDefault="00B0685C" w:rsidP="00AD3EB6">
      <w:pPr>
        <w:pStyle w:val="NoSpacing"/>
        <w:rPr>
          <w:b/>
          <w:bCs/>
        </w:rPr>
      </w:pPr>
      <w:proofErr w:type="gramStart"/>
      <w:r w:rsidRPr="00966759">
        <w:rPr>
          <w:b/>
          <w:bCs/>
        </w:rPr>
        <w:t>Competencies</w:t>
      </w:r>
      <w:proofErr w:type="gramEnd"/>
    </w:p>
    <w:p w14:paraId="45E46A1A" w14:textId="3527E6D9" w:rsidR="00B0685C" w:rsidRPr="00AD3EB6" w:rsidRDefault="00B0685C" w:rsidP="00966759">
      <w:pPr>
        <w:pStyle w:val="NoSpacing"/>
        <w:ind w:left="720" w:hanging="720"/>
      </w:pPr>
      <w:r w:rsidRPr="00AD3EB6">
        <w:t>5.2.1</w:t>
      </w:r>
      <w:r w:rsidR="00966759">
        <w:t>.</w:t>
      </w:r>
      <w:r w:rsidRPr="00AD3EB6">
        <w:tab/>
        <w:t xml:space="preserve">Distinguish </w:t>
      </w:r>
      <w:proofErr w:type="gramStart"/>
      <w:r w:rsidRPr="00AD3EB6">
        <w:t>among</w:t>
      </w:r>
      <w:proofErr w:type="gramEnd"/>
      <w:r w:rsidRPr="00AD3EB6">
        <w:t xml:space="preserve"> distribution channels for consumer goods, industrial goods and services.</w:t>
      </w:r>
    </w:p>
    <w:p w14:paraId="66C748ED" w14:textId="56CFE327" w:rsidR="00B0685C" w:rsidRPr="00AD3EB6" w:rsidRDefault="00B0685C" w:rsidP="00AD3EB6">
      <w:pPr>
        <w:pStyle w:val="NoSpacing"/>
      </w:pPr>
      <w:r w:rsidRPr="00AD3EB6">
        <w:t>5.2.6</w:t>
      </w:r>
      <w:r w:rsidR="00966759">
        <w:t>.</w:t>
      </w:r>
      <w:r w:rsidRPr="00AD3EB6">
        <w:tab/>
        <w:t>Identify and compare channels of distribution.</w:t>
      </w:r>
    </w:p>
    <w:p w14:paraId="35FEE50A" w14:textId="77777777" w:rsidR="00B0685C" w:rsidRPr="00AD3EB6" w:rsidRDefault="00B0685C" w:rsidP="00AD3EB6">
      <w:pPr>
        <w:pStyle w:val="NoSpacing"/>
      </w:pPr>
    </w:p>
    <w:p w14:paraId="0EA57EB6" w14:textId="6A02F1A4" w:rsidR="00B0685C" w:rsidRPr="00966759" w:rsidRDefault="00B0685C" w:rsidP="00AD3EB6">
      <w:pPr>
        <w:pStyle w:val="NoSpacing"/>
        <w:rPr>
          <w:b/>
          <w:bCs/>
        </w:rPr>
      </w:pPr>
      <w:r w:rsidRPr="00966759">
        <w:rPr>
          <w:b/>
          <w:bCs/>
        </w:rPr>
        <w:t>Outcome</w:t>
      </w:r>
      <w:r w:rsidR="00966759">
        <w:rPr>
          <w:b/>
          <w:bCs/>
        </w:rPr>
        <w:t>:</w:t>
      </w:r>
      <w:r w:rsidRPr="00966759">
        <w:rPr>
          <w:b/>
          <w:bCs/>
        </w:rPr>
        <w:t xml:space="preserve"> 5.3</w:t>
      </w:r>
      <w:r w:rsidR="00966759">
        <w:rPr>
          <w:b/>
          <w:bCs/>
        </w:rPr>
        <w:t>.</w:t>
      </w:r>
      <w:r w:rsidRPr="00966759">
        <w:rPr>
          <w:b/>
          <w:bCs/>
        </w:rPr>
        <w:tab/>
        <w:t>Marketing Information Management</w:t>
      </w:r>
    </w:p>
    <w:p w14:paraId="7DFAC9EE" w14:textId="77777777" w:rsidR="00B0685C" w:rsidRDefault="00B0685C" w:rsidP="00966759">
      <w:pPr>
        <w:pStyle w:val="NoSpacing"/>
        <w:ind w:left="1440" w:firstLine="720"/>
      </w:pPr>
      <w:r w:rsidRPr="00AD3EB6">
        <w:t>Collect, analyze and distribute marketing information.</w:t>
      </w:r>
    </w:p>
    <w:p w14:paraId="414CFC6F" w14:textId="77777777" w:rsidR="00966759" w:rsidRPr="00AD3EB6" w:rsidRDefault="00966759" w:rsidP="00966759">
      <w:pPr>
        <w:pStyle w:val="NoSpacing"/>
        <w:ind w:left="1440" w:firstLine="720"/>
      </w:pPr>
    </w:p>
    <w:p w14:paraId="1921AA0C" w14:textId="77777777" w:rsidR="00B0685C" w:rsidRPr="00966759" w:rsidRDefault="00B0685C" w:rsidP="00AD3EB6">
      <w:pPr>
        <w:pStyle w:val="NoSpacing"/>
        <w:rPr>
          <w:b/>
          <w:bCs/>
        </w:rPr>
      </w:pPr>
      <w:proofErr w:type="gramStart"/>
      <w:r w:rsidRPr="00966759">
        <w:rPr>
          <w:b/>
          <w:bCs/>
        </w:rPr>
        <w:t>Competencies</w:t>
      </w:r>
      <w:proofErr w:type="gramEnd"/>
    </w:p>
    <w:p w14:paraId="3B854821" w14:textId="1DA502E7" w:rsidR="00B0685C" w:rsidRPr="00AD3EB6" w:rsidRDefault="00B0685C" w:rsidP="00966759">
      <w:pPr>
        <w:pStyle w:val="NoSpacing"/>
        <w:ind w:left="720" w:hanging="720"/>
      </w:pPr>
      <w:r w:rsidRPr="00AD3EB6">
        <w:t>5.3.1</w:t>
      </w:r>
      <w:r w:rsidR="00966759">
        <w:t>.</w:t>
      </w:r>
      <w:r w:rsidRPr="00AD3EB6">
        <w:tab/>
        <w:t>Distinguish between market-driven and customer-driven information and explain the need for marketing information.</w:t>
      </w:r>
    </w:p>
    <w:p w14:paraId="032CF58E" w14:textId="5E6D094B" w:rsidR="00B0685C" w:rsidRPr="00AD3EB6" w:rsidRDefault="00B0685C" w:rsidP="00AD3EB6">
      <w:pPr>
        <w:pStyle w:val="NoSpacing"/>
      </w:pPr>
      <w:r w:rsidRPr="00AD3EB6">
        <w:t>5.3.2</w:t>
      </w:r>
      <w:r w:rsidR="00966759">
        <w:t>.</w:t>
      </w:r>
      <w:r w:rsidRPr="00AD3EB6">
        <w:tab/>
        <w:t xml:space="preserve">Determine the relevancy of information for marketing purposes. </w:t>
      </w:r>
    </w:p>
    <w:p w14:paraId="6ED4FAB6" w14:textId="7478B0D2" w:rsidR="00B0685C" w:rsidRPr="00AD3EB6" w:rsidRDefault="00B0685C" w:rsidP="00AD3EB6">
      <w:pPr>
        <w:pStyle w:val="NoSpacing"/>
      </w:pPr>
      <w:r w:rsidRPr="00AD3EB6">
        <w:t>5.3</w:t>
      </w:r>
      <w:r w:rsidR="00966759">
        <w:t>.</w:t>
      </w:r>
      <w:r w:rsidRPr="00AD3EB6">
        <w:t>3</w:t>
      </w:r>
      <w:r w:rsidR="00966759">
        <w:t>.</w:t>
      </w:r>
      <w:r w:rsidRPr="00AD3EB6">
        <w:tab/>
        <w:t>Describe data and reports that are monitored for marketing decision-making.</w:t>
      </w:r>
    </w:p>
    <w:p w14:paraId="7BA305D0" w14:textId="53DEB3B5" w:rsidR="00B0685C" w:rsidRDefault="00B0685C" w:rsidP="00966759">
      <w:pPr>
        <w:pStyle w:val="NoSpacing"/>
        <w:ind w:left="720" w:hanging="720"/>
      </w:pPr>
      <w:r w:rsidRPr="00AD3EB6">
        <w:t>5.3.4</w:t>
      </w:r>
      <w:r w:rsidR="00966759">
        <w:t>.</w:t>
      </w:r>
      <w:r w:rsidRPr="00AD3EB6">
        <w:tab/>
        <w:t>Communicate marketing</w:t>
      </w:r>
      <w:r w:rsidR="00A11B0E">
        <w:t xml:space="preserve"> </w:t>
      </w:r>
      <w:r w:rsidRPr="00AD3EB6">
        <w:t>information that delivers relevant insights into issues, problems, questions or opportunities.</w:t>
      </w:r>
    </w:p>
    <w:p w14:paraId="6EEF30EE" w14:textId="77777777" w:rsidR="00966759" w:rsidRPr="00AD3EB6" w:rsidRDefault="00966759" w:rsidP="00966759">
      <w:pPr>
        <w:pStyle w:val="NoSpacing"/>
        <w:ind w:left="720" w:hanging="720"/>
      </w:pPr>
    </w:p>
    <w:p w14:paraId="3822EA7C" w14:textId="3B8077C9" w:rsidR="00B0685C" w:rsidRPr="00A11B0E" w:rsidRDefault="00B0685C" w:rsidP="00AD3EB6">
      <w:pPr>
        <w:pStyle w:val="NoSpacing"/>
        <w:rPr>
          <w:b/>
          <w:bCs/>
        </w:rPr>
      </w:pPr>
      <w:r w:rsidRPr="00A11B0E">
        <w:rPr>
          <w:b/>
          <w:bCs/>
        </w:rPr>
        <w:t>Outcome</w:t>
      </w:r>
      <w:r w:rsidR="00A11B0E">
        <w:rPr>
          <w:b/>
          <w:bCs/>
        </w:rPr>
        <w:t>:</w:t>
      </w:r>
      <w:r w:rsidRPr="00A11B0E">
        <w:rPr>
          <w:b/>
          <w:bCs/>
        </w:rPr>
        <w:t xml:space="preserve"> 5.4</w:t>
      </w:r>
      <w:r w:rsidR="00A11B0E">
        <w:rPr>
          <w:b/>
          <w:bCs/>
        </w:rPr>
        <w:t>.</w:t>
      </w:r>
      <w:r w:rsidRPr="00A11B0E">
        <w:rPr>
          <w:b/>
          <w:bCs/>
        </w:rPr>
        <w:tab/>
        <w:t>Marketing Research</w:t>
      </w:r>
    </w:p>
    <w:p w14:paraId="2E8A5C82" w14:textId="77777777" w:rsidR="00B0685C" w:rsidRDefault="00B0685C" w:rsidP="00A11B0E">
      <w:pPr>
        <w:pStyle w:val="NoSpacing"/>
        <w:ind w:left="2160"/>
      </w:pPr>
      <w:r w:rsidRPr="00AD3EB6">
        <w:t>Apply qualitative and quantitative research methods to collect, analyze and distribute marketing data.</w:t>
      </w:r>
    </w:p>
    <w:p w14:paraId="3061327A" w14:textId="77777777" w:rsidR="00A11B0E" w:rsidRPr="00AD3EB6" w:rsidRDefault="00A11B0E" w:rsidP="00A11B0E">
      <w:pPr>
        <w:pStyle w:val="NoSpacing"/>
        <w:ind w:left="2160"/>
      </w:pPr>
    </w:p>
    <w:p w14:paraId="0D0BA951" w14:textId="77777777" w:rsidR="00B0685C" w:rsidRPr="00A11B0E" w:rsidRDefault="00B0685C" w:rsidP="00AD3EB6">
      <w:pPr>
        <w:pStyle w:val="NoSpacing"/>
        <w:rPr>
          <w:b/>
          <w:bCs/>
        </w:rPr>
      </w:pPr>
      <w:proofErr w:type="gramStart"/>
      <w:r w:rsidRPr="00A11B0E">
        <w:rPr>
          <w:b/>
          <w:bCs/>
        </w:rPr>
        <w:t>Competencies</w:t>
      </w:r>
      <w:proofErr w:type="gramEnd"/>
    </w:p>
    <w:p w14:paraId="136B43D9" w14:textId="1BDA5142" w:rsidR="00B0685C" w:rsidRPr="00AD3EB6" w:rsidRDefault="00B0685C" w:rsidP="00AD3EB6">
      <w:pPr>
        <w:pStyle w:val="NoSpacing"/>
      </w:pPr>
      <w:r w:rsidRPr="00AD3EB6">
        <w:t>5.4.1</w:t>
      </w:r>
      <w:r w:rsidR="00A11B0E">
        <w:t>.</w:t>
      </w:r>
      <w:r w:rsidRPr="00AD3EB6">
        <w:tab/>
        <w:t>Explain the role and function of marketing research.</w:t>
      </w:r>
    </w:p>
    <w:p w14:paraId="151690E2" w14:textId="216C09C6" w:rsidR="00B0685C" w:rsidRPr="00AD3EB6" w:rsidRDefault="00B0685C" w:rsidP="00AD3EB6">
      <w:pPr>
        <w:pStyle w:val="NoSpacing"/>
      </w:pPr>
      <w:r w:rsidRPr="00AD3EB6">
        <w:t>5.4.2</w:t>
      </w:r>
      <w:r w:rsidR="00A11B0E">
        <w:t>.</w:t>
      </w:r>
      <w:r w:rsidRPr="00AD3EB6">
        <w:tab/>
        <w:t>Distinguish between primary and secondary data.</w:t>
      </w:r>
    </w:p>
    <w:p w14:paraId="1DC0F8A8" w14:textId="48BFBEA1" w:rsidR="00B0685C" w:rsidRPr="00AD3EB6" w:rsidRDefault="00B0685C" w:rsidP="00A11B0E">
      <w:pPr>
        <w:pStyle w:val="NoSpacing"/>
        <w:ind w:left="720" w:hanging="720"/>
      </w:pPr>
      <w:r w:rsidRPr="00AD3EB6">
        <w:t>5.4.3</w:t>
      </w:r>
      <w:r w:rsidR="00A11B0E">
        <w:t>.</w:t>
      </w:r>
      <w:r w:rsidRPr="00AD3EB6">
        <w:tab/>
        <w:t xml:space="preserve">Explain marketing-research design considerations; identify the </w:t>
      </w:r>
      <w:proofErr w:type="gramStart"/>
      <w:r w:rsidRPr="00AD3EB6">
        <w:t>type of research appropriate</w:t>
      </w:r>
      <w:proofErr w:type="gramEnd"/>
      <w:r w:rsidRPr="00AD3EB6">
        <w:t xml:space="preserve"> and determine research objectives.</w:t>
      </w:r>
    </w:p>
    <w:p w14:paraId="0F10149C" w14:textId="7F010E2F" w:rsidR="00B0685C" w:rsidRPr="00AD3EB6" w:rsidRDefault="00B0685C" w:rsidP="00AD3EB6">
      <w:pPr>
        <w:pStyle w:val="NoSpacing"/>
      </w:pPr>
      <w:r w:rsidRPr="00AD3EB6">
        <w:t>5.4.6</w:t>
      </w:r>
      <w:r w:rsidR="00A11B0E">
        <w:t>.</w:t>
      </w:r>
      <w:r w:rsidRPr="00AD3EB6">
        <w:tab/>
        <w:t>Describe quantitative and qualitative marketing research data-collection methods.</w:t>
      </w:r>
    </w:p>
    <w:p w14:paraId="76F35466" w14:textId="30D8B2A0" w:rsidR="00B0685C" w:rsidRDefault="00B0685C" w:rsidP="00AD3EB6">
      <w:pPr>
        <w:pStyle w:val="NoSpacing"/>
      </w:pPr>
      <w:r w:rsidRPr="00AD3EB6">
        <w:t>5.4.19</w:t>
      </w:r>
      <w:r w:rsidR="00A11B0E">
        <w:t>.</w:t>
      </w:r>
      <w:r w:rsidRPr="00AD3EB6">
        <w:tab/>
        <w:t>Describe reasons for purchasing and selling marketing data.</w:t>
      </w:r>
    </w:p>
    <w:p w14:paraId="0FD19CAB" w14:textId="77777777" w:rsidR="00A11B0E" w:rsidRPr="00AD3EB6" w:rsidRDefault="00A11B0E" w:rsidP="00AD3EB6">
      <w:pPr>
        <w:pStyle w:val="NoSpacing"/>
      </w:pPr>
    </w:p>
    <w:p w14:paraId="6FF9C1F1" w14:textId="628C78F2" w:rsidR="00B0685C" w:rsidRPr="0049709B" w:rsidRDefault="00B0685C" w:rsidP="00AD3EB6">
      <w:pPr>
        <w:pStyle w:val="NoSpacing"/>
        <w:rPr>
          <w:b/>
          <w:bCs/>
        </w:rPr>
      </w:pPr>
      <w:r w:rsidRPr="0049709B">
        <w:rPr>
          <w:b/>
          <w:bCs/>
        </w:rPr>
        <w:t>Outcome</w:t>
      </w:r>
      <w:r w:rsidR="0049709B">
        <w:rPr>
          <w:b/>
          <w:bCs/>
        </w:rPr>
        <w:t>:</w:t>
      </w:r>
      <w:r w:rsidRPr="0049709B">
        <w:rPr>
          <w:b/>
          <w:bCs/>
        </w:rPr>
        <w:t xml:space="preserve"> 5.5</w:t>
      </w:r>
      <w:r w:rsidR="0049709B">
        <w:rPr>
          <w:b/>
          <w:bCs/>
        </w:rPr>
        <w:t>.</w:t>
      </w:r>
      <w:r w:rsidRPr="0049709B">
        <w:rPr>
          <w:b/>
          <w:bCs/>
        </w:rPr>
        <w:tab/>
        <w:t>Market Planning</w:t>
      </w:r>
    </w:p>
    <w:p w14:paraId="5B92222D" w14:textId="77777777" w:rsidR="00B0685C" w:rsidRDefault="00B0685C" w:rsidP="0049709B">
      <w:pPr>
        <w:pStyle w:val="NoSpacing"/>
        <w:ind w:left="2160"/>
      </w:pPr>
      <w:r w:rsidRPr="00AD3EB6">
        <w:t xml:space="preserve">Identify, select and evaluate marketing strategies to reach </w:t>
      </w:r>
      <w:proofErr w:type="gramStart"/>
      <w:r w:rsidRPr="00AD3EB6">
        <w:t>targeted</w:t>
      </w:r>
      <w:proofErr w:type="gramEnd"/>
      <w:r w:rsidRPr="00AD3EB6">
        <w:t xml:space="preserve"> audiences.</w:t>
      </w:r>
    </w:p>
    <w:p w14:paraId="66F47375" w14:textId="77777777" w:rsidR="0049709B" w:rsidRPr="00AD3EB6" w:rsidRDefault="0049709B" w:rsidP="0049709B">
      <w:pPr>
        <w:pStyle w:val="NoSpacing"/>
        <w:ind w:left="2160"/>
      </w:pPr>
    </w:p>
    <w:p w14:paraId="1035FA48" w14:textId="77777777" w:rsidR="00B0685C" w:rsidRPr="0049709B" w:rsidRDefault="00B0685C" w:rsidP="00AD3EB6">
      <w:pPr>
        <w:pStyle w:val="NoSpacing"/>
        <w:rPr>
          <w:b/>
          <w:bCs/>
        </w:rPr>
      </w:pPr>
      <w:proofErr w:type="gramStart"/>
      <w:r w:rsidRPr="0049709B">
        <w:rPr>
          <w:b/>
          <w:bCs/>
        </w:rPr>
        <w:t>Competencies</w:t>
      </w:r>
      <w:proofErr w:type="gramEnd"/>
    </w:p>
    <w:p w14:paraId="01CF5F25" w14:textId="67AB2CE0" w:rsidR="00B0685C" w:rsidRPr="00AD3EB6" w:rsidRDefault="00B0685C" w:rsidP="00AD3EB6">
      <w:pPr>
        <w:pStyle w:val="NoSpacing"/>
      </w:pPr>
      <w:r w:rsidRPr="00AD3EB6">
        <w:t>5.5.1</w:t>
      </w:r>
      <w:r w:rsidR="0049709B">
        <w:t>.</w:t>
      </w:r>
      <w:r w:rsidRPr="00AD3EB6">
        <w:tab/>
        <w:t>Distinguish between marketing strategies and tactics.</w:t>
      </w:r>
    </w:p>
    <w:p w14:paraId="0B81D0C2" w14:textId="2CE58257" w:rsidR="00B0685C" w:rsidRPr="00AD3EB6" w:rsidRDefault="00B0685C" w:rsidP="00AD3EB6">
      <w:pPr>
        <w:pStyle w:val="NoSpacing"/>
      </w:pPr>
      <w:r w:rsidRPr="00AD3EB6">
        <w:t>5.5.2</w:t>
      </w:r>
      <w:r w:rsidR="0049709B">
        <w:t>.</w:t>
      </w:r>
      <w:r w:rsidRPr="00AD3EB6">
        <w:tab/>
        <w:t>Explain the considerations used to develop and implement marketing strategies.</w:t>
      </w:r>
    </w:p>
    <w:p w14:paraId="0E324C71" w14:textId="7BC60BD5" w:rsidR="00B0685C" w:rsidRDefault="00B0685C" w:rsidP="00AD3EB6">
      <w:pPr>
        <w:pStyle w:val="NoSpacing"/>
      </w:pPr>
      <w:r w:rsidRPr="00AD3EB6">
        <w:t>5.5.3</w:t>
      </w:r>
      <w:r w:rsidR="0049709B">
        <w:t>.</w:t>
      </w:r>
      <w:r w:rsidRPr="00AD3EB6">
        <w:tab/>
        <w:t>Describe the concepts of market and market identification.</w:t>
      </w:r>
    </w:p>
    <w:p w14:paraId="3F89A127" w14:textId="77777777" w:rsidR="0049709B" w:rsidRPr="00AD3EB6" w:rsidRDefault="0049709B" w:rsidP="00AD3EB6">
      <w:pPr>
        <w:pStyle w:val="NoSpacing"/>
      </w:pPr>
    </w:p>
    <w:p w14:paraId="3AAB4ABB" w14:textId="6C334BA6" w:rsidR="00B0685C" w:rsidRPr="0049709B" w:rsidRDefault="00B0685C" w:rsidP="00AD3EB6">
      <w:pPr>
        <w:pStyle w:val="NoSpacing"/>
        <w:rPr>
          <w:b/>
          <w:bCs/>
        </w:rPr>
      </w:pPr>
      <w:r w:rsidRPr="0049709B">
        <w:rPr>
          <w:b/>
          <w:bCs/>
        </w:rPr>
        <w:t>Outcome</w:t>
      </w:r>
      <w:r w:rsidR="0049709B">
        <w:rPr>
          <w:b/>
          <w:bCs/>
        </w:rPr>
        <w:t>:</w:t>
      </w:r>
      <w:r w:rsidRPr="0049709B">
        <w:rPr>
          <w:b/>
          <w:bCs/>
        </w:rPr>
        <w:t xml:space="preserve"> 5.6</w:t>
      </w:r>
      <w:r w:rsidR="0049709B">
        <w:rPr>
          <w:b/>
          <w:bCs/>
        </w:rPr>
        <w:t>.</w:t>
      </w:r>
      <w:r w:rsidRPr="0049709B">
        <w:rPr>
          <w:b/>
          <w:bCs/>
        </w:rPr>
        <w:tab/>
        <w:t>Pricing</w:t>
      </w:r>
    </w:p>
    <w:p w14:paraId="585EC1A9" w14:textId="52CECCD1" w:rsidR="00B0685C" w:rsidRDefault="00B0685C" w:rsidP="0049709B">
      <w:pPr>
        <w:pStyle w:val="NoSpacing"/>
        <w:ind w:left="2160"/>
      </w:pPr>
      <w:r w:rsidRPr="00AD3EB6">
        <w:t>Set and adjust prices to maximize profit and maintain customer and/or client satisfaction.</w:t>
      </w:r>
    </w:p>
    <w:p w14:paraId="5F5189C4" w14:textId="77777777" w:rsidR="0049709B" w:rsidRPr="00AD3EB6" w:rsidRDefault="0049709B" w:rsidP="0049709B">
      <w:pPr>
        <w:pStyle w:val="NoSpacing"/>
        <w:ind w:left="2160"/>
      </w:pPr>
    </w:p>
    <w:p w14:paraId="46384AC2" w14:textId="77777777" w:rsidR="00B0685C" w:rsidRPr="0049709B" w:rsidRDefault="00B0685C" w:rsidP="00AD3EB6">
      <w:pPr>
        <w:pStyle w:val="NoSpacing"/>
        <w:rPr>
          <w:b/>
          <w:bCs/>
        </w:rPr>
      </w:pPr>
      <w:proofErr w:type="gramStart"/>
      <w:r w:rsidRPr="0049709B">
        <w:rPr>
          <w:b/>
          <w:bCs/>
        </w:rPr>
        <w:t>Competencies</w:t>
      </w:r>
      <w:proofErr w:type="gramEnd"/>
    </w:p>
    <w:p w14:paraId="7898D08F" w14:textId="561EFE91" w:rsidR="00B0685C" w:rsidRPr="00AD3EB6" w:rsidRDefault="00B0685C" w:rsidP="00AD3EB6">
      <w:pPr>
        <w:pStyle w:val="NoSpacing"/>
      </w:pPr>
      <w:r w:rsidRPr="00AD3EB6">
        <w:t>5.6.1</w:t>
      </w:r>
      <w:r w:rsidR="0049709B">
        <w:t>.</w:t>
      </w:r>
      <w:r w:rsidRPr="00AD3EB6">
        <w:tab/>
        <w:t>Describe the functions of prices in markets.</w:t>
      </w:r>
    </w:p>
    <w:p w14:paraId="19860738" w14:textId="0F3F19EE" w:rsidR="00B0685C" w:rsidRPr="00AD3EB6" w:rsidRDefault="0049709B" w:rsidP="0049709B">
      <w:pPr>
        <w:pStyle w:val="NoSpacing"/>
        <w:ind w:left="720" w:hanging="720"/>
      </w:pPr>
      <w:r>
        <w:t>5</w:t>
      </w:r>
      <w:r w:rsidR="00B0685C" w:rsidRPr="00AD3EB6">
        <w:t>.6.7</w:t>
      </w:r>
      <w:r>
        <w:t>.</w:t>
      </w:r>
      <w:r w:rsidR="00B0685C" w:rsidRPr="00AD3EB6">
        <w:tab/>
        <w:t>Compare and contrast the pricing of goods and services in business-to-business (B2B) and business-to-consumer (B2C) environments.</w:t>
      </w:r>
    </w:p>
    <w:p w14:paraId="619092E5" w14:textId="27923BC1" w:rsidR="00B0685C" w:rsidRPr="00AD3EB6" w:rsidRDefault="00B0685C" w:rsidP="00AD3EB6">
      <w:pPr>
        <w:pStyle w:val="NoSpacing"/>
      </w:pPr>
      <w:r w:rsidRPr="00AD3EB6">
        <w:t>5.6.8</w:t>
      </w:r>
      <w:r w:rsidR="0049709B">
        <w:t>.</w:t>
      </w:r>
      <w:r w:rsidRPr="00AD3EB6">
        <w:tab/>
        <w:t>Compare and contrast the pricing of tangible and intangible products.</w:t>
      </w:r>
    </w:p>
    <w:p w14:paraId="02604931" w14:textId="77777777" w:rsidR="00B0685C" w:rsidRPr="00AD3EB6" w:rsidRDefault="00B0685C" w:rsidP="00AD3EB6">
      <w:pPr>
        <w:pStyle w:val="NoSpacing"/>
      </w:pPr>
    </w:p>
    <w:p w14:paraId="42E482CA" w14:textId="15A584EC" w:rsidR="00B0685C" w:rsidRPr="003000A4" w:rsidRDefault="00B0685C" w:rsidP="00AD3EB6">
      <w:pPr>
        <w:pStyle w:val="NoSpacing"/>
        <w:rPr>
          <w:b/>
          <w:bCs/>
        </w:rPr>
      </w:pPr>
      <w:r w:rsidRPr="003000A4">
        <w:rPr>
          <w:b/>
          <w:bCs/>
        </w:rPr>
        <w:t>Outcome</w:t>
      </w:r>
      <w:r w:rsidR="003000A4">
        <w:rPr>
          <w:b/>
          <w:bCs/>
        </w:rPr>
        <w:t>:</w:t>
      </w:r>
      <w:r w:rsidRPr="003000A4">
        <w:rPr>
          <w:b/>
          <w:bCs/>
        </w:rPr>
        <w:t xml:space="preserve"> 5.8</w:t>
      </w:r>
      <w:r w:rsidR="003000A4">
        <w:rPr>
          <w:b/>
          <w:bCs/>
        </w:rPr>
        <w:t>.</w:t>
      </w:r>
      <w:r w:rsidRPr="003000A4">
        <w:rPr>
          <w:b/>
          <w:bCs/>
        </w:rPr>
        <w:tab/>
        <w:t>Branding</w:t>
      </w:r>
    </w:p>
    <w:p w14:paraId="537A5CBF" w14:textId="77777777" w:rsidR="00B0685C" w:rsidRDefault="00B0685C" w:rsidP="003000A4">
      <w:pPr>
        <w:pStyle w:val="NoSpacing"/>
        <w:ind w:left="1440" w:firstLine="720"/>
      </w:pPr>
      <w:r w:rsidRPr="00AD3EB6">
        <w:t>Apply branding methods to increase brand equity.</w:t>
      </w:r>
    </w:p>
    <w:p w14:paraId="4D7C4324" w14:textId="77777777" w:rsidR="003000A4" w:rsidRPr="00AD3EB6" w:rsidRDefault="003000A4" w:rsidP="003000A4">
      <w:pPr>
        <w:pStyle w:val="NoSpacing"/>
        <w:ind w:left="1440" w:firstLine="720"/>
      </w:pPr>
    </w:p>
    <w:p w14:paraId="1844E24E" w14:textId="77777777" w:rsidR="00B0685C" w:rsidRPr="003000A4" w:rsidRDefault="00B0685C" w:rsidP="00AD3EB6">
      <w:pPr>
        <w:pStyle w:val="NoSpacing"/>
        <w:rPr>
          <w:b/>
          <w:bCs/>
        </w:rPr>
      </w:pPr>
      <w:proofErr w:type="gramStart"/>
      <w:r w:rsidRPr="003000A4">
        <w:rPr>
          <w:b/>
          <w:bCs/>
        </w:rPr>
        <w:t>Competencies</w:t>
      </w:r>
      <w:proofErr w:type="gramEnd"/>
    </w:p>
    <w:p w14:paraId="25AA98CA" w14:textId="33288CB4" w:rsidR="00B0685C" w:rsidRPr="00AD3EB6" w:rsidRDefault="00B0685C" w:rsidP="003000A4">
      <w:pPr>
        <w:pStyle w:val="NoSpacing"/>
        <w:ind w:left="720" w:hanging="720"/>
      </w:pPr>
      <w:r w:rsidRPr="00AD3EB6">
        <w:t>5.8.1</w:t>
      </w:r>
      <w:r w:rsidR="003000A4">
        <w:t>.</w:t>
      </w:r>
      <w:r w:rsidRPr="00AD3EB6">
        <w:tab/>
        <w:t>Explain the role and function of customer voice in branding and how it varies across media and channels.</w:t>
      </w:r>
    </w:p>
    <w:p w14:paraId="1CB437AE" w14:textId="35AA99F3" w:rsidR="00B0685C" w:rsidRPr="00AD3EB6" w:rsidRDefault="00B0685C" w:rsidP="00AD3EB6">
      <w:pPr>
        <w:pStyle w:val="NoSpacing"/>
      </w:pPr>
      <w:r w:rsidRPr="00AD3EB6">
        <w:t>5.8.4</w:t>
      </w:r>
      <w:r w:rsidR="003000A4">
        <w:t>.</w:t>
      </w:r>
      <w:r w:rsidRPr="00AD3EB6">
        <w:tab/>
        <w:t>Describe how a business's unique selling proposition impacts brand equity.</w:t>
      </w:r>
    </w:p>
    <w:p w14:paraId="48C8CDD3" w14:textId="6CE0E0D5" w:rsidR="00B0685C" w:rsidRPr="00AD3EB6" w:rsidRDefault="00B0685C" w:rsidP="00AD3EB6">
      <w:pPr>
        <w:pStyle w:val="NoSpacing"/>
      </w:pPr>
      <w:r w:rsidRPr="00AD3EB6">
        <w:t>5.8.6</w:t>
      </w:r>
      <w:r w:rsidR="003000A4">
        <w:t>.</w:t>
      </w:r>
      <w:r w:rsidRPr="00AD3EB6">
        <w:tab/>
        <w:t>Distinguish between product or service branding and corporate branding.</w:t>
      </w:r>
    </w:p>
    <w:p w14:paraId="5A8CF9A8" w14:textId="0A1E3841" w:rsidR="00B0685C" w:rsidRDefault="00B0685C" w:rsidP="00AD3EB6">
      <w:pPr>
        <w:pStyle w:val="NoSpacing"/>
      </w:pPr>
      <w:r w:rsidRPr="00AD3EB6">
        <w:t>5.8.12</w:t>
      </w:r>
      <w:r w:rsidR="003000A4">
        <w:t>.</w:t>
      </w:r>
      <w:r w:rsidRPr="00AD3EB6">
        <w:tab/>
        <w:t>Describe how grassroots and co-branding strategies build brand.</w:t>
      </w:r>
    </w:p>
    <w:p w14:paraId="4FA20DF1" w14:textId="77777777" w:rsidR="003000A4" w:rsidRPr="00AD3EB6" w:rsidRDefault="003000A4" w:rsidP="00AD3EB6">
      <w:pPr>
        <w:pStyle w:val="NoSpacing"/>
      </w:pPr>
    </w:p>
    <w:p w14:paraId="6D529259" w14:textId="1DCC3959" w:rsidR="00B0685C" w:rsidRPr="003000A4" w:rsidRDefault="00B0685C" w:rsidP="00AD3EB6">
      <w:pPr>
        <w:pStyle w:val="NoSpacing"/>
        <w:rPr>
          <w:b/>
          <w:bCs/>
        </w:rPr>
      </w:pPr>
      <w:r w:rsidRPr="003000A4">
        <w:rPr>
          <w:b/>
          <w:bCs/>
        </w:rPr>
        <w:t>Outcome</w:t>
      </w:r>
      <w:r w:rsidR="003000A4">
        <w:rPr>
          <w:b/>
          <w:bCs/>
        </w:rPr>
        <w:t>:</w:t>
      </w:r>
      <w:r w:rsidRPr="003000A4">
        <w:rPr>
          <w:b/>
          <w:bCs/>
        </w:rPr>
        <w:t xml:space="preserve"> 5.9</w:t>
      </w:r>
      <w:r w:rsidR="003000A4">
        <w:rPr>
          <w:b/>
          <w:bCs/>
        </w:rPr>
        <w:t>.</w:t>
      </w:r>
      <w:r w:rsidRPr="003000A4">
        <w:rPr>
          <w:b/>
          <w:bCs/>
        </w:rPr>
        <w:tab/>
        <w:t>Selling</w:t>
      </w:r>
    </w:p>
    <w:p w14:paraId="13C544E4" w14:textId="77777777" w:rsidR="00B0685C" w:rsidRDefault="00B0685C" w:rsidP="003000A4">
      <w:pPr>
        <w:pStyle w:val="NoSpacing"/>
        <w:ind w:left="1440" w:firstLine="720"/>
      </w:pPr>
      <w:r w:rsidRPr="00AD3EB6">
        <w:t>Plan, implement and evaluate sales activities.</w:t>
      </w:r>
    </w:p>
    <w:p w14:paraId="041714DB" w14:textId="77777777" w:rsidR="003000A4" w:rsidRPr="00AD3EB6" w:rsidRDefault="003000A4" w:rsidP="003000A4">
      <w:pPr>
        <w:pStyle w:val="NoSpacing"/>
        <w:ind w:left="1440" w:firstLine="720"/>
      </w:pPr>
    </w:p>
    <w:p w14:paraId="11F08951" w14:textId="77777777" w:rsidR="00B0685C" w:rsidRPr="003000A4" w:rsidRDefault="00B0685C" w:rsidP="00AD3EB6">
      <w:pPr>
        <w:pStyle w:val="NoSpacing"/>
        <w:rPr>
          <w:b/>
          <w:bCs/>
        </w:rPr>
      </w:pPr>
      <w:proofErr w:type="gramStart"/>
      <w:r w:rsidRPr="003000A4">
        <w:rPr>
          <w:b/>
          <w:bCs/>
        </w:rPr>
        <w:t>Competencies</w:t>
      </w:r>
      <w:proofErr w:type="gramEnd"/>
    </w:p>
    <w:p w14:paraId="36ED969F" w14:textId="4BDED267" w:rsidR="003000A4" w:rsidRPr="00AD3EB6" w:rsidRDefault="00B0685C" w:rsidP="00A57458">
      <w:pPr>
        <w:pStyle w:val="NoSpacing"/>
        <w:ind w:left="720" w:hanging="720"/>
      </w:pPr>
      <w:r w:rsidRPr="00AD3EB6">
        <w:t>5.9.3</w:t>
      </w:r>
      <w:r w:rsidR="003000A4">
        <w:t>.</w:t>
      </w:r>
      <w:r w:rsidRPr="00AD3EB6">
        <w:tab/>
        <w:t>Identify sources of product information that can be used to communicate product benefits.</w:t>
      </w:r>
    </w:p>
    <w:p w14:paraId="04EB5F3E" w14:textId="6A1B1A36" w:rsidR="00B0685C" w:rsidRDefault="00B0685C" w:rsidP="00AD3EB6">
      <w:pPr>
        <w:pStyle w:val="NoSpacing"/>
      </w:pPr>
      <w:r w:rsidRPr="00AD3EB6">
        <w:t>5.9.6</w:t>
      </w:r>
      <w:r w:rsidR="003000A4">
        <w:t>.</w:t>
      </w:r>
      <w:r w:rsidRPr="00AD3EB6">
        <w:tab/>
        <w:t xml:space="preserve">Develop and present sales </w:t>
      </w:r>
      <w:proofErr w:type="gramStart"/>
      <w:r w:rsidRPr="00AD3EB6">
        <w:t>proposal</w:t>
      </w:r>
      <w:proofErr w:type="gramEnd"/>
      <w:r w:rsidRPr="00AD3EB6">
        <w:t>.</w:t>
      </w:r>
    </w:p>
    <w:p w14:paraId="68471B9D" w14:textId="77777777" w:rsidR="00A57458" w:rsidRPr="00AD3EB6" w:rsidRDefault="00A57458" w:rsidP="00AD3EB6">
      <w:pPr>
        <w:pStyle w:val="NoSpacing"/>
      </w:pPr>
    </w:p>
    <w:p w14:paraId="54B16ECA" w14:textId="1C3041AD" w:rsidR="00B0685C" w:rsidRPr="007E5B82" w:rsidRDefault="00B0685C" w:rsidP="00AD3EB6">
      <w:pPr>
        <w:pStyle w:val="NoSpacing"/>
        <w:rPr>
          <w:b/>
          <w:bCs/>
        </w:rPr>
      </w:pPr>
      <w:r w:rsidRPr="007E5B82">
        <w:rPr>
          <w:b/>
          <w:bCs/>
        </w:rPr>
        <w:t>Outcome</w:t>
      </w:r>
      <w:r w:rsidR="007E5B82">
        <w:rPr>
          <w:b/>
          <w:bCs/>
        </w:rPr>
        <w:t xml:space="preserve">: </w:t>
      </w:r>
      <w:r w:rsidRPr="007E5B82">
        <w:rPr>
          <w:b/>
          <w:bCs/>
        </w:rPr>
        <w:t>5.10</w:t>
      </w:r>
      <w:r w:rsidR="007E5B82">
        <w:rPr>
          <w:b/>
          <w:bCs/>
        </w:rPr>
        <w:t>.</w:t>
      </w:r>
      <w:r w:rsidRPr="007E5B82">
        <w:rPr>
          <w:b/>
          <w:bCs/>
        </w:rPr>
        <w:tab/>
        <w:t>Product and Service Development</w:t>
      </w:r>
    </w:p>
    <w:p w14:paraId="35F42E19" w14:textId="77777777" w:rsidR="00B0685C" w:rsidRDefault="00B0685C" w:rsidP="007E5B82">
      <w:pPr>
        <w:pStyle w:val="NoSpacing"/>
        <w:ind w:left="1440" w:firstLine="720"/>
      </w:pPr>
      <w:r w:rsidRPr="00AD3EB6">
        <w:t>Develop new products and services for commercialization.</w:t>
      </w:r>
    </w:p>
    <w:p w14:paraId="762E7A66" w14:textId="77777777" w:rsidR="007E5B82" w:rsidRPr="00AD3EB6" w:rsidRDefault="007E5B82" w:rsidP="007E5B82">
      <w:pPr>
        <w:pStyle w:val="NoSpacing"/>
        <w:ind w:left="1440" w:firstLine="720"/>
      </w:pPr>
    </w:p>
    <w:p w14:paraId="73995271" w14:textId="77777777" w:rsidR="00B0685C" w:rsidRPr="007E5B82" w:rsidRDefault="00B0685C" w:rsidP="00AD3EB6">
      <w:pPr>
        <w:pStyle w:val="NoSpacing"/>
        <w:rPr>
          <w:b/>
          <w:bCs/>
        </w:rPr>
      </w:pPr>
      <w:proofErr w:type="gramStart"/>
      <w:r w:rsidRPr="007E5B82">
        <w:rPr>
          <w:b/>
          <w:bCs/>
        </w:rPr>
        <w:t>Competencies</w:t>
      </w:r>
      <w:proofErr w:type="gramEnd"/>
    </w:p>
    <w:p w14:paraId="5BFC9F54" w14:textId="701A8228" w:rsidR="00B0685C" w:rsidRPr="00AD3EB6" w:rsidRDefault="00B0685C" w:rsidP="007E5B82">
      <w:pPr>
        <w:pStyle w:val="NoSpacing"/>
        <w:ind w:left="720" w:hanging="720"/>
      </w:pPr>
      <w:r w:rsidRPr="00AD3EB6">
        <w:t>5.10.1</w:t>
      </w:r>
      <w:r w:rsidR="007E5B82">
        <w:t>.</w:t>
      </w:r>
      <w:r w:rsidRPr="00AD3EB6">
        <w:tab/>
        <w:t>Generate ideas for new products and services using innovation skills, creative-thinking techniques and crowdsourcing.</w:t>
      </w:r>
    </w:p>
    <w:p w14:paraId="0579311C" w14:textId="4400270D" w:rsidR="00B0685C" w:rsidRPr="00AD3EB6" w:rsidRDefault="00B0685C" w:rsidP="007E5B82">
      <w:pPr>
        <w:pStyle w:val="NoSpacing"/>
        <w:ind w:left="720" w:hanging="720"/>
      </w:pPr>
      <w:r w:rsidRPr="00AD3EB6">
        <w:t>5.10.2</w:t>
      </w:r>
      <w:r w:rsidR="007E5B82">
        <w:t>.</w:t>
      </w:r>
      <w:r w:rsidRPr="00AD3EB6">
        <w:tab/>
        <w:t>Develop decision-making criteria and define the decision-making process that will be used to screen ideas.</w:t>
      </w:r>
    </w:p>
    <w:p w14:paraId="155DBF9D" w14:textId="54E6F490" w:rsidR="00B0685C" w:rsidRPr="00AD3EB6" w:rsidRDefault="00B0685C" w:rsidP="007E5B82">
      <w:pPr>
        <w:pStyle w:val="NoSpacing"/>
        <w:ind w:left="720" w:hanging="720"/>
      </w:pPr>
      <w:r w:rsidRPr="00AD3EB6">
        <w:t>5.10.3</w:t>
      </w:r>
      <w:r w:rsidR="007E5B82">
        <w:t>.</w:t>
      </w:r>
      <w:r w:rsidRPr="00AD3EB6">
        <w:tab/>
        <w:t>Research the potential costs, revenues and profits and marketing strategy of the new product or service.</w:t>
      </w:r>
    </w:p>
    <w:p w14:paraId="488CA59A" w14:textId="3B412628" w:rsidR="00B0685C" w:rsidRPr="00AD3EB6" w:rsidRDefault="00B0685C" w:rsidP="007E5B82">
      <w:pPr>
        <w:pStyle w:val="NoSpacing"/>
        <w:ind w:left="720" w:hanging="720"/>
      </w:pPr>
      <w:r w:rsidRPr="00AD3EB6">
        <w:t>5.10.4</w:t>
      </w:r>
      <w:r w:rsidR="007E5B82">
        <w:t>.</w:t>
      </w:r>
      <w:r w:rsidRPr="00AD3EB6">
        <w:tab/>
        <w:t>Identify possible legal restrictions and requirements impacting the sale and marketing of new products and services (e.g., non-disclosure agreements, non-compete agreements, statement-of-work, master service agreements).</w:t>
      </w:r>
    </w:p>
    <w:p w14:paraId="56B9EE4B" w14:textId="4D61B14F" w:rsidR="00B0685C" w:rsidRPr="00AD3EB6" w:rsidRDefault="00B0685C" w:rsidP="007E5B82">
      <w:pPr>
        <w:pStyle w:val="NoSpacing"/>
        <w:ind w:left="720" w:hanging="720"/>
      </w:pPr>
      <w:r w:rsidRPr="00AD3EB6">
        <w:t>5.10.9</w:t>
      </w:r>
      <w:r w:rsidR="007E5B82">
        <w:t>.</w:t>
      </w:r>
      <w:r w:rsidRPr="00AD3EB6">
        <w:tab/>
        <w:t>Identify the initial steps to establish a business (e.g., select business structure, complete legal and regulatory filings, establish financial and tax accounts).</w:t>
      </w:r>
    </w:p>
    <w:p w14:paraId="35F79BEC" w14:textId="0A51A053" w:rsidR="00B0685C" w:rsidRPr="00AD3EB6" w:rsidRDefault="00B0685C" w:rsidP="00AD3EB6">
      <w:pPr>
        <w:pStyle w:val="NoSpacing"/>
      </w:pPr>
      <w:r w:rsidRPr="00AD3EB6">
        <w:t>5.10.10</w:t>
      </w:r>
      <w:r w:rsidR="00647CE9">
        <w:t>.</w:t>
      </w:r>
      <w:r w:rsidRPr="00AD3EB6">
        <w:t>Identify the role, function and components of a business plan.</w:t>
      </w:r>
    </w:p>
    <w:p w14:paraId="2E30BAC2" w14:textId="77777777" w:rsidR="002445FF" w:rsidRPr="0031657F" w:rsidRDefault="002445FF" w:rsidP="0031657F">
      <w:pPr>
        <w:pStyle w:val="NoSpacing"/>
      </w:pPr>
    </w:p>
    <w:sectPr w:rsidR="002445FF" w:rsidRPr="0031657F" w:rsidSect="002538D0">
      <w:headerReference w:type="default" r:id="rId11"/>
      <w:footerReference w:type="default" r:id="rId12"/>
      <w:headerReference w:type="first" r:id="rId13"/>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BB34AE" w14:textId="77777777" w:rsidR="002445FF" w:rsidRDefault="002445FF" w:rsidP="00A05352">
      <w:r>
        <w:separator/>
      </w:r>
    </w:p>
  </w:endnote>
  <w:endnote w:type="continuationSeparator" w:id="0">
    <w:p w14:paraId="7CD9E230" w14:textId="77777777" w:rsidR="002445FF" w:rsidRDefault="002445F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Source Sans Pro">
    <w:charset w:val="00"/>
    <w:family w:val="swiss"/>
    <w:pitch w:val="variable"/>
    <w:sig w:usb0="600002F7" w:usb1="02000001" w:usb2="00000000" w:usb3="00000000" w:csb0="0000019F" w:csb1="00000000"/>
  </w:font>
  <w:font w:name="Calibri (Body)">
    <w:altName w:val="Calibri"/>
    <w:charset w:val="00"/>
    <w:family w:val="roman"/>
    <w:pitch w:val="default"/>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342D2" w14:textId="41BB3C2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2A47C4">
      <w:t>Marketing Principles</w:t>
    </w:r>
    <w:r w:rsidR="00A6314D">
      <w:t xml:space="preserve"> </w:t>
    </w:r>
    <w:r>
      <w:t xml:space="preserve">| </w:t>
    </w:r>
    <w:r w:rsidR="00A6314D">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2A1E64" w14:textId="77777777" w:rsidR="002445FF" w:rsidRDefault="002445FF" w:rsidP="00A05352">
      <w:r>
        <w:separator/>
      </w:r>
    </w:p>
  </w:footnote>
  <w:footnote w:type="continuationSeparator" w:id="0">
    <w:p w14:paraId="35DA9089" w14:textId="77777777" w:rsidR="002445FF" w:rsidRDefault="002445F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68D303" w14:textId="77777777" w:rsidR="00A05352" w:rsidRDefault="00A05352">
    <w:pPr>
      <w:pStyle w:val="Header"/>
    </w:pPr>
    <w:r>
      <w:rPr>
        <w:noProof/>
      </w:rPr>
      <w:drawing>
        <wp:anchor distT="0" distB="0" distL="114300" distR="114300" simplePos="0" relativeHeight="251658240" behindDoc="1" locked="0" layoutInCell="1" allowOverlap="1" wp14:anchorId="0A0A6660" wp14:editId="4C061CA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C7177" w14:textId="77777777" w:rsidR="00A05352" w:rsidRDefault="00A05352">
    <w:pPr>
      <w:pStyle w:val="Header"/>
    </w:pPr>
    <w:r>
      <w:rPr>
        <w:noProof/>
      </w:rPr>
      <w:drawing>
        <wp:anchor distT="0" distB="0" distL="114300" distR="114300" simplePos="0" relativeHeight="251659264" behindDoc="1" locked="0" layoutInCell="1" allowOverlap="1" wp14:anchorId="21854FB1" wp14:editId="124EEEC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45FF"/>
    <w:rsid w:val="000121F6"/>
    <w:rsid w:val="00015A33"/>
    <w:rsid w:val="00020700"/>
    <w:rsid w:val="00050A63"/>
    <w:rsid w:val="000572D7"/>
    <w:rsid w:val="00067713"/>
    <w:rsid w:val="00077ADC"/>
    <w:rsid w:val="000911B3"/>
    <w:rsid w:val="000A19CC"/>
    <w:rsid w:val="000C2222"/>
    <w:rsid w:val="000E3B77"/>
    <w:rsid w:val="00121B01"/>
    <w:rsid w:val="0014350E"/>
    <w:rsid w:val="00163029"/>
    <w:rsid w:val="0017326F"/>
    <w:rsid w:val="0018517F"/>
    <w:rsid w:val="001B0DC7"/>
    <w:rsid w:val="001B1FF8"/>
    <w:rsid w:val="001B3E01"/>
    <w:rsid w:val="001B7C7A"/>
    <w:rsid w:val="001D48EB"/>
    <w:rsid w:val="001D51D5"/>
    <w:rsid w:val="001E36FF"/>
    <w:rsid w:val="001E4A59"/>
    <w:rsid w:val="00203CEC"/>
    <w:rsid w:val="0022264C"/>
    <w:rsid w:val="002251FB"/>
    <w:rsid w:val="002445FF"/>
    <w:rsid w:val="00252F33"/>
    <w:rsid w:val="002538D0"/>
    <w:rsid w:val="0026092E"/>
    <w:rsid w:val="00267CFA"/>
    <w:rsid w:val="002A47C4"/>
    <w:rsid w:val="003000A4"/>
    <w:rsid w:val="003050DE"/>
    <w:rsid w:val="00314490"/>
    <w:rsid w:val="0031657F"/>
    <w:rsid w:val="00320374"/>
    <w:rsid w:val="00336ADB"/>
    <w:rsid w:val="00376901"/>
    <w:rsid w:val="00382851"/>
    <w:rsid w:val="003851FC"/>
    <w:rsid w:val="00390EA2"/>
    <w:rsid w:val="00391E63"/>
    <w:rsid w:val="003B5012"/>
    <w:rsid w:val="003C43C8"/>
    <w:rsid w:val="003D25E6"/>
    <w:rsid w:val="0040021F"/>
    <w:rsid w:val="00410D7B"/>
    <w:rsid w:val="00423F2F"/>
    <w:rsid w:val="004250DC"/>
    <w:rsid w:val="00430507"/>
    <w:rsid w:val="00433C8C"/>
    <w:rsid w:val="004373DB"/>
    <w:rsid w:val="004507A9"/>
    <w:rsid w:val="0045226C"/>
    <w:rsid w:val="00452A24"/>
    <w:rsid w:val="004901FB"/>
    <w:rsid w:val="0049709B"/>
    <w:rsid w:val="004B4B46"/>
    <w:rsid w:val="004B733D"/>
    <w:rsid w:val="004F1563"/>
    <w:rsid w:val="004F5D57"/>
    <w:rsid w:val="00517664"/>
    <w:rsid w:val="005408AC"/>
    <w:rsid w:val="0054182D"/>
    <w:rsid w:val="005425DF"/>
    <w:rsid w:val="00543929"/>
    <w:rsid w:val="005565F6"/>
    <w:rsid w:val="005C2FE4"/>
    <w:rsid w:val="005D06C4"/>
    <w:rsid w:val="006103CC"/>
    <w:rsid w:val="0061654B"/>
    <w:rsid w:val="006252FB"/>
    <w:rsid w:val="00647CE9"/>
    <w:rsid w:val="00691387"/>
    <w:rsid w:val="00696B1D"/>
    <w:rsid w:val="006A084C"/>
    <w:rsid w:val="006F18A7"/>
    <w:rsid w:val="006F70A7"/>
    <w:rsid w:val="00732360"/>
    <w:rsid w:val="0075161C"/>
    <w:rsid w:val="00777D0C"/>
    <w:rsid w:val="007C032A"/>
    <w:rsid w:val="007C0F21"/>
    <w:rsid w:val="007D1C92"/>
    <w:rsid w:val="007E5B82"/>
    <w:rsid w:val="007F3F61"/>
    <w:rsid w:val="008066F0"/>
    <w:rsid w:val="00824136"/>
    <w:rsid w:val="0083485E"/>
    <w:rsid w:val="00842EB0"/>
    <w:rsid w:val="008740C9"/>
    <w:rsid w:val="008840A9"/>
    <w:rsid w:val="00887426"/>
    <w:rsid w:val="0088783F"/>
    <w:rsid w:val="008937C6"/>
    <w:rsid w:val="008A15CC"/>
    <w:rsid w:val="008A1F1C"/>
    <w:rsid w:val="008A35A8"/>
    <w:rsid w:val="008B7F78"/>
    <w:rsid w:val="008C0919"/>
    <w:rsid w:val="008C0F2E"/>
    <w:rsid w:val="008C2CE3"/>
    <w:rsid w:val="008D6CE6"/>
    <w:rsid w:val="008E322F"/>
    <w:rsid w:val="00900941"/>
    <w:rsid w:val="00904DC4"/>
    <w:rsid w:val="00924FC9"/>
    <w:rsid w:val="00931D99"/>
    <w:rsid w:val="00932C97"/>
    <w:rsid w:val="00966759"/>
    <w:rsid w:val="00992CF8"/>
    <w:rsid w:val="009A2F24"/>
    <w:rsid w:val="009B7AAB"/>
    <w:rsid w:val="009E59CD"/>
    <w:rsid w:val="00A03AB8"/>
    <w:rsid w:val="00A05352"/>
    <w:rsid w:val="00A11B0E"/>
    <w:rsid w:val="00A27D8D"/>
    <w:rsid w:val="00A309EA"/>
    <w:rsid w:val="00A5503F"/>
    <w:rsid w:val="00A57458"/>
    <w:rsid w:val="00A6314D"/>
    <w:rsid w:val="00A632BF"/>
    <w:rsid w:val="00A85D8A"/>
    <w:rsid w:val="00A95E86"/>
    <w:rsid w:val="00AC1754"/>
    <w:rsid w:val="00AD3EB6"/>
    <w:rsid w:val="00AE2643"/>
    <w:rsid w:val="00AE660B"/>
    <w:rsid w:val="00B0329B"/>
    <w:rsid w:val="00B04241"/>
    <w:rsid w:val="00B0685C"/>
    <w:rsid w:val="00B47430"/>
    <w:rsid w:val="00B937DB"/>
    <w:rsid w:val="00B9405B"/>
    <w:rsid w:val="00BA5551"/>
    <w:rsid w:val="00BC16CE"/>
    <w:rsid w:val="00BE0936"/>
    <w:rsid w:val="00C068DA"/>
    <w:rsid w:val="00C106F4"/>
    <w:rsid w:val="00C30586"/>
    <w:rsid w:val="00C55148"/>
    <w:rsid w:val="00C62486"/>
    <w:rsid w:val="00CB0068"/>
    <w:rsid w:val="00CD5722"/>
    <w:rsid w:val="00CD6375"/>
    <w:rsid w:val="00CF33D9"/>
    <w:rsid w:val="00CF36BB"/>
    <w:rsid w:val="00D011F6"/>
    <w:rsid w:val="00D04D67"/>
    <w:rsid w:val="00D42661"/>
    <w:rsid w:val="00D42AA4"/>
    <w:rsid w:val="00D74C1C"/>
    <w:rsid w:val="00D8688E"/>
    <w:rsid w:val="00DA4921"/>
    <w:rsid w:val="00DE53D3"/>
    <w:rsid w:val="00DF31E7"/>
    <w:rsid w:val="00E17BF5"/>
    <w:rsid w:val="00E60B58"/>
    <w:rsid w:val="00E75FFA"/>
    <w:rsid w:val="00EA248F"/>
    <w:rsid w:val="00EB453F"/>
    <w:rsid w:val="00ED0B89"/>
    <w:rsid w:val="00F072D5"/>
    <w:rsid w:val="00F43D12"/>
    <w:rsid w:val="00F74318"/>
    <w:rsid w:val="00F8627B"/>
    <w:rsid w:val="00FC10B9"/>
    <w:rsid w:val="00FD53A6"/>
    <w:rsid w:val="00FF39F6"/>
    <w:rsid w:val="00FF404C"/>
    <w:rsid w:val="00FF424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818B2B"/>
  <w15:chartTrackingRefBased/>
  <w15:docId w15:val="{818B3A12-F051-4BEA-AC7B-4652FF8168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2445FF"/>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aliases w:val="Internal Title - Heading 1"/>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aliases w:val="Internal Title - Heading 1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szCs w:val="28"/>
    </w:rPr>
  </w:style>
  <w:style w:type="paragraph" w:styleId="ListParagraph">
    <w:name w:val="List Paragraph"/>
    <w:basedOn w:val="Normal"/>
    <w:uiPriority w:val="34"/>
    <w:qFormat/>
    <w:rsid w:val="002445FF"/>
    <w:pPr>
      <w:spacing w:after="200" w:line="276" w:lineRule="auto"/>
      <w:ind w:left="720"/>
      <w:contextualSpacing/>
    </w:pPr>
    <w:rPr>
      <w:rFonts w:asciiTheme="minorHAnsi" w:hAnsiTheme="minorHAnsi"/>
      <w:szCs w:val="22"/>
    </w:rPr>
  </w:style>
  <w:style w:type="paragraph" w:customStyle="1" w:styleId="VerticalStyle">
    <w:name w:val="Vertical Style"/>
    <w:basedOn w:val="Normal"/>
    <w:link w:val="VerticalStyleChar"/>
    <w:qFormat/>
    <w:rsid w:val="0088783F"/>
    <w:pPr>
      <w:spacing w:after="200" w:line="276" w:lineRule="auto"/>
      <w:ind w:left="180"/>
    </w:pPr>
    <w:rPr>
      <w:rFonts w:asciiTheme="minorHAnsi" w:eastAsia="Cambria" w:hAnsiTheme="minorHAnsi" w:cs="Times New Roman"/>
      <w:b/>
      <w:bCs/>
      <w:szCs w:val="22"/>
    </w:rPr>
  </w:style>
  <w:style w:type="character" w:customStyle="1" w:styleId="VerticalStyleChar">
    <w:name w:val="Vertical Style Char"/>
    <w:basedOn w:val="DefaultParagraphFont"/>
    <w:link w:val="VerticalStyle"/>
    <w:rsid w:val="0088783F"/>
    <w:rPr>
      <w:rFonts w:eastAsia="Cambria" w:cs="Times New Roman"/>
      <w:b/>
      <w:bCs/>
      <w:kern w:val="0"/>
      <w:sz w:val="22"/>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022394\OneDrive%20-%20State%20of%20Ohio\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30</TotalTime>
  <Pages>6</Pages>
  <Words>1755</Words>
  <Characters>10007</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11739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Plotts, Tamyra</dc:creator>
  <cp:keywords/>
  <dc:description/>
  <cp:lastModifiedBy>Plotts, Tamyra</cp:lastModifiedBy>
  <cp:revision>18</cp:revision>
  <cp:lastPrinted>2023-10-23T19:03:00Z</cp:lastPrinted>
  <dcterms:created xsi:type="dcterms:W3CDTF">2024-10-22T18:27:00Z</dcterms:created>
  <dcterms:modified xsi:type="dcterms:W3CDTF">2024-10-22T18:58:00Z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