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376207B5" w:rsidR="002445FF" w:rsidRDefault="008A15CC" w:rsidP="002445FF">
      <w:pPr>
        <w:pStyle w:val="Heading2"/>
        <w:jc w:val="center"/>
        <w:rPr>
          <w:color w:val="002060"/>
        </w:rPr>
      </w:pPr>
      <w:r>
        <w:rPr>
          <w:color w:val="002060"/>
        </w:rPr>
        <w:t>Logistics Management</w:t>
      </w:r>
    </w:p>
    <w:p w14:paraId="44C1F39F" w14:textId="37E9BF3C"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020700">
        <w:rPr>
          <w:rFonts w:ascii="Source Sans Pro" w:eastAsia="Times New Roman" w:hAnsi="Source Sans Pro" w:cs="Arial"/>
          <w:b/>
          <w:bCs/>
          <w:color w:val="000000"/>
          <w:sz w:val="28"/>
          <w:szCs w:val="21"/>
          <w:lang w:bidi="en-US"/>
        </w:rPr>
        <w:t>20</w:t>
      </w:r>
      <w:r w:rsidR="008A15CC">
        <w:rPr>
          <w:rFonts w:ascii="Source Sans Pro" w:eastAsia="Times New Roman" w:hAnsi="Source Sans Pro" w:cs="Arial"/>
          <w:b/>
          <w:bCs/>
          <w:color w:val="000000"/>
          <w:sz w:val="28"/>
          <w:szCs w:val="21"/>
          <w:lang w:bidi="en-US"/>
        </w:rPr>
        <w:t>30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Default="002445FF" w:rsidP="006252FB">
      <w:pPr>
        <w:pStyle w:val="NoSpacing"/>
        <w:rPr>
          <w:b/>
          <w:bCs/>
        </w:rPr>
      </w:pPr>
      <w:r w:rsidRPr="006252FB">
        <w:rPr>
          <w:b/>
          <w:bCs/>
          <w:lang w:bidi="en-US"/>
        </w:rPr>
        <w:t>Course Description:</w:t>
      </w:r>
      <w:r w:rsidRPr="006252FB">
        <w:rPr>
          <w:b/>
          <w:bCs/>
        </w:rPr>
        <w:t xml:space="preserve"> </w:t>
      </w:r>
    </w:p>
    <w:p w14:paraId="1B24A8B8" w14:textId="77777777" w:rsidR="00DE53D3" w:rsidRPr="00DE53D3" w:rsidRDefault="00DE53D3" w:rsidP="00DE53D3">
      <w:pPr>
        <w:pStyle w:val="NoSpacing"/>
      </w:pPr>
      <w:r w:rsidRPr="00DE53D3">
        <w:t>Logistics Management explores how businesses develop plans and networks to move materials, information, products and services through organizations. Learners will develop knowledge and skills to design receiving and fulfillment processes, conduct inventory management and plan for preventative maintenance and compliance. This course also includes learning outcomes in global business and project management.</w:t>
      </w:r>
    </w:p>
    <w:p w14:paraId="0B962C0D" w14:textId="77777777" w:rsidR="00DE53D3" w:rsidRPr="006252FB" w:rsidRDefault="00DE53D3" w:rsidP="006252FB">
      <w:pPr>
        <w:pStyle w:val="NoSpacing"/>
        <w:rPr>
          <w:b/>
          <w:bCs/>
        </w:rPr>
      </w:pPr>
    </w:p>
    <w:p w14:paraId="6EF19F16" w14:textId="77777777" w:rsidR="002445FF" w:rsidRDefault="002445FF" w:rsidP="002445FF">
      <w:pPr>
        <w:pStyle w:val="NoSpacing"/>
      </w:pPr>
    </w:p>
    <w:p w14:paraId="39520EAA" w14:textId="77777777" w:rsidR="002445FF" w:rsidRPr="00904DC4"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r>
      <w:r w:rsidRPr="00904DC4">
        <w:rPr>
          <w:rFonts w:cstheme="minorHAnsi"/>
          <w:b/>
          <w:bCs/>
          <w:color w:val="002060"/>
        </w:rPr>
        <w:t>Business Operations/21st Century Skills</w:t>
      </w:r>
    </w:p>
    <w:p w14:paraId="5DF53F2F" w14:textId="77777777" w:rsidR="00A632BF" w:rsidRPr="002445FF" w:rsidRDefault="00A632BF" w:rsidP="00A632BF">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5F735DCC" w14:textId="77777777" w:rsidR="000121F6" w:rsidRPr="00904DC4" w:rsidRDefault="000121F6" w:rsidP="0031657F">
      <w:pPr>
        <w:spacing w:after="120"/>
        <w:ind w:left="2160"/>
        <w:outlineLvl w:val="0"/>
        <w:rPr>
          <w:rFonts w:ascii="Source Sans Pro" w:hAnsi="Source Sans Pro" w:cs="Arial"/>
          <w:sz w:val="24"/>
        </w:rPr>
      </w:pPr>
    </w:p>
    <w:p w14:paraId="7B8C6F83" w14:textId="6C3B7E44" w:rsidR="0031657F" w:rsidRPr="000121F6" w:rsidRDefault="0031657F" w:rsidP="0031657F">
      <w:pPr>
        <w:pStyle w:val="NoSpacing"/>
        <w:rPr>
          <w:b/>
          <w:bCs/>
        </w:rPr>
      </w:pPr>
      <w:r w:rsidRPr="000121F6">
        <w:rPr>
          <w:b/>
          <w:bCs/>
        </w:rPr>
        <w:t>Outcome</w:t>
      </w:r>
      <w:r w:rsidR="000121F6">
        <w:rPr>
          <w:b/>
          <w:bCs/>
        </w:rPr>
        <w:t>:</w:t>
      </w:r>
      <w:r w:rsidRPr="000121F6">
        <w:rPr>
          <w:b/>
          <w:bCs/>
        </w:rPr>
        <w:t xml:space="preserve"> 1.3</w:t>
      </w:r>
      <w:r w:rsidR="000121F6">
        <w:rPr>
          <w:b/>
          <w:bCs/>
        </w:rPr>
        <w:t>.</w:t>
      </w:r>
      <w:r w:rsidRPr="000121F6">
        <w:rPr>
          <w:b/>
          <w:bCs/>
        </w:rPr>
        <w:t xml:space="preserve"> </w:t>
      </w:r>
      <w:r w:rsidRPr="000121F6">
        <w:rPr>
          <w:b/>
          <w:bCs/>
        </w:rPr>
        <w:tab/>
        <w:t>Business Ethics and Law</w:t>
      </w:r>
    </w:p>
    <w:p w14:paraId="559EFC95" w14:textId="77777777" w:rsidR="0031657F" w:rsidRDefault="0031657F" w:rsidP="000121F6">
      <w:pPr>
        <w:pStyle w:val="NoSpacing"/>
        <w:ind w:left="2160"/>
      </w:pPr>
      <w:r w:rsidRPr="0031657F">
        <w:t>Analyze how professional, ethical, and legal behavior contributes to continuous improvement in organizational performance and regulatory compliance.</w:t>
      </w:r>
    </w:p>
    <w:p w14:paraId="4A1F2F22" w14:textId="77777777" w:rsidR="000121F6" w:rsidRPr="0031657F" w:rsidRDefault="000121F6" w:rsidP="000121F6">
      <w:pPr>
        <w:pStyle w:val="NoSpacing"/>
        <w:ind w:left="2160"/>
      </w:pPr>
    </w:p>
    <w:p w14:paraId="4F4CD40B" w14:textId="77777777" w:rsidR="0031657F" w:rsidRPr="000121F6" w:rsidRDefault="0031657F" w:rsidP="0031657F">
      <w:pPr>
        <w:pStyle w:val="NoSpacing"/>
        <w:rPr>
          <w:b/>
          <w:bCs/>
        </w:rPr>
      </w:pPr>
      <w:proofErr w:type="gramStart"/>
      <w:r w:rsidRPr="000121F6">
        <w:rPr>
          <w:b/>
          <w:bCs/>
        </w:rPr>
        <w:t>Competencies</w:t>
      </w:r>
      <w:proofErr w:type="gramEnd"/>
    </w:p>
    <w:p w14:paraId="516F83C2" w14:textId="295FFDA0" w:rsidR="0031657F" w:rsidRDefault="0031657F" w:rsidP="000121F6">
      <w:pPr>
        <w:pStyle w:val="NoSpacing"/>
        <w:ind w:left="720" w:hanging="720"/>
      </w:pPr>
      <w:r w:rsidRPr="0031657F">
        <w:t>1.3.5</w:t>
      </w:r>
      <w:r w:rsidR="000121F6">
        <w:t>.</w:t>
      </w:r>
      <w:r w:rsidRPr="0031657F">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2FA4A6F" w14:textId="77777777" w:rsidR="000121F6" w:rsidRDefault="000121F6" w:rsidP="000121F6">
      <w:pPr>
        <w:pStyle w:val="NoSpacing"/>
        <w:ind w:left="720" w:hanging="720"/>
      </w:pPr>
    </w:p>
    <w:p w14:paraId="114853FA" w14:textId="5D9C6517" w:rsidR="000121F6" w:rsidRPr="00904DC4" w:rsidRDefault="000121F6" w:rsidP="000121F6">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Pr="00904DC4">
        <w:rPr>
          <w:rFonts w:cstheme="minorHAnsi"/>
          <w:b/>
          <w:bCs/>
          <w:color w:val="002060"/>
        </w:rPr>
        <w:t>Business</w:t>
      </w:r>
      <w:r>
        <w:rPr>
          <w:rFonts w:cstheme="minorHAnsi"/>
          <w:b/>
          <w:bCs/>
          <w:color w:val="002060"/>
        </w:rPr>
        <w:t xml:space="preserve"> Foundations</w:t>
      </w:r>
    </w:p>
    <w:p w14:paraId="3A6FAE94" w14:textId="6B0A492B" w:rsidR="0031657F" w:rsidRDefault="000121F6" w:rsidP="001D48EB">
      <w:pPr>
        <w:pStyle w:val="NoSpacing"/>
        <w:ind w:left="2160"/>
      </w:pPr>
      <w:r w:rsidRPr="00904DC4">
        <w:rPr>
          <w:rFonts w:cs="Arial"/>
        </w:rPr>
        <w:t>L</w:t>
      </w:r>
      <w:r w:rsidR="001D48EB">
        <w:rPr>
          <w:rFonts w:cs="Arial"/>
        </w:rPr>
        <w:t xml:space="preserve">earners </w:t>
      </w:r>
      <w:r w:rsidR="0031657F" w:rsidRPr="0031657F">
        <w:t>acquire foundational knowledge of business activities supported by economic principles, business processes and global business considerations.</w:t>
      </w:r>
    </w:p>
    <w:p w14:paraId="6DE3CF6E" w14:textId="77777777" w:rsidR="001D48EB" w:rsidRPr="0031657F" w:rsidRDefault="001D48EB" w:rsidP="001D48EB">
      <w:pPr>
        <w:pStyle w:val="NoSpacing"/>
        <w:ind w:left="2160"/>
      </w:pPr>
    </w:p>
    <w:p w14:paraId="6989330A" w14:textId="0AABC4DA" w:rsidR="0031657F" w:rsidRPr="001D48EB" w:rsidRDefault="0031657F" w:rsidP="0031657F">
      <w:pPr>
        <w:pStyle w:val="NoSpacing"/>
        <w:rPr>
          <w:b/>
          <w:bCs/>
        </w:rPr>
      </w:pPr>
      <w:r w:rsidRPr="001D48EB">
        <w:rPr>
          <w:b/>
          <w:bCs/>
        </w:rPr>
        <w:t>Outcome</w:t>
      </w:r>
      <w:r w:rsidR="001D48EB">
        <w:rPr>
          <w:b/>
          <w:bCs/>
        </w:rPr>
        <w:t>:</w:t>
      </w:r>
      <w:r w:rsidRPr="001D48EB">
        <w:rPr>
          <w:b/>
          <w:bCs/>
        </w:rPr>
        <w:t xml:space="preserve"> 2.3</w:t>
      </w:r>
      <w:r w:rsidR="00543929">
        <w:rPr>
          <w:b/>
          <w:bCs/>
        </w:rPr>
        <w:t>.</w:t>
      </w:r>
      <w:r w:rsidRPr="001D48EB">
        <w:rPr>
          <w:b/>
          <w:bCs/>
        </w:rPr>
        <w:t xml:space="preserve"> </w:t>
      </w:r>
      <w:r w:rsidRPr="001D48EB">
        <w:rPr>
          <w:b/>
          <w:bCs/>
        </w:rPr>
        <w:tab/>
        <w:t>Global Business</w:t>
      </w:r>
    </w:p>
    <w:p w14:paraId="4F77E737" w14:textId="77777777" w:rsidR="0031657F" w:rsidRDefault="0031657F" w:rsidP="00543929">
      <w:pPr>
        <w:pStyle w:val="NoSpacing"/>
        <w:ind w:left="2160"/>
      </w:pPr>
      <w:r w:rsidRPr="0031657F">
        <w:t>Relate global business functions to internal business operations, activities and strategies.</w:t>
      </w:r>
    </w:p>
    <w:p w14:paraId="3EE43CCC" w14:textId="77777777" w:rsidR="00FF4247" w:rsidRDefault="00FF4247" w:rsidP="00543929">
      <w:pPr>
        <w:pStyle w:val="NoSpacing"/>
        <w:ind w:left="2160"/>
      </w:pPr>
    </w:p>
    <w:p w14:paraId="131E6285" w14:textId="0FB63C65" w:rsidR="00FF4247" w:rsidRDefault="00FF4247">
      <w:pPr>
        <w:rPr>
          <w:rFonts w:ascii="Source Sans Pro" w:hAnsi="Source Sans Pro"/>
          <w:kern w:val="2"/>
          <w:sz w:val="24"/>
          <w14:ligatures w14:val="standardContextual"/>
        </w:rPr>
      </w:pPr>
      <w:r>
        <w:br w:type="page"/>
      </w:r>
    </w:p>
    <w:p w14:paraId="5D37AB62" w14:textId="77777777" w:rsidR="00FF4247" w:rsidRPr="0031657F" w:rsidRDefault="00FF4247" w:rsidP="00543929">
      <w:pPr>
        <w:pStyle w:val="NoSpacing"/>
        <w:ind w:left="2160"/>
      </w:pPr>
    </w:p>
    <w:p w14:paraId="45EE07FD" w14:textId="77777777" w:rsidR="0031657F" w:rsidRPr="00543929" w:rsidRDefault="0031657F" w:rsidP="0031657F">
      <w:pPr>
        <w:pStyle w:val="NoSpacing"/>
        <w:rPr>
          <w:b/>
          <w:bCs/>
        </w:rPr>
      </w:pPr>
      <w:proofErr w:type="gramStart"/>
      <w:r w:rsidRPr="00543929">
        <w:rPr>
          <w:b/>
          <w:bCs/>
        </w:rPr>
        <w:t>Competencies</w:t>
      </w:r>
      <w:proofErr w:type="gramEnd"/>
    </w:p>
    <w:p w14:paraId="57B55B09" w14:textId="7AABA699" w:rsidR="0031657F" w:rsidRPr="0031657F" w:rsidRDefault="0031657F" w:rsidP="00543929">
      <w:pPr>
        <w:pStyle w:val="NoSpacing"/>
        <w:ind w:left="720" w:hanging="720"/>
      </w:pPr>
      <w:r w:rsidRPr="0031657F">
        <w:t>2.3.3</w:t>
      </w:r>
      <w:r w:rsidR="00543929">
        <w:t>.</w:t>
      </w:r>
      <w:r w:rsidRPr="0031657F">
        <w:tab/>
        <w:t>Explain the impact of a country's economic development on global trade (e.g., type of economic system, natural resources, educational level, types of industries, infrastructure, technology availability or adoption).</w:t>
      </w:r>
    </w:p>
    <w:p w14:paraId="63725836" w14:textId="26233FC2" w:rsidR="0031657F" w:rsidRPr="0031657F" w:rsidRDefault="0031657F" w:rsidP="00543929">
      <w:pPr>
        <w:pStyle w:val="NoSpacing"/>
        <w:ind w:left="720" w:hanging="720"/>
      </w:pPr>
      <w:r w:rsidRPr="0031657F">
        <w:t>2.3.4</w:t>
      </w:r>
      <w:r w:rsidR="00543929">
        <w:t>.</w:t>
      </w:r>
      <w:r w:rsidRPr="0031657F">
        <w:tab/>
        <w:t>Describe the impact of digital communication tools (e.g., Internet, video- and computer conferencing, webcasts, email, social media, digital communications) on global business activities.</w:t>
      </w:r>
    </w:p>
    <w:p w14:paraId="34AEF7B2" w14:textId="3151B8D7" w:rsidR="0031657F" w:rsidRPr="0031657F" w:rsidRDefault="0031657F" w:rsidP="0031657F">
      <w:pPr>
        <w:pStyle w:val="NoSpacing"/>
      </w:pPr>
      <w:r w:rsidRPr="0031657F">
        <w:t>2.3.6</w:t>
      </w:r>
      <w:r w:rsidR="00543929">
        <w:t>.</w:t>
      </w:r>
      <w:r w:rsidRPr="0031657F">
        <w:tab/>
        <w:t>Describe product standards’ issues associated with global business.</w:t>
      </w:r>
    </w:p>
    <w:p w14:paraId="3761269B" w14:textId="272CCEE6" w:rsidR="0031657F" w:rsidRPr="0031657F" w:rsidRDefault="0031657F" w:rsidP="00543929">
      <w:pPr>
        <w:pStyle w:val="NoSpacing"/>
        <w:ind w:left="720" w:hanging="720"/>
      </w:pPr>
      <w:r w:rsidRPr="0031657F">
        <w:t>2.3.7</w:t>
      </w:r>
      <w:r w:rsidR="00543929">
        <w:t>.</w:t>
      </w:r>
      <w:r w:rsidRPr="0031657F">
        <w:tab/>
        <w:t>Describe costs associated with global business, methods used to analyze those costs and the role of outsourcing and offshoring in cost management.</w:t>
      </w:r>
    </w:p>
    <w:p w14:paraId="2512D1F7" w14:textId="7D0A0945" w:rsidR="0031657F" w:rsidRDefault="0031657F" w:rsidP="00543929">
      <w:pPr>
        <w:pStyle w:val="NoSpacing"/>
        <w:ind w:left="720" w:hanging="720"/>
      </w:pPr>
      <w:r w:rsidRPr="0031657F">
        <w:t>2.3.8</w:t>
      </w:r>
      <w:r w:rsidR="00543929">
        <w:t>.</w:t>
      </w:r>
      <w:r w:rsidRPr="0031657F">
        <w:tab/>
        <w:t xml:space="preserve">Describe regulatory policies and </w:t>
      </w:r>
      <w:proofErr w:type="gramStart"/>
      <w:r w:rsidRPr="0031657F">
        <w:t>the government</w:t>
      </w:r>
      <w:proofErr w:type="gramEnd"/>
      <w:r w:rsidRPr="0031657F">
        <w:t xml:space="preserve"> agencies that influence global trade and describe their impact.</w:t>
      </w:r>
    </w:p>
    <w:p w14:paraId="31B55FE4" w14:textId="77777777" w:rsidR="00900941" w:rsidRDefault="00900941" w:rsidP="00543929">
      <w:pPr>
        <w:pStyle w:val="NoSpacing"/>
        <w:ind w:left="720" w:hanging="720"/>
      </w:pPr>
    </w:p>
    <w:p w14:paraId="0193B09A" w14:textId="0334B88D" w:rsidR="00900941" w:rsidRPr="00904DC4" w:rsidRDefault="00900941" w:rsidP="00900941">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Pr="00904DC4">
        <w:rPr>
          <w:rFonts w:cstheme="minorHAnsi"/>
          <w:b/>
          <w:bCs/>
          <w:color w:val="002060"/>
        </w:rPr>
        <w:t xml:space="preserve">Business </w:t>
      </w:r>
      <w:r>
        <w:rPr>
          <w:rFonts w:cstheme="minorHAnsi"/>
          <w:b/>
          <w:bCs/>
          <w:color w:val="002060"/>
        </w:rPr>
        <w:t>Governance</w:t>
      </w:r>
    </w:p>
    <w:p w14:paraId="4DC68205" w14:textId="52D17508" w:rsidR="0031657F" w:rsidRDefault="00900941" w:rsidP="00900941">
      <w:pPr>
        <w:pStyle w:val="NoSpacing"/>
        <w:ind w:left="2160"/>
      </w:pPr>
      <w:r w:rsidRPr="00904DC4">
        <w:rPr>
          <w:rFonts w:cs="Arial"/>
        </w:rPr>
        <w:t>L</w:t>
      </w:r>
      <w:r>
        <w:rPr>
          <w:rFonts w:cs="Arial"/>
        </w:rPr>
        <w:t xml:space="preserve">earners </w:t>
      </w:r>
      <w:r w:rsidR="0031657F" w:rsidRPr="0031657F">
        <w:t>acquire foundational legal knowledge and apply business governance principles to minimize risk, maintain organizational compliance and establish and maintain organizational structure.</w:t>
      </w:r>
    </w:p>
    <w:p w14:paraId="7A0148A2" w14:textId="77777777" w:rsidR="00900941" w:rsidRPr="0031657F" w:rsidRDefault="00900941" w:rsidP="00900941">
      <w:pPr>
        <w:pStyle w:val="NoSpacing"/>
        <w:ind w:left="2160"/>
      </w:pPr>
    </w:p>
    <w:p w14:paraId="5376C664" w14:textId="6A26802F" w:rsidR="0031657F" w:rsidRPr="00FF4247" w:rsidRDefault="0031657F" w:rsidP="0031657F">
      <w:pPr>
        <w:pStyle w:val="NoSpacing"/>
        <w:rPr>
          <w:b/>
          <w:bCs/>
        </w:rPr>
      </w:pPr>
      <w:r w:rsidRPr="00FF4247">
        <w:rPr>
          <w:b/>
          <w:bCs/>
        </w:rPr>
        <w:t>Outcome</w:t>
      </w:r>
      <w:r w:rsidR="00FF4247">
        <w:rPr>
          <w:b/>
          <w:bCs/>
        </w:rPr>
        <w:t>:</w:t>
      </w:r>
      <w:r w:rsidRPr="00FF4247">
        <w:rPr>
          <w:b/>
          <w:bCs/>
        </w:rPr>
        <w:t xml:space="preserve"> 4.2</w:t>
      </w:r>
      <w:r w:rsidR="00FF4247">
        <w:rPr>
          <w:b/>
          <w:bCs/>
        </w:rPr>
        <w:t>.</w:t>
      </w:r>
      <w:r w:rsidRPr="00FF4247">
        <w:rPr>
          <w:b/>
          <w:bCs/>
        </w:rPr>
        <w:t xml:space="preserve"> </w:t>
      </w:r>
      <w:r w:rsidRPr="00FF4247">
        <w:rPr>
          <w:b/>
          <w:bCs/>
        </w:rPr>
        <w:tab/>
        <w:t>Contract Oversight</w:t>
      </w:r>
    </w:p>
    <w:p w14:paraId="0EA5DC99" w14:textId="77777777" w:rsidR="0031657F" w:rsidRDefault="0031657F" w:rsidP="00FF4247">
      <w:pPr>
        <w:pStyle w:val="NoSpacing"/>
        <w:ind w:left="1440" w:firstLine="720"/>
      </w:pPr>
      <w:r w:rsidRPr="0031657F">
        <w:t>Administer and evaluate contracts.</w:t>
      </w:r>
    </w:p>
    <w:p w14:paraId="2F267B31" w14:textId="77777777" w:rsidR="00FF4247" w:rsidRPr="0031657F" w:rsidRDefault="00FF4247" w:rsidP="00FF4247">
      <w:pPr>
        <w:pStyle w:val="NoSpacing"/>
        <w:ind w:left="1440" w:firstLine="720"/>
      </w:pPr>
    </w:p>
    <w:p w14:paraId="0C0C8D23" w14:textId="77777777" w:rsidR="0031657F" w:rsidRPr="00FF4247" w:rsidRDefault="0031657F" w:rsidP="0031657F">
      <w:pPr>
        <w:pStyle w:val="NoSpacing"/>
        <w:rPr>
          <w:b/>
          <w:bCs/>
        </w:rPr>
      </w:pPr>
      <w:proofErr w:type="gramStart"/>
      <w:r w:rsidRPr="00FF4247">
        <w:rPr>
          <w:b/>
          <w:bCs/>
        </w:rPr>
        <w:t>Competencies</w:t>
      </w:r>
      <w:proofErr w:type="gramEnd"/>
    </w:p>
    <w:p w14:paraId="588F29FE" w14:textId="7250D04D" w:rsidR="0031657F" w:rsidRPr="0031657F" w:rsidRDefault="0031657F" w:rsidP="00FF4247">
      <w:pPr>
        <w:pStyle w:val="NoSpacing"/>
        <w:ind w:left="720" w:hanging="720"/>
      </w:pPr>
      <w:r w:rsidRPr="0031657F">
        <w:t>4.2.1</w:t>
      </w:r>
      <w:r w:rsidR="00FF4247">
        <w:t>.</w:t>
      </w:r>
      <w:r w:rsidRPr="0031657F">
        <w:t xml:space="preserve"> </w:t>
      </w:r>
      <w:r w:rsidRPr="0031657F">
        <w:tab/>
        <w:t xml:space="preserve">Distinguish among types of contracts (e.g., express, written, implied, bilateral, unilateral, quasi, promissory estoppel, counteroffer, executory, </w:t>
      </w:r>
      <w:proofErr w:type="gramStart"/>
      <w:r w:rsidRPr="0031657F">
        <w:t>executed</w:t>
      </w:r>
      <w:proofErr w:type="gramEnd"/>
      <w:r w:rsidRPr="0031657F">
        <w:t>, implied, valid, voidable, void, letters of intent).</w:t>
      </w:r>
    </w:p>
    <w:p w14:paraId="074ACA8C" w14:textId="21542172" w:rsidR="0031657F" w:rsidRPr="0031657F" w:rsidRDefault="0031657F" w:rsidP="0031657F">
      <w:pPr>
        <w:pStyle w:val="NoSpacing"/>
      </w:pPr>
      <w:r w:rsidRPr="0031657F">
        <w:t>4.2.2</w:t>
      </w:r>
      <w:r w:rsidR="00FF4247">
        <w:t>.</w:t>
      </w:r>
      <w:r w:rsidRPr="0031657F">
        <w:tab/>
        <w:t>Explain the difference between an offeror and offeree, as it relates to a contract.</w:t>
      </w:r>
    </w:p>
    <w:p w14:paraId="5B490518" w14:textId="3393D57A" w:rsidR="0031657F" w:rsidRPr="0031657F" w:rsidRDefault="0031657F" w:rsidP="00FF4247">
      <w:pPr>
        <w:pStyle w:val="NoSpacing"/>
        <w:ind w:left="720" w:hanging="720"/>
      </w:pPr>
      <w:r w:rsidRPr="0031657F">
        <w:t>4.2.3</w:t>
      </w:r>
      <w:r w:rsidR="00FF4247">
        <w:t>.</w:t>
      </w:r>
      <w:r w:rsidRPr="0031657F">
        <w:tab/>
        <w:t>Identify the components of a legally enforceable contract (e.g., offer, acceptance, consideration, legality, capacity, consent, writing [if applicable]).</w:t>
      </w:r>
    </w:p>
    <w:p w14:paraId="1B555851" w14:textId="4971729A" w:rsidR="0031657F" w:rsidRPr="0031657F" w:rsidRDefault="0031657F" w:rsidP="00FF4247">
      <w:pPr>
        <w:pStyle w:val="NoSpacing"/>
        <w:ind w:left="720" w:hanging="720"/>
      </w:pPr>
      <w:r w:rsidRPr="0031657F">
        <w:t>4.2.4</w:t>
      </w:r>
      <w:r w:rsidR="00FF4247">
        <w:t>.</w:t>
      </w:r>
      <w:r w:rsidRPr="0031657F">
        <w:tab/>
        <w:t xml:space="preserve">Determine if a contract contains </w:t>
      </w:r>
      <w:proofErr w:type="gramStart"/>
      <w:r w:rsidRPr="0031657F">
        <w:t>all of</w:t>
      </w:r>
      <w:proofErr w:type="gramEnd"/>
      <w:r w:rsidRPr="0031657F">
        <w:t xml:space="preserve"> the necessary components to be legally enforceable.</w:t>
      </w:r>
    </w:p>
    <w:p w14:paraId="3429D2CD" w14:textId="20464A26" w:rsidR="0031657F" w:rsidRPr="0031657F" w:rsidRDefault="0031657F" w:rsidP="00FF4247">
      <w:pPr>
        <w:pStyle w:val="NoSpacing"/>
        <w:ind w:left="720" w:hanging="720"/>
      </w:pPr>
      <w:r w:rsidRPr="0031657F">
        <w:t>4.2.8</w:t>
      </w:r>
      <w:r w:rsidR="00FF4247">
        <w:t>.</w:t>
      </w:r>
      <w:r w:rsidRPr="0031657F">
        <w:tab/>
        <w:t>Implement the process to monitor contract terms for compliance and to protect against breach of contract or default.</w:t>
      </w:r>
    </w:p>
    <w:p w14:paraId="4388BEDD" w14:textId="54F920BE" w:rsidR="0031657F" w:rsidRDefault="0031657F" w:rsidP="00FF4247">
      <w:pPr>
        <w:pStyle w:val="NoSpacing"/>
        <w:ind w:left="720" w:hanging="720"/>
      </w:pPr>
      <w:r w:rsidRPr="0031657F">
        <w:t>4.2.11</w:t>
      </w:r>
      <w:r w:rsidR="00FF4247">
        <w:t>.</w:t>
      </w:r>
      <w:r w:rsidRPr="0031657F">
        <w:tab/>
        <w:t>Explain factors to consider (Mirror Image Rule, Uniform Commercial Code [UCC], clickwrap and browser wrap agreements) when evaluating offers.</w:t>
      </w:r>
    </w:p>
    <w:p w14:paraId="5A8BF59F" w14:textId="77777777" w:rsidR="00FF4247" w:rsidRPr="0031657F" w:rsidRDefault="00FF4247" w:rsidP="00FF4247">
      <w:pPr>
        <w:pStyle w:val="NoSpacing"/>
        <w:ind w:left="720" w:hanging="720"/>
      </w:pPr>
    </w:p>
    <w:p w14:paraId="700F0D8F" w14:textId="23C429DA" w:rsidR="0031657F" w:rsidRPr="009E59CD" w:rsidRDefault="0031657F" w:rsidP="0031657F">
      <w:pPr>
        <w:pStyle w:val="NoSpacing"/>
        <w:rPr>
          <w:b/>
          <w:bCs/>
        </w:rPr>
      </w:pPr>
      <w:r w:rsidRPr="009E59CD">
        <w:rPr>
          <w:b/>
          <w:bCs/>
        </w:rPr>
        <w:t>Outcome</w:t>
      </w:r>
      <w:r w:rsidR="00163029">
        <w:rPr>
          <w:b/>
          <w:bCs/>
        </w:rPr>
        <w:t>:</w:t>
      </w:r>
      <w:r w:rsidRPr="009E59CD">
        <w:rPr>
          <w:b/>
          <w:bCs/>
        </w:rPr>
        <w:t xml:space="preserve"> 4.3</w:t>
      </w:r>
      <w:r w:rsidR="00163029">
        <w:rPr>
          <w:b/>
          <w:bCs/>
        </w:rPr>
        <w:t>.</w:t>
      </w:r>
      <w:r w:rsidRPr="009E59CD">
        <w:rPr>
          <w:b/>
          <w:bCs/>
        </w:rPr>
        <w:t xml:space="preserve"> </w:t>
      </w:r>
      <w:r w:rsidRPr="009E59CD">
        <w:rPr>
          <w:b/>
          <w:bCs/>
        </w:rPr>
        <w:tab/>
        <w:t>Compliance</w:t>
      </w:r>
    </w:p>
    <w:p w14:paraId="0C8808A9" w14:textId="77777777" w:rsidR="0031657F" w:rsidRDefault="0031657F" w:rsidP="00163029">
      <w:pPr>
        <w:pStyle w:val="NoSpacing"/>
        <w:ind w:left="1440" w:firstLine="720"/>
      </w:pPr>
      <w:r w:rsidRPr="0031657F">
        <w:t>Identify policies, processes and strategies to manage compliance.</w:t>
      </w:r>
    </w:p>
    <w:p w14:paraId="350CED17" w14:textId="77777777" w:rsidR="00163029" w:rsidRPr="0031657F" w:rsidRDefault="00163029" w:rsidP="00163029">
      <w:pPr>
        <w:pStyle w:val="NoSpacing"/>
        <w:ind w:left="1440" w:firstLine="720"/>
      </w:pPr>
    </w:p>
    <w:p w14:paraId="59C0E979" w14:textId="77777777" w:rsidR="0031657F" w:rsidRPr="00163029" w:rsidRDefault="0031657F" w:rsidP="0031657F">
      <w:pPr>
        <w:pStyle w:val="NoSpacing"/>
        <w:rPr>
          <w:b/>
          <w:bCs/>
        </w:rPr>
      </w:pPr>
      <w:proofErr w:type="gramStart"/>
      <w:r w:rsidRPr="00163029">
        <w:rPr>
          <w:b/>
          <w:bCs/>
        </w:rPr>
        <w:t>Competencies</w:t>
      </w:r>
      <w:proofErr w:type="gramEnd"/>
    </w:p>
    <w:p w14:paraId="58C9BBFE" w14:textId="4BF0492C" w:rsidR="0031657F" w:rsidRPr="0031657F" w:rsidRDefault="0031657F" w:rsidP="00163029">
      <w:pPr>
        <w:pStyle w:val="NoSpacing"/>
        <w:ind w:left="720" w:hanging="720"/>
        <w:rPr>
          <w:shd w:val="clear" w:color="auto" w:fill="FFFFFF"/>
        </w:rPr>
      </w:pPr>
      <w:r w:rsidRPr="0031657F">
        <w:t>4.3.6</w:t>
      </w:r>
      <w:r w:rsidR="00163029">
        <w:t>.</w:t>
      </w:r>
      <w:r w:rsidRPr="0031657F">
        <w:tab/>
      </w:r>
      <w:r w:rsidRPr="0031657F">
        <w:rPr>
          <w:shd w:val="clear" w:color="auto" w:fill="FFFFFF"/>
        </w:rPr>
        <w:t>Analyze existing policies, procedures and documents to ascertain compliance with regulatory requirements and self-regulatory guidelines.</w:t>
      </w:r>
    </w:p>
    <w:p w14:paraId="4E3DF4D6" w14:textId="7688BA3D" w:rsidR="0031657F" w:rsidRPr="0031657F" w:rsidRDefault="0031657F" w:rsidP="0031657F">
      <w:pPr>
        <w:pStyle w:val="NoSpacing"/>
      </w:pPr>
      <w:r w:rsidRPr="0031657F">
        <w:t>4.3.7</w:t>
      </w:r>
      <w:r w:rsidR="00A309EA">
        <w:t>.</w:t>
      </w:r>
      <w:r w:rsidRPr="0031657F">
        <w:tab/>
        <w:t xml:space="preserve">Discuss methods for documenting adherence to compliance policies and procedures. </w:t>
      </w:r>
    </w:p>
    <w:p w14:paraId="39E68F5B" w14:textId="765DBCE1" w:rsidR="00A309EA" w:rsidRDefault="00A309EA">
      <w:pPr>
        <w:rPr>
          <w:rFonts w:ascii="Source Sans Pro" w:hAnsi="Source Sans Pro"/>
          <w:kern w:val="2"/>
          <w:sz w:val="24"/>
          <w14:ligatures w14:val="standardContextual"/>
        </w:rPr>
      </w:pPr>
      <w:r>
        <w:br w:type="page"/>
      </w:r>
    </w:p>
    <w:p w14:paraId="0CB77CCD" w14:textId="453CE0BD" w:rsidR="00A309EA" w:rsidRPr="00904DC4" w:rsidRDefault="00A309EA" w:rsidP="00A309EA">
      <w:pPr>
        <w:pStyle w:val="NoSpacing"/>
        <w:rPr>
          <w:rFonts w:cstheme="minorHAnsi"/>
          <w:b/>
          <w:bCs/>
          <w:color w:val="002060"/>
        </w:rPr>
      </w:pPr>
      <w:r w:rsidRPr="002445FF">
        <w:rPr>
          <w:rFonts w:cstheme="minorHAnsi"/>
          <w:b/>
          <w:bCs/>
          <w:color w:val="002060"/>
        </w:rPr>
        <w:lastRenderedPageBreak/>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Pr="00904DC4">
        <w:rPr>
          <w:rFonts w:cstheme="minorHAnsi"/>
          <w:b/>
          <w:bCs/>
          <w:color w:val="002060"/>
        </w:rPr>
        <w:t xml:space="preserve">Business </w:t>
      </w:r>
      <w:r>
        <w:rPr>
          <w:rFonts w:cstheme="minorHAnsi"/>
          <w:b/>
          <w:bCs/>
          <w:color w:val="002060"/>
        </w:rPr>
        <w:t>Management</w:t>
      </w:r>
    </w:p>
    <w:p w14:paraId="42340C31" w14:textId="678D3083" w:rsidR="0031657F" w:rsidRDefault="00A309EA" w:rsidP="00A309EA">
      <w:pPr>
        <w:pStyle w:val="NoSpacing"/>
        <w:ind w:left="2160"/>
      </w:pPr>
      <w:r w:rsidRPr="00904DC4">
        <w:rPr>
          <w:rFonts w:cs="Arial"/>
        </w:rPr>
        <w:t>L</w:t>
      </w:r>
      <w:r>
        <w:rPr>
          <w:rFonts w:cs="Arial"/>
        </w:rPr>
        <w:t xml:space="preserve">earners </w:t>
      </w:r>
      <w:r w:rsidR="0031657F" w:rsidRPr="0031657F">
        <w:t>identify and apply policies, processes and strategies for effective management of information, projects, strategy and talent.</w:t>
      </w:r>
    </w:p>
    <w:p w14:paraId="240BFA66" w14:textId="77777777" w:rsidR="00A309EA" w:rsidRPr="0031657F" w:rsidRDefault="00A309EA" w:rsidP="00A309EA">
      <w:pPr>
        <w:pStyle w:val="NoSpacing"/>
        <w:ind w:left="2160"/>
      </w:pPr>
    </w:p>
    <w:p w14:paraId="61C480E6" w14:textId="0EDD6F84" w:rsidR="0031657F" w:rsidRPr="00A309EA" w:rsidRDefault="0031657F" w:rsidP="0031657F">
      <w:pPr>
        <w:pStyle w:val="NoSpacing"/>
        <w:rPr>
          <w:b/>
          <w:bCs/>
        </w:rPr>
      </w:pPr>
      <w:r w:rsidRPr="00A309EA">
        <w:rPr>
          <w:b/>
          <w:bCs/>
        </w:rPr>
        <w:t>Outcome</w:t>
      </w:r>
      <w:r w:rsidR="00A309EA">
        <w:rPr>
          <w:b/>
          <w:bCs/>
        </w:rPr>
        <w:t>:</w:t>
      </w:r>
      <w:r w:rsidRPr="00A309EA">
        <w:rPr>
          <w:b/>
          <w:bCs/>
        </w:rPr>
        <w:t xml:space="preserve"> 6.1</w:t>
      </w:r>
      <w:r w:rsidR="00A309EA">
        <w:rPr>
          <w:b/>
          <w:bCs/>
        </w:rPr>
        <w:t>.</w:t>
      </w:r>
      <w:r w:rsidRPr="00A309EA">
        <w:rPr>
          <w:b/>
          <w:bCs/>
        </w:rPr>
        <w:tab/>
        <w:t>Management Fundamentals</w:t>
      </w:r>
    </w:p>
    <w:p w14:paraId="4A91F43C" w14:textId="77777777" w:rsidR="0031657F" w:rsidRDefault="0031657F" w:rsidP="00A309EA">
      <w:pPr>
        <w:pStyle w:val="NoSpacing"/>
        <w:ind w:left="1440" w:firstLine="720"/>
      </w:pPr>
      <w:r w:rsidRPr="0031657F">
        <w:t>Identify business management functions and strategies.</w:t>
      </w:r>
    </w:p>
    <w:p w14:paraId="3F5D0ABF" w14:textId="77777777" w:rsidR="00A309EA" w:rsidRPr="0031657F" w:rsidRDefault="00A309EA" w:rsidP="00A309EA">
      <w:pPr>
        <w:pStyle w:val="NoSpacing"/>
        <w:ind w:left="1440" w:firstLine="720"/>
      </w:pPr>
    </w:p>
    <w:p w14:paraId="5C53853A" w14:textId="77777777" w:rsidR="0031657F" w:rsidRPr="00A309EA" w:rsidRDefault="0031657F" w:rsidP="0031657F">
      <w:pPr>
        <w:pStyle w:val="NoSpacing"/>
        <w:rPr>
          <w:b/>
          <w:bCs/>
        </w:rPr>
      </w:pPr>
      <w:proofErr w:type="gramStart"/>
      <w:r w:rsidRPr="00A309EA">
        <w:rPr>
          <w:b/>
          <w:bCs/>
        </w:rPr>
        <w:t>Competencies</w:t>
      </w:r>
      <w:proofErr w:type="gramEnd"/>
    </w:p>
    <w:p w14:paraId="0DE717BE" w14:textId="1A468E8D" w:rsidR="0031657F" w:rsidRPr="0031657F" w:rsidRDefault="0031657F" w:rsidP="0031657F">
      <w:pPr>
        <w:pStyle w:val="NoSpacing"/>
      </w:pPr>
      <w:r w:rsidRPr="0031657F">
        <w:t>6.1.12</w:t>
      </w:r>
      <w:r w:rsidR="00B04241">
        <w:t>.</w:t>
      </w:r>
      <w:r w:rsidRPr="0031657F">
        <w:tab/>
        <w:t>Explain the role and function of quality management.</w:t>
      </w:r>
    </w:p>
    <w:p w14:paraId="75868300" w14:textId="77777777" w:rsidR="0031657F" w:rsidRPr="0031657F" w:rsidRDefault="0031657F" w:rsidP="0031657F">
      <w:pPr>
        <w:pStyle w:val="NoSpacing"/>
      </w:pPr>
    </w:p>
    <w:p w14:paraId="445C92EE" w14:textId="070FE77C" w:rsidR="0031657F" w:rsidRPr="00B04241" w:rsidRDefault="0031657F" w:rsidP="0031657F">
      <w:pPr>
        <w:pStyle w:val="NoSpacing"/>
        <w:rPr>
          <w:b/>
          <w:bCs/>
        </w:rPr>
      </w:pPr>
      <w:r w:rsidRPr="00B04241">
        <w:rPr>
          <w:b/>
          <w:bCs/>
        </w:rPr>
        <w:t>Outcome</w:t>
      </w:r>
      <w:r w:rsidR="00B04241">
        <w:rPr>
          <w:b/>
          <w:bCs/>
        </w:rPr>
        <w:t>:</w:t>
      </w:r>
      <w:r w:rsidRPr="00B04241">
        <w:rPr>
          <w:b/>
          <w:bCs/>
        </w:rPr>
        <w:t xml:space="preserve"> 6.4</w:t>
      </w:r>
      <w:r w:rsidR="00B04241">
        <w:rPr>
          <w:b/>
          <w:bCs/>
        </w:rPr>
        <w:t>.</w:t>
      </w:r>
      <w:r w:rsidRPr="00B04241">
        <w:rPr>
          <w:b/>
          <w:bCs/>
        </w:rPr>
        <w:t xml:space="preserve"> </w:t>
      </w:r>
      <w:r w:rsidRPr="00B04241">
        <w:rPr>
          <w:b/>
          <w:bCs/>
        </w:rPr>
        <w:tab/>
        <w:t>Project Management</w:t>
      </w:r>
    </w:p>
    <w:p w14:paraId="2E7D9F16" w14:textId="77777777" w:rsidR="0031657F" w:rsidRDefault="0031657F" w:rsidP="00B04241">
      <w:pPr>
        <w:pStyle w:val="NoSpacing"/>
        <w:ind w:left="1440" w:firstLine="720"/>
      </w:pPr>
      <w:r w:rsidRPr="0031657F">
        <w:t>Plan, manage and evaluate projects.</w:t>
      </w:r>
    </w:p>
    <w:p w14:paraId="3E5794C8" w14:textId="77777777" w:rsidR="00B04241" w:rsidRPr="0031657F" w:rsidRDefault="00B04241" w:rsidP="00B04241">
      <w:pPr>
        <w:pStyle w:val="NoSpacing"/>
        <w:ind w:left="1440" w:firstLine="720"/>
      </w:pPr>
    </w:p>
    <w:p w14:paraId="244CD4AD" w14:textId="77777777" w:rsidR="0031657F" w:rsidRPr="00B04241" w:rsidRDefault="0031657F" w:rsidP="0031657F">
      <w:pPr>
        <w:pStyle w:val="NoSpacing"/>
        <w:rPr>
          <w:b/>
          <w:bCs/>
        </w:rPr>
      </w:pPr>
      <w:proofErr w:type="gramStart"/>
      <w:r w:rsidRPr="00B04241">
        <w:rPr>
          <w:b/>
          <w:bCs/>
        </w:rPr>
        <w:t>Competencies</w:t>
      </w:r>
      <w:proofErr w:type="gramEnd"/>
    </w:p>
    <w:p w14:paraId="3287C7D7" w14:textId="25031C6F" w:rsidR="0031657F" w:rsidRPr="0031657F" w:rsidRDefault="0031657F" w:rsidP="00B47430">
      <w:pPr>
        <w:pStyle w:val="NoSpacing"/>
        <w:ind w:left="720" w:hanging="720"/>
      </w:pPr>
      <w:r w:rsidRPr="0031657F">
        <w:t>6.4.3</w:t>
      </w:r>
      <w:r w:rsidR="00B47430">
        <w:t>.</w:t>
      </w:r>
      <w:r w:rsidRPr="0031657F">
        <w:tab/>
        <w:t>Define project objectives, scope, outputs, and resource requirements (i.e., project charter and statement of work).</w:t>
      </w:r>
    </w:p>
    <w:p w14:paraId="1E0A5887" w14:textId="03669031" w:rsidR="0031657F" w:rsidRPr="0031657F" w:rsidRDefault="0031657F" w:rsidP="00B47430">
      <w:pPr>
        <w:pStyle w:val="NoSpacing"/>
        <w:ind w:left="720" w:hanging="720"/>
      </w:pPr>
      <w:r w:rsidRPr="0031657F">
        <w:t>6.4.4</w:t>
      </w:r>
      <w:r w:rsidR="00B47430">
        <w:t>.</w:t>
      </w:r>
      <w:r w:rsidRPr="0031657F">
        <w:tab/>
        <w:t xml:space="preserve">Document, sequence, </w:t>
      </w:r>
      <w:proofErr w:type="gramStart"/>
      <w:r w:rsidRPr="0031657F">
        <w:t>allocate</w:t>
      </w:r>
      <w:proofErr w:type="gramEnd"/>
      <w:r w:rsidRPr="0031657F">
        <w:t>, and schedule activities to facilitate on-time and on-budget completion of project by qualified resources.</w:t>
      </w:r>
    </w:p>
    <w:p w14:paraId="0DF2E938" w14:textId="10B64E51" w:rsidR="0031657F" w:rsidRPr="0031657F" w:rsidRDefault="0031657F" w:rsidP="00B47430">
      <w:pPr>
        <w:pStyle w:val="NoSpacing"/>
        <w:ind w:left="720" w:hanging="720"/>
      </w:pPr>
      <w:r w:rsidRPr="0031657F">
        <w:t>6.4.5</w:t>
      </w:r>
      <w:r w:rsidR="00B47430">
        <w:t>.</w:t>
      </w:r>
      <w:r w:rsidRPr="0031657F">
        <w:tab/>
        <w:t xml:space="preserve">Monitor changes to project scope and critical path and </w:t>
      </w:r>
      <w:proofErr w:type="gramStart"/>
      <w:r w:rsidRPr="0031657F">
        <w:t>make adjustments to</w:t>
      </w:r>
      <w:proofErr w:type="gramEnd"/>
      <w:r w:rsidRPr="0031657F">
        <w:t xml:space="preserve"> project activities.</w:t>
      </w:r>
    </w:p>
    <w:p w14:paraId="3AE9C955" w14:textId="3CE73AD7" w:rsidR="0031657F" w:rsidRPr="0031657F" w:rsidRDefault="0031657F" w:rsidP="00B47430">
      <w:pPr>
        <w:pStyle w:val="NoSpacing"/>
        <w:ind w:left="720" w:hanging="720"/>
      </w:pPr>
      <w:r w:rsidRPr="0031657F">
        <w:t>6.4.6</w:t>
      </w:r>
      <w:r w:rsidR="00B47430">
        <w:t>.</w:t>
      </w:r>
      <w:r w:rsidRPr="0031657F">
        <w:tab/>
        <w:t>Manage project schedule, monitor completion status, identify potential delays and review costs.</w:t>
      </w:r>
    </w:p>
    <w:p w14:paraId="35DDA05D" w14:textId="0DC9138A" w:rsidR="0031657F" w:rsidRPr="0031657F" w:rsidRDefault="0031657F" w:rsidP="0031657F">
      <w:pPr>
        <w:pStyle w:val="NoSpacing"/>
      </w:pPr>
      <w:r w:rsidRPr="0031657F">
        <w:t>6.4.7</w:t>
      </w:r>
      <w:r w:rsidR="00B47430">
        <w:t>.</w:t>
      </w:r>
      <w:r w:rsidRPr="0031657F">
        <w:tab/>
        <w:t xml:space="preserve">Communicate project completion status and potential delays to stakeholders. </w:t>
      </w:r>
    </w:p>
    <w:p w14:paraId="125DEB80" w14:textId="75FF48E8" w:rsidR="0031657F" w:rsidRPr="0031657F" w:rsidRDefault="0031657F" w:rsidP="00B47430">
      <w:pPr>
        <w:pStyle w:val="NoSpacing"/>
        <w:ind w:left="720" w:hanging="720"/>
      </w:pPr>
      <w:r w:rsidRPr="0031657F">
        <w:t>6.4.8</w:t>
      </w:r>
      <w:r w:rsidR="00B47430">
        <w:t>.</w:t>
      </w:r>
      <w:r w:rsidRPr="0031657F">
        <w:tab/>
        <w:t>Manage the project team to reduce conflict and meet project objectives (e.g., establish group norms, identify and provide training opportunities, facilitate cross-team communication, catalog and resolve issues, provide feedback).</w:t>
      </w:r>
    </w:p>
    <w:p w14:paraId="38204D91" w14:textId="5D9CD9D3" w:rsidR="0031657F" w:rsidRPr="0031657F" w:rsidRDefault="0031657F" w:rsidP="00B47430">
      <w:pPr>
        <w:pStyle w:val="NoSpacing"/>
        <w:ind w:left="720" w:hanging="720"/>
      </w:pPr>
      <w:r w:rsidRPr="0031657F">
        <w:t>6.4.9</w:t>
      </w:r>
      <w:r w:rsidR="00B47430">
        <w:t>.</w:t>
      </w:r>
      <w:r w:rsidRPr="0031657F">
        <w:tab/>
        <w:t>Complete project closing activities (e.g., obtain buyer acceptance, finalize billing, archive documentation).</w:t>
      </w:r>
    </w:p>
    <w:p w14:paraId="4A4C72C4" w14:textId="655D6312" w:rsidR="0031657F" w:rsidRDefault="0031657F" w:rsidP="00B47430">
      <w:pPr>
        <w:pStyle w:val="NoSpacing"/>
        <w:ind w:left="720" w:hanging="720"/>
      </w:pPr>
      <w:r w:rsidRPr="0031657F">
        <w:t>6.4.10</w:t>
      </w:r>
      <w:r w:rsidR="00B47430">
        <w:t>.</w:t>
      </w:r>
      <w:r w:rsidRPr="0031657F">
        <w:tab/>
        <w:t>Evaluate project results (e.g., compare project results to expectations, conduct surveys, review lessons learned), and recommend follow-up actions.</w:t>
      </w:r>
    </w:p>
    <w:p w14:paraId="38E30E28" w14:textId="77777777" w:rsidR="00F43D12" w:rsidRDefault="00F43D12" w:rsidP="00B47430">
      <w:pPr>
        <w:pStyle w:val="NoSpacing"/>
        <w:ind w:left="720" w:hanging="720"/>
      </w:pPr>
    </w:p>
    <w:p w14:paraId="0C4E108B" w14:textId="6D292872" w:rsidR="00F43D12" w:rsidRPr="00904DC4" w:rsidRDefault="00F43D12" w:rsidP="00F43D12">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529B46CA" w14:textId="61A8EFBA" w:rsidR="0031657F" w:rsidRDefault="00F43D12" w:rsidP="00F43D12">
      <w:pPr>
        <w:pStyle w:val="NoSpacing"/>
        <w:ind w:left="2160"/>
      </w:pPr>
      <w:r w:rsidRPr="00904DC4">
        <w:rPr>
          <w:rFonts w:cs="Arial"/>
        </w:rPr>
        <w:t>L</w:t>
      </w:r>
      <w:r>
        <w:rPr>
          <w:rFonts w:cs="Arial"/>
        </w:rPr>
        <w:t xml:space="preserve">earners </w:t>
      </w:r>
      <w:r w:rsidR="0031657F" w:rsidRPr="0031657F">
        <w:t>identify and apply policies, processes and strategies for business operations.</w:t>
      </w:r>
    </w:p>
    <w:p w14:paraId="3F42DDFA" w14:textId="77777777" w:rsidR="00F43D12" w:rsidRPr="0031657F" w:rsidRDefault="00F43D12" w:rsidP="00F43D12">
      <w:pPr>
        <w:pStyle w:val="NoSpacing"/>
        <w:ind w:left="2160"/>
      </w:pPr>
    </w:p>
    <w:p w14:paraId="29F79CBC" w14:textId="0959DEA7" w:rsidR="0031657F" w:rsidRPr="00F43D12" w:rsidRDefault="0031657F" w:rsidP="0031657F">
      <w:pPr>
        <w:pStyle w:val="NoSpacing"/>
        <w:rPr>
          <w:b/>
          <w:bCs/>
        </w:rPr>
      </w:pPr>
      <w:r w:rsidRPr="00F43D12">
        <w:rPr>
          <w:b/>
          <w:bCs/>
        </w:rPr>
        <w:t>Outcome</w:t>
      </w:r>
      <w:r w:rsidR="00F43D12">
        <w:rPr>
          <w:b/>
          <w:bCs/>
        </w:rPr>
        <w:t>:</w:t>
      </w:r>
      <w:r w:rsidRPr="00F43D12">
        <w:rPr>
          <w:b/>
          <w:bCs/>
        </w:rPr>
        <w:t xml:space="preserve"> 7.1</w:t>
      </w:r>
      <w:r w:rsidR="00B937DB">
        <w:rPr>
          <w:b/>
          <w:bCs/>
        </w:rPr>
        <w:t>.</w:t>
      </w:r>
      <w:r w:rsidRPr="00F43D12">
        <w:rPr>
          <w:b/>
          <w:bCs/>
        </w:rPr>
        <w:tab/>
        <w:t>Safety, Health and Security</w:t>
      </w:r>
      <w:r w:rsidRPr="00F43D12">
        <w:rPr>
          <w:b/>
          <w:bCs/>
        </w:rPr>
        <w:tab/>
      </w:r>
    </w:p>
    <w:p w14:paraId="1B449A9C" w14:textId="77777777" w:rsidR="0031657F" w:rsidRDefault="0031657F" w:rsidP="00B937DB">
      <w:pPr>
        <w:pStyle w:val="NoSpacing"/>
        <w:ind w:left="2160"/>
      </w:pPr>
      <w:r w:rsidRPr="0031657F">
        <w:t>Identify, administer and evaluate safety, health and security policies, processes and strategies.</w:t>
      </w:r>
    </w:p>
    <w:p w14:paraId="66538088" w14:textId="77777777" w:rsidR="00B937DB" w:rsidRPr="0031657F" w:rsidRDefault="00B937DB" w:rsidP="00B937DB">
      <w:pPr>
        <w:pStyle w:val="NoSpacing"/>
        <w:ind w:left="2160"/>
      </w:pPr>
    </w:p>
    <w:p w14:paraId="31EC22FF" w14:textId="77777777" w:rsidR="0031657F" w:rsidRPr="00B937DB" w:rsidRDefault="0031657F" w:rsidP="0031657F">
      <w:pPr>
        <w:pStyle w:val="NoSpacing"/>
        <w:rPr>
          <w:b/>
          <w:bCs/>
        </w:rPr>
      </w:pPr>
      <w:proofErr w:type="gramStart"/>
      <w:r w:rsidRPr="00B937DB">
        <w:rPr>
          <w:b/>
          <w:bCs/>
        </w:rPr>
        <w:t>Competencies</w:t>
      </w:r>
      <w:proofErr w:type="gramEnd"/>
    </w:p>
    <w:p w14:paraId="4B075FB0" w14:textId="52D1C4F5" w:rsidR="0031657F" w:rsidRPr="0031657F" w:rsidRDefault="0031657F" w:rsidP="00B937DB">
      <w:pPr>
        <w:pStyle w:val="NoSpacing"/>
        <w:ind w:left="720" w:hanging="720"/>
      </w:pPr>
      <w:r w:rsidRPr="0031657F">
        <w:t>7.1.2</w:t>
      </w:r>
      <w:r w:rsidR="00B937DB">
        <w:t>.</w:t>
      </w:r>
      <w:r w:rsidRPr="0031657F">
        <w:tab/>
        <w:t xml:space="preserve">Identify types of hazardous materials and describe their impact on human health and environmental resources.   </w:t>
      </w:r>
    </w:p>
    <w:p w14:paraId="74EEAE9D" w14:textId="63674122" w:rsidR="0031657F" w:rsidRPr="0031657F" w:rsidRDefault="0031657F" w:rsidP="00B937DB">
      <w:pPr>
        <w:pStyle w:val="NoSpacing"/>
        <w:ind w:left="720" w:hanging="720"/>
      </w:pPr>
      <w:r w:rsidRPr="0031657F">
        <w:t>7.1.3</w:t>
      </w:r>
      <w:r w:rsidR="00B937DB">
        <w:t>.</w:t>
      </w:r>
      <w:r w:rsidRPr="0031657F">
        <w:tab/>
        <w:t>Describe the requirements for the treatment, storage, and disposal of hazardous materials, and evaluate the impact of hazardous materials.</w:t>
      </w:r>
    </w:p>
    <w:p w14:paraId="03ADA869" w14:textId="547DD33A" w:rsidR="0031657F" w:rsidRPr="0031657F" w:rsidRDefault="0031657F" w:rsidP="0031657F">
      <w:pPr>
        <w:pStyle w:val="NoSpacing"/>
      </w:pPr>
      <w:r w:rsidRPr="0031657F">
        <w:lastRenderedPageBreak/>
        <w:t>7.1.6</w:t>
      </w:r>
      <w:r w:rsidR="0075161C">
        <w:t>.</w:t>
      </w:r>
      <w:r w:rsidRPr="0031657F">
        <w:tab/>
        <w:t>Explain the role and function of safety inspections.</w:t>
      </w:r>
    </w:p>
    <w:p w14:paraId="382282DC" w14:textId="7A1D4B4F" w:rsidR="0031657F" w:rsidRPr="0031657F" w:rsidRDefault="0031657F" w:rsidP="0031657F">
      <w:pPr>
        <w:pStyle w:val="NoSpacing"/>
      </w:pPr>
      <w:r w:rsidRPr="0031657F">
        <w:t>7.1.9</w:t>
      </w:r>
      <w:r w:rsidR="0075161C">
        <w:t>.</w:t>
      </w:r>
      <w:r w:rsidRPr="0031657F">
        <w:tab/>
        <w:t>Describe the importance of reporting and investigating safety and security incidents.</w:t>
      </w:r>
    </w:p>
    <w:p w14:paraId="1F030D09" w14:textId="50DEFD79" w:rsidR="0031657F" w:rsidRPr="0031657F" w:rsidRDefault="0031657F" w:rsidP="0075161C">
      <w:pPr>
        <w:pStyle w:val="NoSpacing"/>
        <w:ind w:left="720" w:hanging="720"/>
      </w:pPr>
      <w:r w:rsidRPr="0031657F">
        <w:t>7.1.11</w:t>
      </w:r>
      <w:r w:rsidR="0075161C">
        <w:t>.</w:t>
      </w:r>
      <w:r w:rsidRPr="0031657F">
        <w:tab/>
        <w:t xml:space="preserve">Explain how emergency and incidence response plans are adjusted to address hazardous materials’ presence or release.  </w:t>
      </w:r>
    </w:p>
    <w:p w14:paraId="5711C81F" w14:textId="77777777" w:rsidR="0031657F" w:rsidRPr="0031657F" w:rsidRDefault="0031657F" w:rsidP="0031657F">
      <w:pPr>
        <w:pStyle w:val="NoSpacing"/>
      </w:pPr>
    </w:p>
    <w:p w14:paraId="603721DB" w14:textId="531F2F46" w:rsidR="0031657F" w:rsidRPr="0075161C" w:rsidRDefault="0031657F" w:rsidP="0031657F">
      <w:pPr>
        <w:pStyle w:val="NoSpacing"/>
        <w:rPr>
          <w:b/>
          <w:bCs/>
        </w:rPr>
      </w:pPr>
      <w:r w:rsidRPr="0075161C">
        <w:rPr>
          <w:b/>
          <w:bCs/>
        </w:rPr>
        <w:t>Outcome</w:t>
      </w:r>
      <w:r w:rsidR="0075161C">
        <w:rPr>
          <w:b/>
          <w:bCs/>
        </w:rPr>
        <w:t>:</w:t>
      </w:r>
      <w:r w:rsidRPr="0075161C">
        <w:rPr>
          <w:b/>
          <w:bCs/>
        </w:rPr>
        <w:t xml:space="preserve"> 7.2</w:t>
      </w:r>
      <w:r w:rsidR="0075161C">
        <w:rPr>
          <w:b/>
          <w:bCs/>
        </w:rPr>
        <w:t>.</w:t>
      </w:r>
      <w:r w:rsidRPr="0075161C">
        <w:rPr>
          <w:b/>
          <w:bCs/>
        </w:rPr>
        <w:tab/>
        <w:t>Sourcing and Procurement</w:t>
      </w:r>
      <w:r w:rsidRPr="0075161C">
        <w:rPr>
          <w:b/>
          <w:bCs/>
        </w:rPr>
        <w:tab/>
      </w:r>
    </w:p>
    <w:p w14:paraId="3E1AAB2C" w14:textId="77777777" w:rsidR="0031657F" w:rsidRDefault="0031657F" w:rsidP="0075161C">
      <w:pPr>
        <w:pStyle w:val="NoSpacing"/>
        <w:ind w:left="1440" w:firstLine="720"/>
      </w:pPr>
      <w:r w:rsidRPr="0031657F">
        <w:t>Plan, implement and evaluate sourcing and procurement activities.</w:t>
      </w:r>
    </w:p>
    <w:p w14:paraId="42AAD640" w14:textId="77777777" w:rsidR="0075161C" w:rsidRPr="0031657F" w:rsidRDefault="0075161C" w:rsidP="0075161C">
      <w:pPr>
        <w:pStyle w:val="NoSpacing"/>
        <w:ind w:left="1440" w:firstLine="720"/>
      </w:pPr>
    </w:p>
    <w:p w14:paraId="20257DF2" w14:textId="77777777" w:rsidR="0031657F" w:rsidRPr="0075161C" w:rsidRDefault="0031657F" w:rsidP="0031657F">
      <w:pPr>
        <w:pStyle w:val="NoSpacing"/>
        <w:rPr>
          <w:b/>
          <w:bCs/>
        </w:rPr>
      </w:pPr>
      <w:proofErr w:type="gramStart"/>
      <w:r w:rsidRPr="0075161C">
        <w:rPr>
          <w:b/>
          <w:bCs/>
        </w:rPr>
        <w:t>Competencies</w:t>
      </w:r>
      <w:proofErr w:type="gramEnd"/>
    </w:p>
    <w:p w14:paraId="595D60EA" w14:textId="2EEA1DDB" w:rsidR="0031657F" w:rsidRPr="0031657F" w:rsidRDefault="0031657F" w:rsidP="0031657F">
      <w:pPr>
        <w:pStyle w:val="NoSpacing"/>
      </w:pPr>
      <w:r w:rsidRPr="0031657F">
        <w:t>7.2.1</w:t>
      </w:r>
      <w:r w:rsidR="0075161C">
        <w:t>.</w:t>
      </w:r>
      <w:r w:rsidRPr="0031657F">
        <w:tab/>
        <w:t xml:space="preserve">Differentiate </w:t>
      </w:r>
      <w:proofErr w:type="gramStart"/>
      <w:r w:rsidRPr="0031657F">
        <w:t>among</w:t>
      </w:r>
      <w:proofErr w:type="gramEnd"/>
      <w:r w:rsidRPr="0031657F">
        <w:t xml:space="preserve"> purchasing, procurement and sourcing. </w:t>
      </w:r>
    </w:p>
    <w:p w14:paraId="6E5BCD18" w14:textId="668834C5" w:rsidR="0031657F" w:rsidRPr="0031657F" w:rsidRDefault="0031657F" w:rsidP="0075161C">
      <w:pPr>
        <w:pStyle w:val="NoSpacing"/>
        <w:ind w:left="720" w:hanging="720"/>
      </w:pPr>
      <w:r w:rsidRPr="0031657F">
        <w:t>7.2.2</w:t>
      </w:r>
      <w:r w:rsidR="0075161C">
        <w:t>.</w:t>
      </w:r>
      <w:r w:rsidRPr="0031657F">
        <w:tab/>
        <w:t xml:space="preserve">Identify potential sources of materials or services </w:t>
      </w:r>
      <w:proofErr w:type="gramStart"/>
      <w:r w:rsidRPr="0031657F">
        <w:t>locally, and</w:t>
      </w:r>
      <w:proofErr w:type="gramEnd"/>
      <w:r w:rsidRPr="0031657F">
        <w:t xml:space="preserve"> make purchasing recommendations.</w:t>
      </w:r>
    </w:p>
    <w:p w14:paraId="52D7F4A0" w14:textId="125D5E15" w:rsidR="0031657F" w:rsidRPr="0031657F" w:rsidRDefault="0031657F" w:rsidP="0031657F">
      <w:pPr>
        <w:pStyle w:val="NoSpacing"/>
      </w:pPr>
      <w:r w:rsidRPr="0031657F">
        <w:t>7.2.3</w:t>
      </w:r>
      <w:r w:rsidR="0075161C">
        <w:t>.</w:t>
      </w:r>
      <w:r w:rsidRPr="0031657F">
        <w:tab/>
        <w:t xml:space="preserve">Evaluate the impact of using global sources. </w:t>
      </w:r>
    </w:p>
    <w:p w14:paraId="41D06EF9" w14:textId="22EF106A" w:rsidR="0031657F" w:rsidRDefault="0031657F" w:rsidP="0075161C">
      <w:pPr>
        <w:pStyle w:val="NoSpacing"/>
        <w:ind w:left="720" w:hanging="720"/>
      </w:pPr>
      <w:r w:rsidRPr="0031657F">
        <w:t>7.2.4</w:t>
      </w:r>
      <w:r w:rsidR="0075161C">
        <w:t>.</w:t>
      </w:r>
      <w:r w:rsidRPr="0031657F">
        <w:tab/>
        <w:t>Describe how the bid or contracting process (e.g., bid specification, vendor or supplier search, bid review, selection of vendor) impacts business objectives.</w:t>
      </w:r>
    </w:p>
    <w:p w14:paraId="138054D2" w14:textId="77777777" w:rsidR="0075161C" w:rsidRPr="0031657F" w:rsidRDefault="0075161C" w:rsidP="0075161C">
      <w:pPr>
        <w:pStyle w:val="NoSpacing"/>
        <w:ind w:left="720" w:hanging="720"/>
      </w:pPr>
    </w:p>
    <w:p w14:paraId="743E1FEB" w14:textId="4B2A3070" w:rsidR="0031657F" w:rsidRPr="0075161C" w:rsidRDefault="0031657F" w:rsidP="0031657F">
      <w:pPr>
        <w:pStyle w:val="NoSpacing"/>
        <w:rPr>
          <w:b/>
          <w:bCs/>
        </w:rPr>
      </w:pPr>
      <w:r w:rsidRPr="0075161C">
        <w:rPr>
          <w:b/>
          <w:bCs/>
        </w:rPr>
        <w:t>Outcome</w:t>
      </w:r>
      <w:r w:rsidR="0075161C">
        <w:rPr>
          <w:b/>
          <w:bCs/>
        </w:rPr>
        <w:t>:</w:t>
      </w:r>
      <w:r w:rsidRPr="0075161C">
        <w:rPr>
          <w:b/>
          <w:bCs/>
        </w:rPr>
        <w:t xml:space="preserve"> 7.3</w:t>
      </w:r>
      <w:r w:rsidR="0045226C">
        <w:rPr>
          <w:b/>
          <w:bCs/>
        </w:rPr>
        <w:t>.</w:t>
      </w:r>
      <w:r w:rsidRPr="0075161C">
        <w:rPr>
          <w:b/>
          <w:bCs/>
        </w:rPr>
        <w:tab/>
        <w:t>Inventory Management</w:t>
      </w:r>
      <w:r w:rsidRPr="0075161C">
        <w:rPr>
          <w:b/>
          <w:bCs/>
        </w:rPr>
        <w:tab/>
      </w:r>
    </w:p>
    <w:p w14:paraId="0E5B75EE" w14:textId="77777777" w:rsidR="0031657F" w:rsidRDefault="0031657F" w:rsidP="0045226C">
      <w:pPr>
        <w:pStyle w:val="NoSpacing"/>
        <w:ind w:left="2160"/>
      </w:pPr>
      <w:r w:rsidRPr="0031657F">
        <w:t>Identify, administer and evaluate inventory management policies, processes and strategies.</w:t>
      </w:r>
    </w:p>
    <w:p w14:paraId="54CB535A" w14:textId="77777777" w:rsidR="0045226C" w:rsidRPr="0031657F" w:rsidRDefault="0045226C" w:rsidP="0045226C">
      <w:pPr>
        <w:pStyle w:val="NoSpacing"/>
        <w:ind w:left="2160"/>
      </w:pPr>
    </w:p>
    <w:p w14:paraId="65C7F32A" w14:textId="77777777" w:rsidR="0031657F" w:rsidRPr="0045226C" w:rsidRDefault="0031657F" w:rsidP="0031657F">
      <w:pPr>
        <w:pStyle w:val="NoSpacing"/>
        <w:rPr>
          <w:b/>
          <w:bCs/>
        </w:rPr>
      </w:pPr>
      <w:proofErr w:type="gramStart"/>
      <w:r w:rsidRPr="0045226C">
        <w:rPr>
          <w:b/>
          <w:bCs/>
        </w:rPr>
        <w:t>Competencies</w:t>
      </w:r>
      <w:proofErr w:type="gramEnd"/>
    </w:p>
    <w:p w14:paraId="42C88BF1" w14:textId="17498508" w:rsidR="0031657F" w:rsidRPr="0031657F" w:rsidRDefault="0031657F" w:rsidP="0031657F">
      <w:pPr>
        <w:pStyle w:val="NoSpacing"/>
      </w:pPr>
      <w:r w:rsidRPr="0031657F">
        <w:t>7.3.1</w:t>
      </w:r>
      <w:r w:rsidR="0045226C">
        <w:t>.</w:t>
      </w:r>
      <w:r w:rsidRPr="0031657F">
        <w:tab/>
        <w:t>Calculate the cost of carrying inventory.</w:t>
      </w:r>
    </w:p>
    <w:p w14:paraId="22AD75CB" w14:textId="7A813581" w:rsidR="0031657F" w:rsidRPr="0031657F" w:rsidRDefault="0031657F" w:rsidP="0031657F">
      <w:pPr>
        <w:pStyle w:val="NoSpacing"/>
      </w:pPr>
      <w:r w:rsidRPr="0031657F">
        <w:t>7.3.2</w:t>
      </w:r>
      <w:r w:rsidR="0045226C">
        <w:t>.</w:t>
      </w:r>
      <w:r w:rsidRPr="0031657F">
        <w:tab/>
        <w:t>Identify the advantages and disadvantages of Just-in-Time (JIT) inventory processes.</w:t>
      </w:r>
    </w:p>
    <w:p w14:paraId="738CAD08" w14:textId="49EE9F82" w:rsidR="0031657F" w:rsidRPr="0031657F" w:rsidRDefault="0031657F" w:rsidP="0045226C">
      <w:pPr>
        <w:pStyle w:val="NoSpacing"/>
        <w:ind w:left="720" w:hanging="720"/>
      </w:pPr>
      <w:r w:rsidRPr="0031657F">
        <w:t>7.3.3</w:t>
      </w:r>
      <w:r w:rsidR="0045226C">
        <w:t>.</w:t>
      </w:r>
      <w:r w:rsidRPr="0031657F">
        <w:tab/>
        <w:t>Describe the factors considered in establishing inventory thresholds (e.g., tolerance for stock-outs, supply chain process goals).</w:t>
      </w:r>
    </w:p>
    <w:p w14:paraId="76D70643" w14:textId="626A0BA0" w:rsidR="0031657F" w:rsidRPr="0031657F" w:rsidRDefault="0031657F" w:rsidP="0045226C">
      <w:pPr>
        <w:pStyle w:val="NoSpacing"/>
        <w:ind w:left="720" w:hanging="720"/>
      </w:pPr>
      <w:r w:rsidRPr="0031657F">
        <w:t>7.3.4</w:t>
      </w:r>
      <w:r w:rsidR="0045226C">
        <w:t>.</w:t>
      </w:r>
      <w:r w:rsidRPr="0031657F">
        <w:tab/>
        <w:t xml:space="preserve">Maintain inventory systems and controls to efficiently monitor, safeguard, and replenish inventory (e.g., JIT, Lean, FIFO, LIFO, inventory counts) based on usage levels, lead times and forecasts.  </w:t>
      </w:r>
    </w:p>
    <w:p w14:paraId="32182A02" w14:textId="194CEB52" w:rsidR="0031657F" w:rsidRPr="0031657F" w:rsidRDefault="0031657F" w:rsidP="0045226C">
      <w:pPr>
        <w:pStyle w:val="NoSpacing"/>
        <w:ind w:left="720" w:hanging="720"/>
      </w:pPr>
      <w:r w:rsidRPr="0031657F">
        <w:t>7.3.5</w:t>
      </w:r>
      <w:r w:rsidR="0045226C">
        <w:t>.</w:t>
      </w:r>
      <w:r w:rsidRPr="0031657F">
        <w:tab/>
        <w:t>Explain the difference between demand forecasts and capacity planning strategies (e.g., lead strategy, lag strategy, match strategy).</w:t>
      </w:r>
    </w:p>
    <w:p w14:paraId="64105755" w14:textId="36EC555F" w:rsidR="0031657F" w:rsidRPr="0031657F" w:rsidRDefault="0031657F" w:rsidP="0031657F">
      <w:pPr>
        <w:pStyle w:val="NoSpacing"/>
      </w:pPr>
      <w:r w:rsidRPr="0031657F">
        <w:t>7.3.6</w:t>
      </w:r>
      <w:r w:rsidR="0045226C">
        <w:t>.</w:t>
      </w:r>
      <w:r w:rsidRPr="0031657F">
        <w:tab/>
        <w:t>Explain the role and function of a master production schedule.</w:t>
      </w:r>
    </w:p>
    <w:p w14:paraId="61F33217" w14:textId="2393FA46" w:rsidR="0031657F" w:rsidRPr="0031657F" w:rsidRDefault="0031657F" w:rsidP="0045226C">
      <w:pPr>
        <w:pStyle w:val="NoSpacing"/>
        <w:ind w:left="720" w:hanging="720"/>
      </w:pPr>
      <w:r w:rsidRPr="0031657F">
        <w:t>7.3.7</w:t>
      </w:r>
      <w:r w:rsidR="0045226C">
        <w:t>.</w:t>
      </w:r>
      <w:r w:rsidRPr="0031657F">
        <w:tab/>
        <w:t>Identify ways to evaluate the effectiveness and efficiency of a master production schedule.</w:t>
      </w:r>
    </w:p>
    <w:p w14:paraId="49D590DE" w14:textId="7EF52452" w:rsidR="0031657F" w:rsidRPr="0031657F" w:rsidRDefault="0031657F" w:rsidP="0045226C">
      <w:pPr>
        <w:pStyle w:val="NoSpacing"/>
        <w:ind w:left="720" w:hanging="720"/>
      </w:pPr>
      <w:r w:rsidRPr="0031657F">
        <w:t>7.3.12</w:t>
      </w:r>
      <w:r w:rsidR="0045226C">
        <w:t>.</w:t>
      </w:r>
      <w:r w:rsidRPr="0031657F">
        <w:tab/>
        <w:t>Describe performance metrics (e.g., sales, stock, inventory performance) used to select a distribution strategy.</w:t>
      </w:r>
    </w:p>
    <w:p w14:paraId="21237FCC" w14:textId="1D7F5647" w:rsidR="0031657F" w:rsidRPr="0031657F" w:rsidRDefault="0031657F" w:rsidP="0031657F">
      <w:pPr>
        <w:pStyle w:val="NoSpacing"/>
      </w:pPr>
      <w:r w:rsidRPr="0031657F">
        <w:t>7.3.13</w:t>
      </w:r>
      <w:r w:rsidR="0045226C">
        <w:t>.</w:t>
      </w:r>
      <w:r w:rsidRPr="0031657F">
        <w:tab/>
        <w:t xml:space="preserve">Conduct inventory valuation (e.g., First </w:t>
      </w:r>
      <w:proofErr w:type="gramStart"/>
      <w:r w:rsidRPr="0031657F">
        <w:t>In</w:t>
      </w:r>
      <w:proofErr w:type="gramEnd"/>
      <w:r w:rsidRPr="0031657F">
        <w:t xml:space="preserve"> First Out, Last In First Out, average cost).</w:t>
      </w:r>
    </w:p>
    <w:p w14:paraId="69EA8535" w14:textId="391D9844" w:rsidR="0031657F" w:rsidRPr="0031657F" w:rsidRDefault="0031657F" w:rsidP="0045226C">
      <w:pPr>
        <w:pStyle w:val="NoSpacing"/>
        <w:ind w:left="720" w:hanging="720"/>
      </w:pPr>
      <w:r w:rsidRPr="0031657F">
        <w:t>7.3.14</w:t>
      </w:r>
      <w:r w:rsidR="0045226C">
        <w:t>.</w:t>
      </w:r>
      <w:r w:rsidRPr="0031657F">
        <w:tab/>
        <w:t>Explain the importance of planning for inventory disruptions (e.g., stockout, dead, discontinued, obsolete).</w:t>
      </w:r>
    </w:p>
    <w:p w14:paraId="650522C2" w14:textId="3F674491" w:rsidR="0031657F" w:rsidRPr="0031657F" w:rsidRDefault="0031657F" w:rsidP="0031657F">
      <w:pPr>
        <w:pStyle w:val="NoSpacing"/>
      </w:pPr>
      <w:r w:rsidRPr="0031657F">
        <w:t>7.3.15</w:t>
      </w:r>
      <w:r w:rsidR="0045226C">
        <w:t>.</w:t>
      </w:r>
      <w:r w:rsidRPr="0031657F">
        <w:tab/>
        <w:t>Identify factors that impact the availability of inventory.</w:t>
      </w:r>
    </w:p>
    <w:p w14:paraId="11136AE2" w14:textId="77BE3CAC" w:rsidR="0031657F" w:rsidRPr="0031657F" w:rsidRDefault="0031657F" w:rsidP="0031657F">
      <w:pPr>
        <w:pStyle w:val="NoSpacing"/>
      </w:pPr>
      <w:r w:rsidRPr="0031657F">
        <w:t>7.3.16</w:t>
      </w:r>
      <w:r w:rsidR="0045226C">
        <w:t>.</w:t>
      </w:r>
      <w:r w:rsidRPr="0031657F">
        <w:tab/>
        <w:t>Describe how inventory management principles apply to intangible services.</w:t>
      </w:r>
    </w:p>
    <w:p w14:paraId="30F823FD" w14:textId="582A960F" w:rsidR="0031657F" w:rsidRPr="0031657F" w:rsidRDefault="0031657F" w:rsidP="0045226C">
      <w:pPr>
        <w:pStyle w:val="NoSpacing"/>
        <w:ind w:left="720" w:hanging="720"/>
      </w:pPr>
      <w:r w:rsidRPr="0031657F">
        <w:t>7.3.17</w:t>
      </w:r>
      <w:r w:rsidR="0045226C">
        <w:t>.</w:t>
      </w:r>
      <w:r w:rsidRPr="0031657F">
        <w:tab/>
        <w:t xml:space="preserve">Describe different methods to conduct a physical inventory (e.g., annual, cycle count, ABC analysis). </w:t>
      </w:r>
    </w:p>
    <w:p w14:paraId="3A896A1E" w14:textId="77777777" w:rsidR="0031657F" w:rsidRPr="0031657F" w:rsidRDefault="0031657F" w:rsidP="0031657F">
      <w:pPr>
        <w:pStyle w:val="NoSpacing"/>
      </w:pPr>
    </w:p>
    <w:p w14:paraId="44B8C622" w14:textId="77777777" w:rsidR="0031657F" w:rsidRPr="0031657F" w:rsidRDefault="0031657F" w:rsidP="0031657F">
      <w:pPr>
        <w:pStyle w:val="NoSpacing"/>
      </w:pPr>
    </w:p>
    <w:p w14:paraId="7F95D9E5" w14:textId="14667BBC" w:rsidR="0031657F" w:rsidRPr="0045226C" w:rsidRDefault="0031657F" w:rsidP="0031657F">
      <w:pPr>
        <w:pStyle w:val="NoSpacing"/>
        <w:rPr>
          <w:b/>
          <w:bCs/>
        </w:rPr>
      </w:pPr>
      <w:r w:rsidRPr="0045226C">
        <w:rPr>
          <w:b/>
          <w:bCs/>
        </w:rPr>
        <w:lastRenderedPageBreak/>
        <w:t>Outcome</w:t>
      </w:r>
      <w:r w:rsidR="0045226C">
        <w:rPr>
          <w:b/>
          <w:bCs/>
        </w:rPr>
        <w:t xml:space="preserve">: </w:t>
      </w:r>
      <w:r w:rsidRPr="0045226C">
        <w:rPr>
          <w:b/>
          <w:bCs/>
        </w:rPr>
        <w:t>7.5</w:t>
      </w:r>
      <w:r w:rsidR="0045226C">
        <w:rPr>
          <w:b/>
          <w:bCs/>
        </w:rPr>
        <w:t>.</w:t>
      </w:r>
      <w:r w:rsidRPr="0045226C">
        <w:rPr>
          <w:b/>
          <w:bCs/>
        </w:rPr>
        <w:tab/>
        <w:t>Facilities Management</w:t>
      </w:r>
      <w:r w:rsidRPr="0045226C">
        <w:rPr>
          <w:b/>
          <w:bCs/>
        </w:rPr>
        <w:tab/>
      </w:r>
    </w:p>
    <w:p w14:paraId="32D51456" w14:textId="77777777" w:rsidR="0031657F" w:rsidRDefault="0031657F" w:rsidP="0045226C">
      <w:pPr>
        <w:pStyle w:val="NoSpacing"/>
        <w:ind w:left="2160"/>
      </w:pPr>
      <w:r w:rsidRPr="0031657F">
        <w:t>Identify, administer and evaluate methods of maintaining facilities, equipment and property.</w:t>
      </w:r>
    </w:p>
    <w:p w14:paraId="7DD8C2C9" w14:textId="77777777" w:rsidR="0045226C" w:rsidRPr="0031657F" w:rsidRDefault="0045226C" w:rsidP="0045226C">
      <w:pPr>
        <w:pStyle w:val="NoSpacing"/>
        <w:ind w:left="2160"/>
      </w:pPr>
    </w:p>
    <w:p w14:paraId="337A01AF" w14:textId="77777777" w:rsidR="0031657F" w:rsidRPr="0045226C" w:rsidRDefault="0031657F" w:rsidP="0031657F">
      <w:pPr>
        <w:pStyle w:val="NoSpacing"/>
        <w:rPr>
          <w:b/>
          <w:bCs/>
        </w:rPr>
      </w:pPr>
      <w:proofErr w:type="gramStart"/>
      <w:r w:rsidRPr="0045226C">
        <w:rPr>
          <w:b/>
          <w:bCs/>
        </w:rPr>
        <w:t>Competencies</w:t>
      </w:r>
      <w:proofErr w:type="gramEnd"/>
    </w:p>
    <w:p w14:paraId="6A9F5344" w14:textId="7B3C00F3" w:rsidR="0031657F" w:rsidRPr="0031657F" w:rsidRDefault="0031657F" w:rsidP="006F18A7">
      <w:pPr>
        <w:pStyle w:val="NoSpacing"/>
        <w:ind w:left="720" w:hanging="720"/>
      </w:pPr>
      <w:r w:rsidRPr="0031657F">
        <w:t>7.5.1</w:t>
      </w:r>
      <w:r w:rsidR="006F18A7">
        <w:t>.</w:t>
      </w:r>
      <w:r w:rsidRPr="0031657F">
        <w:tab/>
        <w:t>Identify routine activities for maintaining, disposing, retiring and replacing business facilities and equipment.</w:t>
      </w:r>
    </w:p>
    <w:p w14:paraId="7D4A367C" w14:textId="47FD7113" w:rsidR="0031657F" w:rsidRPr="0031657F" w:rsidRDefault="0031657F" w:rsidP="006F18A7">
      <w:pPr>
        <w:pStyle w:val="NoSpacing"/>
        <w:ind w:left="720" w:hanging="720"/>
      </w:pPr>
      <w:r w:rsidRPr="0031657F">
        <w:t>7.5.2</w:t>
      </w:r>
      <w:r w:rsidR="006F18A7">
        <w:t>.</w:t>
      </w:r>
      <w:r w:rsidRPr="0031657F">
        <w:tab/>
        <w:t xml:space="preserve">Create a preventive maintenance program that considers workflow efficiencies and production requirements. </w:t>
      </w:r>
    </w:p>
    <w:p w14:paraId="23192AA2" w14:textId="60E7B70C" w:rsidR="0031657F" w:rsidRPr="0031657F" w:rsidRDefault="0031657F" w:rsidP="0031657F">
      <w:pPr>
        <w:pStyle w:val="NoSpacing"/>
      </w:pPr>
      <w:r w:rsidRPr="0031657F">
        <w:t>7.5.3</w:t>
      </w:r>
      <w:r w:rsidR="006F18A7">
        <w:t>.</w:t>
      </w:r>
      <w:r w:rsidRPr="0031657F">
        <w:tab/>
        <w:t xml:space="preserve">Monitor, evaluate, and improve maintenance </w:t>
      </w:r>
      <w:proofErr w:type="gramStart"/>
      <w:r w:rsidRPr="0031657F">
        <w:t>program</w:t>
      </w:r>
      <w:proofErr w:type="gramEnd"/>
      <w:r w:rsidRPr="0031657F">
        <w:t xml:space="preserve">. </w:t>
      </w:r>
    </w:p>
    <w:p w14:paraId="17855ECC" w14:textId="34663CB3" w:rsidR="0031657F" w:rsidRDefault="0031657F" w:rsidP="006F18A7">
      <w:pPr>
        <w:pStyle w:val="NoSpacing"/>
        <w:ind w:left="720" w:hanging="720"/>
      </w:pPr>
      <w:r w:rsidRPr="0031657F">
        <w:t>7.5.7</w:t>
      </w:r>
      <w:r w:rsidR="006F18A7">
        <w:t>.</w:t>
      </w:r>
      <w:r w:rsidRPr="0031657F">
        <w:tab/>
        <w:t xml:space="preserve">Develop a strategy to optimize the use of a facility’s space (e.g., </w:t>
      </w:r>
      <w:proofErr w:type="spellStart"/>
      <w:r w:rsidRPr="0031657F">
        <w:t>spacial</w:t>
      </w:r>
      <w:proofErr w:type="spellEnd"/>
      <w:r w:rsidRPr="0031657F">
        <w:t xml:space="preserve"> configuration, renovations, energy use, preventative maintenance plans).</w:t>
      </w:r>
    </w:p>
    <w:p w14:paraId="3B8612CA" w14:textId="77777777" w:rsidR="006F18A7" w:rsidRPr="0031657F" w:rsidRDefault="006F18A7" w:rsidP="006F18A7">
      <w:pPr>
        <w:pStyle w:val="NoSpacing"/>
        <w:ind w:left="720" w:hanging="720"/>
      </w:pPr>
    </w:p>
    <w:p w14:paraId="729278B2" w14:textId="0785AEC2" w:rsidR="0031657F" w:rsidRPr="006F18A7" w:rsidRDefault="0031657F" w:rsidP="0031657F">
      <w:pPr>
        <w:pStyle w:val="NoSpacing"/>
        <w:rPr>
          <w:b/>
          <w:bCs/>
        </w:rPr>
      </w:pPr>
      <w:r w:rsidRPr="006F18A7">
        <w:rPr>
          <w:b/>
          <w:bCs/>
        </w:rPr>
        <w:t>Outcome</w:t>
      </w:r>
      <w:r w:rsidR="006F18A7">
        <w:rPr>
          <w:b/>
          <w:bCs/>
        </w:rPr>
        <w:t>:</w:t>
      </w:r>
      <w:r w:rsidRPr="006F18A7">
        <w:rPr>
          <w:b/>
          <w:bCs/>
        </w:rPr>
        <w:t xml:space="preserve"> 7.6</w:t>
      </w:r>
      <w:r w:rsidR="006F18A7">
        <w:rPr>
          <w:b/>
          <w:bCs/>
        </w:rPr>
        <w:t>.</w:t>
      </w:r>
      <w:r w:rsidRPr="006F18A7">
        <w:rPr>
          <w:b/>
          <w:bCs/>
        </w:rPr>
        <w:tab/>
        <w:t>Distribution and Logistics Management</w:t>
      </w:r>
      <w:r w:rsidRPr="006F18A7">
        <w:rPr>
          <w:b/>
          <w:bCs/>
        </w:rPr>
        <w:tab/>
      </w:r>
    </w:p>
    <w:p w14:paraId="782D3487" w14:textId="77777777" w:rsidR="0031657F" w:rsidRDefault="0031657F" w:rsidP="006F18A7">
      <w:pPr>
        <w:pStyle w:val="NoSpacing"/>
        <w:ind w:left="2160"/>
      </w:pPr>
      <w:r w:rsidRPr="0031657F">
        <w:t>Plan, implement and evaluate transportation methods for incoming and outgoing products and services.</w:t>
      </w:r>
    </w:p>
    <w:p w14:paraId="1B042EEA" w14:textId="77777777" w:rsidR="006F18A7" w:rsidRPr="0031657F" w:rsidRDefault="006F18A7" w:rsidP="006F18A7">
      <w:pPr>
        <w:pStyle w:val="NoSpacing"/>
        <w:ind w:left="2160"/>
      </w:pPr>
    </w:p>
    <w:p w14:paraId="79452696" w14:textId="77777777" w:rsidR="0031657F" w:rsidRPr="006F18A7" w:rsidRDefault="0031657F" w:rsidP="0031657F">
      <w:pPr>
        <w:pStyle w:val="NoSpacing"/>
        <w:rPr>
          <w:b/>
          <w:bCs/>
        </w:rPr>
      </w:pPr>
      <w:proofErr w:type="gramStart"/>
      <w:r w:rsidRPr="006F18A7">
        <w:rPr>
          <w:b/>
          <w:bCs/>
        </w:rPr>
        <w:t>Competencies</w:t>
      </w:r>
      <w:proofErr w:type="gramEnd"/>
    </w:p>
    <w:p w14:paraId="6CE638F5" w14:textId="0A888A5F" w:rsidR="0031657F" w:rsidRPr="0031657F" w:rsidRDefault="0031657F" w:rsidP="006F18A7">
      <w:pPr>
        <w:pStyle w:val="NoSpacing"/>
        <w:ind w:left="720" w:hanging="720"/>
      </w:pPr>
      <w:r w:rsidRPr="0031657F">
        <w:t>7.6.1</w:t>
      </w:r>
      <w:r w:rsidR="006F18A7">
        <w:t>.</w:t>
      </w:r>
      <w:r w:rsidRPr="0031657F">
        <w:tab/>
        <w:t>Describe factors that could impact the design of transportation, distribution and logistics strategies (e.g., geographical locations, transportation costs, storage capacities, process design, regulations).</w:t>
      </w:r>
    </w:p>
    <w:p w14:paraId="57240191" w14:textId="33311D4E" w:rsidR="0031657F" w:rsidRPr="0031657F" w:rsidRDefault="0031657F" w:rsidP="006F18A7">
      <w:pPr>
        <w:pStyle w:val="NoSpacing"/>
        <w:ind w:left="720" w:hanging="720"/>
      </w:pPr>
      <w:r w:rsidRPr="0031657F">
        <w:t>7.6.2</w:t>
      </w:r>
      <w:r w:rsidR="006F18A7">
        <w:t>.</w:t>
      </w:r>
      <w:r w:rsidRPr="0031657F">
        <w:tab/>
        <w:t>Compare and contrast the transportation systems for tangible and intangible items (e.g., natural gas, electricity, telecommunications).</w:t>
      </w:r>
    </w:p>
    <w:p w14:paraId="1B5D0D8A" w14:textId="7E3DF50D" w:rsidR="0031657F" w:rsidRPr="0031657F" w:rsidRDefault="0031657F" w:rsidP="006F18A7">
      <w:pPr>
        <w:pStyle w:val="NoSpacing"/>
        <w:ind w:left="720" w:hanging="720"/>
      </w:pPr>
      <w:r w:rsidRPr="0031657F">
        <w:t>7.6.3</w:t>
      </w:r>
      <w:r w:rsidR="006F18A7">
        <w:t>.</w:t>
      </w:r>
      <w:r w:rsidRPr="0031657F">
        <w:tab/>
        <w:t>Analyze the cost structure and advantages and disadvantages of different transportation modes.</w:t>
      </w:r>
    </w:p>
    <w:p w14:paraId="5BDD3641" w14:textId="29EEEB03" w:rsidR="0031657F" w:rsidRPr="0031657F" w:rsidRDefault="0031657F" w:rsidP="006F18A7">
      <w:pPr>
        <w:pStyle w:val="NoSpacing"/>
        <w:ind w:left="720" w:hanging="720"/>
      </w:pPr>
      <w:r w:rsidRPr="0031657F">
        <w:t>7.6.4</w:t>
      </w:r>
      <w:r w:rsidR="006F18A7">
        <w:t>.</w:t>
      </w:r>
      <w:r w:rsidRPr="0031657F">
        <w:tab/>
        <w:t>Analyze the impact of facility size and layout on inventory management, materials handling and logistics.</w:t>
      </w:r>
    </w:p>
    <w:p w14:paraId="5077549F" w14:textId="4DBA8C29" w:rsidR="0031657F" w:rsidRPr="0031657F" w:rsidRDefault="0031657F" w:rsidP="0031657F">
      <w:pPr>
        <w:pStyle w:val="NoSpacing"/>
      </w:pPr>
      <w:r w:rsidRPr="0031657F">
        <w:t>7.6.5</w:t>
      </w:r>
      <w:r w:rsidR="006F18A7">
        <w:t>.</w:t>
      </w:r>
      <w:r w:rsidRPr="0031657F">
        <w:tab/>
        <w:t>Explain the role and function of receiving and fulfillment processes.</w:t>
      </w:r>
    </w:p>
    <w:p w14:paraId="0CF63F04" w14:textId="089FD1F8" w:rsidR="0031657F" w:rsidRPr="0031657F" w:rsidRDefault="0031657F" w:rsidP="0031657F">
      <w:pPr>
        <w:pStyle w:val="NoSpacing"/>
      </w:pPr>
      <w:r w:rsidRPr="0031657F">
        <w:t>7.6.6</w:t>
      </w:r>
      <w:r w:rsidR="006F18A7">
        <w:t>.</w:t>
      </w:r>
      <w:r w:rsidRPr="0031657F">
        <w:tab/>
        <w:t xml:space="preserve">Explain the role and function of packaging and select materials </w:t>
      </w:r>
      <w:proofErr w:type="gramStart"/>
      <w:r w:rsidRPr="0031657F">
        <w:t>to pack</w:t>
      </w:r>
      <w:proofErr w:type="gramEnd"/>
      <w:r w:rsidRPr="0031657F">
        <w:t xml:space="preserve"> process.</w:t>
      </w:r>
    </w:p>
    <w:p w14:paraId="5DDC3B77" w14:textId="7646DF19" w:rsidR="0031657F" w:rsidRPr="0031657F" w:rsidRDefault="0031657F" w:rsidP="0031657F">
      <w:pPr>
        <w:pStyle w:val="NoSpacing"/>
      </w:pPr>
      <w:r w:rsidRPr="0031657F">
        <w:t>7.6.7</w:t>
      </w:r>
      <w:r w:rsidR="006F18A7">
        <w:t>.</w:t>
      </w:r>
      <w:r w:rsidRPr="0031657F">
        <w:tab/>
        <w:t>Develop transportation plans that comply with regulatory requirements.</w:t>
      </w:r>
    </w:p>
    <w:p w14:paraId="64E23B37" w14:textId="7B42B98C" w:rsidR="0031657F" w:rsidRPr="0031657F" w:rsidRDefault="0031657F" w:rsidP="006F18A7">
      <w:pPr>
        <w:pStyle w:val="NoSpacing"/>
        <w:ind w:left="720" w:hanging="720"/>
      </w:pPr>
      <w:r w:rsidRPr="0031657F">
        <w:t>7.6.8</w:t>
      </w:r>
      <w:r w:rsidR="006F18A7">
        <w:t>.</w:t>
      </w:r>
      <w:r w:rsidRPr="0031657F">
        <w:tab/>
        <w:t xml:space="preserve">Describe licensing regulations and the process to obtain releases and clearances </w:t>
      </w:r>
      <w:proofErr w:type="gramStart"/>
      <w:r w:rsidRPr="0031657F">
        <w:t>to  products</w:t>
      </w:r>
      <w:proofErr w:type="gramEnd"/>
      <w:r w:rsidRPr="0031657F">
        <w:t>.</w:t>
      </w:r>
    </w:p>
    <w:p w14:paraId="560697E7" w14:textId="46ECFD96" w:rsidR="0031657F" w:rsidRPr="0031657F" w:rsidRDefault="0031657F" w:rsidP="006F18A7">
      <w:pPr>
        <w:pStyle w:val="NoSpacing"/>
        <w:ind w:left="720" w:hanging="720"/>
      </w:pPr>
      <w:r w:rsidRPr="0031657F">
        <w:t>7.6.9</w:t>
      </w:r>
      <w:r w:rsidR="006F18A7">
        <w:t>.</w:t>
      </w:r>
      <w:r w:rsidRPr="0031657F">
        <w:tab/>
        <w:t>Describe commonly used metrics for evaluating transportation efficiency and effectiveness.</w:t>
      </w:r>
    </w:p>
    <w:p w14:paraId="55FE5A79" w14:textId="5B251D1F" w:rsidR="0031657F" w:rsidRPr="0031657F" w:rsidRDefault="0031657F" w:rsidP="0031657F">
      <w:pPr>
        <w:pStyle w:val="NoSpacing"/>
      </w:pPr>
      <w:r w:rsidRPr="0031657F">
        <w:t>7.6.10</w:t>
      </w:r>
      <w:r w:rsidR="006F18A7">
        <w:t>.</w:t>
      </w:r>
      <w:r w:rsidRPr="0031657F">
        <w:tab/>
        <w:t>Explain how to tag and code products to track the movement of inventory.</w:t>
      </w:r>
    </w:p>
    <w:p w14:paraId="19E1C0D5" w14:textId="39DB03AE" w:rsidR="0031657F" w:rsidRPr="0031657F" w:rsidRDefault="0031657F" w:rsidP="0031657F">
      <w:pPr>
        <w:pStyle w:val="NoSpacing"/>
      </w:pPr>
      <w:r w:rsidRPr="0031657F">
        <w:t>7.6.11</w:t>
      </w:r>
      <w:r w:rsidR="006F18A7">
        <w:t>.</w:t>
      </w:r>
      <w:r w:rsidRPr="0031657F">
        <w:tab/>
        <w:t>Describe tagging and coding processes used to track the movement of products.</w:t>
      </w:r>
    </w:p>
    <w:p w14:paraId="3C389416" w14:textId="2EC66C05" w:rsidR="0031657F" w:rsidRPr="0031657F" w:rsidRDefault="0031657F" w:rsidP="0031657F">
      <w:pPr>
        <w:pStyle w:val="NoSpacing"/>
      </w:pPr>
      <w:r w:rsidRPr="0031657F">
        <w:t>7.6.12</w:t>
      </w:r>
      <w:r w:rsidR="00C106F4">
        <w:t>.</w:t>
      </w:r>
      <w:r w:rsidRPr="0031657F">
        <w:tab/>
        <w:t>Describe reverse logistics’ processes and costs, and strategies used to reduce costs.</w:t>
      </w:r>
    </w:p>
    <w:p w14:paraId="6195F5F8" w14:textId="77777777" w:rsidR="0031657F" w:rsidRPr="0031657F" w:rsidRDefault="0031657F" w:rsidP="0031657F">
      <w:pPr>
        <w:pStyle w:val="NoSpacing"/>
      </w:pPr>
    </w:p>
    <w:p w14:paraId="510A0D19" w14:textId="3BFADD3F" w:rsidR="0031657F" w:rsidRPr="00C106F4" w:rsidRDefault="0031657F" w:rsidP="0031657F">
      <w:pPr>
        <w:pStyle w:val="NoSpacing"/>
        <w:rPr>
          <w:b/>
          <w:bCs/>
        </w:rPr>
      </w:pPr>
      <w:r w:rsidRPr="00C106F4">
        <w:rPr>
          <w:b/>
          <w:bCs/>
        </w:rPr>
        <w:t>Outcome</w:t>
      </w:r>
      <w:r w:rsidR="00C106F4">
        <w:rPr>
          <w:b/>
          <w:bCs/>
        </w:rPr>
        <w:t>:</w:t>
      </w:r>
      <w:r w:rsidRPr="00C106F4">
        <w:rPr>
          <w:b/>
          <w:bCs/>
        </w:rPr>
        <w:t xml:space="preserve"> 7.7</w:t>
      </w:r>
      <w:r w:rsidR="00C106F4">
        <w:rPr>
          <w:b/>
          <w:bCs/>
        </w:rPr>
        <w:t>.</w:t>
      </w:r>
      <w:r w:rsidRPr="00C106F4">
        <w:rPr>
          <w:b/>
          <w:bCs/>
        </w:rPr>
        <w:tab/>
        <w:t>Supply Chain Management</w:t>
      </w:r>
    </w:p>
    <w:p w14:paraId="09A56867" w14:textId="77777777" w:rsidR="0031657F" w:rsidRDefault="0031657F" w:rsidP="00C106F4">
      <w:pPr>
        <w:pStyle w:val="NoSpacing"/>
        <w:ind w:left="1440" w:firstLine="720"/>
      </w:pPr>
      <w:r w:rsidRPr="0031657F">
        <w:t>Plan, implement and evaluate supply chain management activities.</w:t>
      </w:r>
    </w:p>
    <w:p w14:paraId="700247E3" w14:textId="77777777" w:rsidR="00C106F4" w:rsidRPr="0031657F" w:rsidRDefault="00C106F4" w:rsidP="00C106F4">
      <w:pPr>
        <w:pStyle w:val="NoSpacing"/>
        <w:ind w:left="1440" w:firstLine="720"/>
      </w:pPr>
    </w:p>
    <w:p w14:paraId="29A2F59C" w14:textId="77777777" w:rsidR="0031657F" w:rsidRPr="007C032A" w:rsidRDefault="0031657F" w:rsidP="0031657F">
      <w:pPr>
        <w:pStyle w:val="NoSpacing"/>
        <w:rPr>
          <w:b/>
          <w:bCs/>
        </w:rPr>
      </w:pPr>
      <w:proofErr w:type="gramStart"/>
      <w:r w:rsidRPr="007C032A">
        <w:rPr>
          <w:b/>
          <w:bCs/>
        </w:rPr>
        <w:t>Competencies</w:t>
      </w:r>
      <w:proofErr w:type="gramEnd"/>
    </w:p>
    <w:p w14:paraId="6BB5325E" w14:textId="245732CA" w:rsidR="0031657F" w:rsidRDefault="0031657F" w:rsidP="0031657F">
      <w:pPr>
        <w:pStyle w:val="NoSpacing"/>
      </w:pPr>
      <w:r w:rsidRPr="0031657F">
        <w:t>7.7.3</w:t>
      </w:r>
      <w:r w:rsidR="00F74318">
        <w:t>.</w:t>
      </w:r>
      <w:r w:rsidRPr="0031657F">
        <w:tab/>
        <w:t>Describe how the supply chain impacts customer satisfaction.</w:t>
      </w:r>
    </w:p>
    <w:p w14:paraId="168063F8" w14:textId="5687D9D0" w:rsidR="00F74318" w:rsidRDefault="00F74318">
      <w:pPr>
        <w:rPr>
          <w:rFonts w:ascii="Source Sans Pro" w:hAnsi="Source Sans Pro"/>
          <w:kern w:val="2"/>
          <w:sz w:val="24"/>
          <w14:ligatures w14:val="standardContextual"/>
        </w:rPr>
      </w:pPr>
      <w:r>
        <w:br w:type="page"/>
      </w:r>
    </w:p>
    <w:p w14:paraId="34BBEDA9" w14:textId="77777777" w:rsidR="00F74318" w:rsidRPr="0031657F" w:rsidRDefault="00F74318" w:rsidP="0031657F">
      <w:pPr>
        <w:pStyle w:val="NoSpacing"/>
      </w:pPr>
    </w:p>
    <w:p w14:paraId="215A320B" w14:textId="3AD81760" w:rsidR="0031657F" w:rsidRPr="00F74318" w:rsidRDefault="0031657F" w:rsidP="0031657F">
      <w:pPr>
        <w:pStyle w:val="NoSpacing"/>
        <w:rPr>
          <w:b/>
          <w:bCs/>
        </w:rPr>
      </w:pPr>
      <w:r w:rsidRPr="00F74318">
        <w:rPr>
          <w:b/>
          <w:bCs/>
        </w:rPr>
        <w:t>Outcome</w:t>
      </w:r>
      <w:r w:rsidR="00F74318">
        <w:rPr>
          <w:b/>
          <w:bCs/>
        </w:rPr>
        <w:t>:</w:t>
      </w:r>
      <w:r w:rsidRPr="00F74318">
        <w:rPr>
          <w:b/>
          <w:bCs/>
        </w:rPr>
        <w:t xml:space="preserve"> 7.8</w:t>
      </w:r>
      <w:r w:rsidR="00F74318">
        <w:rPr>
          <w:b/>
          <w:bCs/>
        </w:rPr>
        <w:t>.</w:t>
      </w:r>
      <w:r w:rsidRPr="00F74318">
        <w:rPr>
          <w:b/>
          <w:bCs/>
        </w:rPr>
        <w:tab/>
        <w:t>Operations Risk Management</w:t>
      </w:r>
    </w:p>
    <w:p w14:paraId="1C3E8712" w14:textId="77777777" w:rsidR="0031657F" w:rsidRDefault="0031657F" w:rsidP="00F74318">
      <w:pPr>
        <w:pStyle w:val="NoSpacing"/>
        <w:ind w:left="2160"/>
      </w:pPr>
      <w:r w:rsidRPr="0031657F">
        <w:t>Identify, administer and evaluate policies, processes and strategies to manage risk of operational failure.</w:t>
      </w:r>
    </w:p>
    <w:p w14:paraId="642CDE11" w14:textId="77777777" w:rsidR="00F74318" w:rsidRPr="0031657F" w:rsidRDefault="00F74318" w:rsidP="00F74318">
      <w:pPr>
        <w:pStyle w:val="NoSpacing"/>
        <w:ind w:left="2160"/>
      </w:pPr>
    </w:p>
    <w:p w14:paraId="25D0846C" w14:textId="77777777" w:rsidR="0031657F" w:rsidRPr="00777D0C" w:rsidRDefault="0031657F" w:rsidP="0031657F">
      <w:pPr>
        <w:pStyle w:val="NoSpacing"/>
        <w:rPr>
          <w:b/>
          <w:bCs/>
        </w:rPr>
      </w:pPr>
      <w:proofErr w:type="gramStart"/>
      <w:r w:rsidRPr="00777D0C">
        <w:rPr>
          <w:b/>
          <w:bCs/>
        </w:rPr>
        <w:t>Competencies</w:t>
      </w:r>
      <w:proofErr w:type="gramEnd"/>
    </w:p>
    <w:p w14:paraId="4B74F6A1" w14:textId="7D7B636B" w:rsidR="0031657F" w:rsidRDefault="0031657F" w:rsidP="00777D0C">
      <w:pPr>
        <w:pStyle w:val="NoSpacing"/>
        <w:ind w:left="720" w:hanging="720"/>
        <w:rPr>
          <w:shd w:val="clear" w:color="auto" w:fill="FFFFFF"/>
        </w:rPr>
      </w:pPr>
      <w:r w:rsidRPr="0031657F">
        <w:t>7.8.3</w:t>
      </w:r>
      <w:r w:rsidR="00777D0C">
        <w:t>.</w:t>
      </w:r>
      <w:r w:rsidRPr="0031657F">
        <w:tab/>
      </w:r>
      <w:r w:rsidRPr="0031657F">
        <w:rPr>
          <w:shd w:val="clear" w:color="auto" w:fill="FFFFFF"/>
        </w:rPr>
        <w:t>Explain factors used to reduce the risk of routine and non-routine operational failures (e.g., automation, procedures, checklists).</w:t>
      </w:r>
    </w:p>
    <w:p w14:paraId="40371BA6" w14:textId="77777777" w:rsidR="00777D0C" w:rsidRDefault="00777D0C" w:rsidP="00777D0C">
      <w:pPr>
        <w:pStyle w:val="NoSpacing"/>
        <w:ind w:left="720" w:hanging="720"/>
        <w:rPr>
          <w:shd w:val="clear" w:color="auto" w:fill="FFFFFF"/>
        </w:rPr>
      </w:pPr>
    </w:p>
    <w:p w14:paraId="7D63B66D" w14:textId="71C88114" w:rsidR="00777D0C" w:rsidRPr="00904DC4" w:rsidRDefault="00777D0C" w:rsidP="00777D0C">
      <w:pPr>
        <w:pStyle w:val="NoSpacing"/>
        <w:rPr>
          <w:rFonts w:cstheme="minorHAnsi"/>
          <w:b/>
          <w:bCs/>
          <w:color w:val="002060"/>
        </w:rPr>
      </w:pPr>
      <w:r w:rsidRPr="002445FF">
        <w:rPr>
          <w:rFonts w:cstheme="minorHAnsi"/>
          <w:b/>
          <w:bCs/>
          <w:color w:val="002060"/>
        </w:rPr>
        <w:t xml:space="preserve">Strand </w:t>
      </w:r>
      <w:r w:rsidR="00C62486">
        <w:rPr>
          <w:rFonts w:cstheme="minorHAnsi"/>
          <w:b/>
          <w:bCs/>
          <w:color w:val="002060"/>
        </w:rPr>
        <w:t>9</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00C62486">
        <w:rPr>
          <w:rFonts w:cstheme="minorHAnsi"/>
          <w:b/>
          <w:bCs/>
          <w:color w:val="002060"/>
        </w:rPr>
        <w:t>Financial Analysis and Evaluation</w:t>
      </w:r>
    </w:p>
    <w:p w14:paraId="14331389" w14:textId="46FE17FE" w:rsidR="0031657F" w:rsidRDefault="00777D0C" w:rsidP="00C62486">
      <w:pPr>
        <w:pStyle w:val="NoSpacing"/>
        <w:ind w:left="2160"/>
      </w:pPr>
      <w:r w:rsidRPr="00904DC4">
        <w:rPr>
          <w:rFonts w:cs="Arial"/>
        </w:rPr>
        <w:t>L</w:t>
      </w:r>
      <w:r>
        <w:rPr>
          <w:rFonts w:cs="Arial"/>
        </w:rPr>
        <w:t xml:space="preserve">earners </w:t>
      </w:r>
      <w:r w:rsidR="0031657F" w:rsidRPr="0031657F">
        <w:t>apply principles of financial and managerial accounting to collect, analyze and distribute financial data, evaluate investment opportunities and operate financial services.</w:t>
      </w:r>
    </w:p>
    <w:p w14:paraId="09CCCF71" w14:textId="77777777" w:rsidR="00C62486" w:rsidRPr="0031657F" w:rsidRDefault="00C62486" w:rsidP="00C62486">
      <w:pPr>
        <w:pStyle w:val="NoSpacing"/>
        <w:ind w:left="2160"/>
      </w:pPr>
    </w:p>
    <w:p w14:paraId="0681367B" w14:textId="7CFC0556" w:rsidR="0031657F" w:rsidRPr="00C62486" w:rsidRDefault="0031657F" w:rsidP="0031657F">
      <w:pPr>
        <w:pStyle w:val="NoSpacing"/>
        <w:rPr>
          <w:b/>
          <w:bCs/>
        </w:rPr>
      </w:pPr>
      <w:r w:rsidRPr="00C62486">
        <w:rPr>
          <w:b/>
          <w:bCs/>
        </w:rPr>
        <w:t>Outcome</w:t>
      </w:r>
      <w:r w:rsidR="00C62486">
        <w:rPr>
          <w:b/>
          <w:bCs/>
        </w:rPr>
        <w:t xml:space="preserve">: </w:t>
      </w:r>
      <w:r w:rsidRPr="00C62486">
        <w:rPr>
          <w:b/>
          <w:bCs/>
        </w:rPr>
        <w:t>9.7</w:t>
      </w:r>
      <w:r w:rsidR="00C62486">
        <w:rPr>
          <w:b/>
          <w:bCs/>
        </w:rPr>
        <w:t>.</w:t>
      </w:r>
      <w:r w:rsidRPr="00C62486">
        <w:rPr>
          <w:b/>
          <w:bCs/>
        </w:rPr>
        <w:tab/>
        <w:t>Managerial Accounting</w:t>
      </w:r>
    </w:p>
    <w:p w14:paraId="2613B9A4" w14:textId="77777777" w:rsidR="0031657F" w:rsidRDefault="0031657F" w:rsidP="00C62486">
      <w:pPr>
        <w:pStyle w:val="NoSpacing"/>
        <w:ind w:left="2160"/>
      </w:pPr>
      <w:r w:rsidRPr="0031657F">
        <w:t>Apply principles of accounting to analyze financial information for internal decision-making.</w:t>
      </w:r>
    </w:p>
    <w:p w14:paraId="35A343CA" w14:textId="77777777" w:rsidR="00C62486" w:rsidRPr="0031657F" w:rsidRDefault="00C62486" w:rsidP="00C62486">
      <w:pPr>
        <w:pStyle w:val="NoSpacing"/>
        <w:ind w:left="2160"/>
      </w:pPr>
    </w:p>
    <w:p w14:paraId="5DC5A1D1" w14:textId="77777777" w:rsidR="0031657F" w:rsidRPr="00C62486" w:rsidRDefault="0031657F" w:rsidP="0031657F">
      <w:pPr>
        <w:pStyle w:val="NoSpacing"/>
        <w:rPr>
          <w:b/>
          <w:bCs/>
        </w:rPr>
      </w:pPr>
      <w:proofErr w:type="gramStart"/>
      <w:r w:rsidRPr="00C62486">
        <w:rPr>
          <w:b/>
          <w:bCs/>
        </w:rPr>
        <w:t>Competencies</w:t>
      </w:r>
      <w:proofErr w:type="gramEnd"/>
    </w:p>
    <w:p w14:paraId="01DDB595" w14:textId="536C6357" w:rsidR="0031657F" w:rsidRPr="0031657F" w:rsidRDefault="0031657F" w:rsidP="00C62486">
      <w:pPr>
        <w:pStyle w:val="NoSpacing"/>
        <w:ind w:left="720" w:hanging="720"/>
      </w:pPr>
      <w:r w:rsidRPr="0031657F">
        <w:t>9.7.4</w:t>
      </w:r>
      <w:r w:rsidR="00C62486">
        <w:t>.</w:t>
      </w:r>
      <w:r w:rsidRPr="0031657F">
        <w:tab/>
        <w:t>Compute contribution margin and contribution margin ratio. Use these calculations to compute break-even and prepare cost, volume and profit analysis.</w:t>
      </w:r>
    </w:p>
    <w:p w14:paraId="318BC2C3" w14:textId="002BDAF9" w:rsidR="0031657F" w:rsidRPr="0031657F" w:rsidRDefault="0031657F" w:rsidP="0031657F">
      <w:pPr>
        <w:pStyle w:val="NoSpacing"/>
      </w:pPr>
      <w:r w:rsidRPr="0031657F">
        <w:t>9.7.5</w:t>
      </w:r>
      <w:r w:rsidR="00C62486">
        <w:t>.</w:t>
      </w:r>
      <w:r w:rsidRPr="0031657F">
        <w:tab/>
        <w:t>Allocate service department costs and corporate support costs.</w:t>
      </w:r>
    </w:p>
    <w:p w14:paraId="59BB7E12" w14:textId="4F985098" w:rsidR="0031657F" w:rsidRPr="0031657F" w:rsidRDefault="0031657F" w:rsidP="005D06C4">
      <w:pPr>
        <w:pStyle w:val="NoSpacing"/>
        <w:ind w:left="720" w:hanging="720"/>
      </w:pPr>
      <w:r w:rsidRPr="0031657F">
        <w:t>9.7.6</w:t>
      </w:r>
      <w:r w:rsidR="005D06C4">
        <w:t>.</w:t>
      </w:r>
      <w:r w:rsidRPr="0031657F">
        <w:tab/>
        <w:t>Apply cost and revenue data for short-term and long-term decision-making, strategic planning, and forecasting.</w:t>
      </w:r>
    </w:p>
    <w:p w14:paraId="08E0511C" w14:textId="2158B21C" w:rsidR="0031657F" w:rsidRPr="0031657F" w:rsidRDefault="0031657F" w:rsidP="0031657F">
      <w:pPr>
        <w:pStyle w:val="NoSpacing"/>
      </w:pPr>
      <w:r w:rsidRPr="0031657F">
        <w:t>9.7.7</w:t>
      </w:r>
      <w:r w:rsidR="005D06C4">
        <w:t>.</w:t>
      </w:r>
      <w:r w:rsidRPr="0031657F">
        <w:tab/>
        <w:t>Project future revenues and expenses for budgeting and forecasting purposes.</w:t>
      </w:r>
    </w:p>
    <w:p w14:paraId="2094471C" w14:textId="77777777" w:rsidR="0031657F" w:rsidRPr="0031657F" w:rsidRDefault="0031657F" w:rsidP="0031657F">
      <w:pPr>
        <w:pStyle w:val="NoSpacing"/>
      </w:pPr>
    </w:p>
    <w:p w14:paraId="7378CFE4" w14:textId="77777777" w:rsidR="0031657F" w:rsidRPr="0031657F" w:rsidRDefault="0031657F" w:rsidP="0031657F">
      <w:pPr>
        <w:pStyle w:val="NoSpacing"/>
      </w:pPr>
    </w:p>
    <w:p w14:paraId="2E30BAC2" w14:textId="77777777" w:rsidR="002445FF" w:rsidRPr="0031657F" w:rsidRDefault="002445FF" w:rsidP="0031657F">
      <w:pPr>
        <w:pStyle w:val="NoSpacing"/>
      </w:pPr>
    </w:p>
    <w:sectPr w:rsidR="002445FF" w:rsidRPr="0031657F"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0D2D90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A15CC">
      <w:t>Logistics Management</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121F6"/>
    <w:rsid w:val="00015A33"/>
    <w:rsid w:val="00020700"/>
    <w:rsid w:val="00050A63"/>
    <w:rsid w:val="000572D7"/>
    <w:rsid w:val="00067713"/>
    <w:rsid w:val="00077ADC"/>
    <w:rsid w:val="000911B3"/>
    <w:rsid w:val="000A19CC"/>
    <w:rsid w:val="000C2222"/>
    <w:rsid w:val="000E3B77"/>
    <w:rsid w:val="00121B01"/>
    <w:rsid w:val="0014350E"/>
    <w:rsid w:val="00163029"/>
    <w:rsid w:val="0017326F"/>
    <w:rsid w:val="0018517F"/>
    <w:rsid w:val="001B0DC7"/>
    <w:rsid w:val="001B1FF8"/>
    <w:rsid w:val="001B3E01"/>
    <w:rsid w:val="001B7C7A"/>
    <w:rsid w:val="001D48EB"/>
    <w:rsid w:val="001D51D5"/>
    <w:rsid w:val="001E36FF"/>
    <w:rsid w:val="001E4A59"/>
    <w:rsid w:val="00203CEC"/>
    <w:rsid w:val="0022264C"/>
    <w:rsid w:val="002445FF"/>
    <w:rsid w:val="00252F33"/>
    <w:rsid w:val="002538D0"/>
    <w:rsid w:val="0026092E"/>
    <w:rsid w:val="00267CFA"/>
    <w:rsid w:val="003050DE"/>
    <w:rsid w:val="0031657F"/>
    <w:rsid w:val="00320374"/>
    <w:rsid w:val="00336ADB"/>
    <w:rsid w:val="00376901"/>
    <w:rsid w:val="00382851"/>
    <w:rsid w:val="003851FC"/>
    <w:rsid w:val="00390EA2"/>
    <w:rsid w:val="00391E63"/>
    <w:rsid w:val="003B5012"/>
    <w:rsid w:val="003C43C8"/>
    <w:rsid w:val="003D25E6"/>
    <w:rsid w:val="0040021F"/>
    <w:rsid w:val="00410D7B"/>
    <w:rsid w:val="00423F2F"/>
    <w:rsid w:val="004250DC"/>
    <w:rsid w:val="00430507"/>
    <w:rsid w:val="00433C8C"/>
    <w:rsid w:val="004373DB"/>
    <w:rsid w:val="004507A9"/>
    <w:rsid w:val="0045226C"/>
    <w:rsid w:val="00452A24"/>
    <w:rsid w:val="004901FB"/>
    <w:rsid w:val="004B4B46"/>
    <w:rsid w:val="004B733D"/>
    <w:rsid w:val="004F1563"/>
    <w:rsid w:val="004F5D57"/>
    <w:rsid w:val="00517664"/>
    <w:rsid w:val="005408AC"/>
    <w:rsid w:val="0054182D"/>
    <w:rsid w:val="005425DF"/>
    <w:rsid w:val="00543929"/>
    <w:rsid w:val="005565F6"/>
    <w:rsid w:val="005C2FE4"/>
    <w:rsid w:val="005D06C4"/>
    <w:rsid w:val="006103CC"/>
    <w:rsid w:val="0061654B"/>
    <w:rsid w:val="006252FB"/>
    <w:rsid w:val="00696B1D"/>
    <w:rsid w:val="006A084C"/>
    <w:rsid w:val="006F18A7"/>
    <w:rsid w:val="006F70A7"/>
    <w:rsid w:val="00732360"/>
    <w:rsid w:val="0075161C"/>
    <w:rsid w:val="00777D0C"/>
    <w:rsid w:val="007C032A"/>
    <w:rsid w:val="007C0F21"/>
    <w:rsid w:val="007D1C92"/>
    <w:rsid w:val="007F3F61"/>
    <w:rsid w:val="008066F0"/>
    <w:rsid w:val="00824136"/>
    <w:rsid w:val="0083485E"/>
    <w:rsid w:val="00842EB0"/>
    <w:rsid w:val="008740C9"/>
    <w:rsid w:val="008840A9"/>
    <w:rsid w:val="00887426"/>
    <w:rsid w:val="0088783F"/>
    <w:rsid w:val="008937C6"/>
    <w:rsid w:val="008A15CC"/>
    <w:rsid w:val="008A1F1C"/>
    <w:rsid w:val="008A35A8"/>
    <w:rsid w:val="008B7F78"/>
    <w:rsid w:val="008C0919"/>
    <w:rsid w:val="008C0F2E"/>
    <w:rsid w:val="008C2CE3"/>
    <w:rsid w:val="008D6CE6"/>
    <w:rsid w:val="008E322F"/>
    <w:rsid w:val="00900941"/>
    <w:rsid w:val="00904DC4"/>
    <w:rsid w:val="00924FC9"/>
    <w:rsid w:val="00931D99"/>
    <w:rsid w:val="00932C97"/>
    <w:rsid w:val="009A2F24"/>
    <w:rsid w:val="009B7AAB"/>
    <w:rsid w:val="009E59CD"/>
    <w:rsid w:val="00A03AB8"/>
    <w:rsid w:val="00A05352"/>
    <w:rsid w:val="00A27D8D"/>
    <w:rsid w:val="00A309EA"/>
    <w:rsid w:val="00A5503F"/>
    <w:rsid w:val="00A6314D"/>
    <w:rsid w:val="00A632BF"/>
    <w:rsid w:val="00A85D8A"/>
    <w:rsid w:val="00A95E86"/>
    <w:rsid w:val="00AE2643"/>
    <w:rsid w:val="00AE660B"/>
    <w:rsid w:val="00B0329B"/>
    <w:rsid w:val="00B04241"/>
    <w:rsid w:val="00B47430"/>
    <w:rsid w:val="00B937DB"/>
    <w:rsid w:val="00B9405B"/>
    <w:rsid w:val="00BA5551"/>
    <w:rsid w:val="00BC16CE"/>
    <w:rsid w:val="00BE0936"/>
    <w:rsid w:val="00C068DA"/>
    <w:rsid w:val="00C106F4"/>
    <w:rsid w:val="00C30586"/>
    <w:rsid w:val="00C62486"/>
    <w:rsid w:val="00CB0068"/>
    <w:rsid w:val="00CD5722"/>
    <w:rsid w:val="00CD6375"/>
    <w:rsid w:val="00CF33D9"/>
    <w:rsid w:val="00CF36BB"/>
    <w:rsid w:val="00D011F6"/>
    <w:rsid w:val="00D04D67"/>
    <w:rsid w:val="00D42661"/>
    <w:rsid w:val="00D42AA4"/>
    <w:rsid w:val="00D74C1C"/>
    <w:rsid w:val="00DA4921"/>
    <w:rsid w:val="00DE53D3"/>
    <w:rsid w:val="00E75FFA"/>
    <w:rsid w:val="00EA248F"/>
    <w:rsid w:val="00EB453F"/>
    <w:rsid w:val="00ED0B89"/>
    <w:rsid w:val="00F072D5"/>
    <w:rsid w:val="00F43D12"/>
    <w:rsid w:val="00F74318"/>
    <w:rsid w:val="00F8627B"/>
    <w:rsid w:val="00FC10B9"/>
    <w:rsid w:val="00FD53A6"/>
    <w:rsid w:val="00FF39F6"/>
    <w:rsid w:val="00FF42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88783F"/>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88783F"/>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41</TotalTime>
  <Pages>6</Pages>
  <Words>1743</Words>
  <Characters>9937</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11657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28</cp:revision>
  <cp:lastPrinted>2023-10-23T19:03:00Z</cp:lastPrinted>
  <dcterms:created xsi:type="dcterms:W3CDTF">2024-10-22T17:22:00Z</dcterms:created>
  <dcterms:modified xsi:type="dcterms:W3CDTF">2024-10-22T18:08:00Z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