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3BDA8EB3" w:rsidR="002445FF" w:rsidRPr="00CF690B" w:rsidRDefault="00801CFA" w:rsidP="002445FF">
      <w:pPr>
        <w:pStyle w:val="Heading2"/>
        <w:jc w:val="center"/>
        <w:rPr>
          <w:color w:val="002060"/>
        </w:rPr>
      </w:pPr>
      <w:r>
        <w:rPr>
          <w:color w:val="002060"/>
        </w:rPr>
        <w:t>Transportation Technologies</w:t>
      </w:r>
      <w:r w:rsidR="002445FF" w:rsidRPr="00CF690B">
        <w:rPr>
          <w:color w:val="002060"/>
        </w:rPr>
        <w:t xml:space="preserve"> Career Field</w:t>
      </w:r>
    </w:p>
    <w:p w14:paraId="3836E677" w14:textId="3B4FB8D7" w:rsidR="002445FF" w:rsidRDefault="00BE1E46" w:rsidP="002445FF">
      <w:pPr>
        <w:pStyle w:val="Heading2"/>
        <w:jc w:val="center"/>
        <w:rPr>
          <w:color w:val="002060"/>
        </w:rPr>
      </w:pPr>
      <w:r>
        <w:rPr>
          <w:color w:val="002060"/>
        </w:rPr>
        <w:t>Unmanned Aircraft Systems</w:t>
      </w:r>
    </w:p>
    <w:p w14:paraId="44C1F39F" w14:textId="3EE95A25"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w:t>
      </w:r>
      <w:r w:rsidR="00BE1E46">
        <w:rPr>
          <w:rFonts w:ascii="Source Sans Pro" w:eastAsia="Times New Roman" w:hAnsi="Source Sans Pro" w:cs="Arial"/>
          <w:b/>
          <w:bCs/>
          <w:color w:val="000000"/>
          <w:sz w:val="28"/>
          <w:szCs w:val="21"/>
          <w:lang w:bidi="en-US"/>
        </w:rPr>
        <w:t>77024</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302330" w:rsidRDefault="002445FF" w:rsidP="00302330">
      <w:pPr>
        <w:pStyle w:val="NoSpacing"/>
        <w:rPr>
          <w:b/>
          <w:bCs/>
        </w:rPr>
      </w:pPr>
      <w:r w:rsidRPr="00302330">
        <w:rPr>
          <w:b/>
          <w:bCs/>
          <w:lang w:bidi="en-US"/>
        </w:rPr>
        <w:t>Course Description:</w:t>
      </w:r>
      <w:r w:rsidRPr="00302330">
        <w:rPr>
          <w:b/>
          <w:bCs/>
        </w:rPr>
        <w:t xml:space="preserve"> </w:t>
      </w:r>
    </w:p>
    <w:p w14:paraId="7AD19E02" w14:textId="77777777" w:rsidR="00933A76" w:rsidRPr="00933A76" w:rsidRDefault="00933A76" w:rsidP="00933A76">
      <w:pPr>
        <w:pStyle w:val="NoSpacing"/>
      </w:pPr>
      <w:r w:rsidRPr="00933A76">
        <w:t>Students will learn the essentials of operating an unmanned aircraft in a variety of environments.  Students will learn principles of regulations, operations, air space, and navigation.  Additionally, students will acquire and use geospatial information for various applications.</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2E30BAC2" w14:textId="3177A8F3" w:rsidR="002445FF" w:rsidRDefault="002445FF" w:rsidP="00E777C9">
      <w:pPr>
        <w:pStyle w:val="NoSpacing"/>
        <w:ind w:left="2160"/>
        <w:rPr>
          <w:bCs/>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029D4242" w14:textId="77777777" w:rsidR="00F11911" w:rsidRDefault="00F11911" w:rsidP="00E777C9">
      <w:pPr>
        <w:pStyle w:val="NoSpacing"/>
        <w:ind w:left="2160"/>
        <w:rPr>
          <w:bCs/>
        </w:rPr>
      </w:pPr>
    </w:p>
    <w:p w14:paraId="042DD0B1" w14:textId="57DA1207" w:rsidR="00F11911" w:rsidRPr="00F11911" w:rsidRDefault="00F11911" w:rsidP="00F11911">
      <w:pPr>
        <w:pStyle w:val="NoSpacing"/>
        <w:rPr>
          <w:b/>
          <w:bCs/>
        </w:rPr>
      </w:pPr>
      <w:r w:rsidRPr="00F11911">
        <w:rPr>
          <w:b/>
          <w:bCs/>
        </w:rPr>
        <w:t>Outcome</w:t>
      </w:r>
      <w:r>
        <w:rPr>
          <w:b/>
          <w:bCs/>
        </w:rPr>
        <w:t>:</w:t>
      </w:r>
      <w:r w:rsidRPr="00F11911">
        <w:rPr>
          <w:b/>
          <w:bCs/>
        </w:rPr>
        <w:t xml:space="preserve"> 1.1.</w:t>
      </w:r>
      <w:r w:rsidRPr="00F11911">
        <w:rPr>
          <w:b/>
          <w:bCs/>
        </w:rPr>
        <w:tab/>
        <w:t>Employability Skills</w:t>
      </w:r>
    </w:p>
    <w:p w14:paraId="6CABDB28" w14:textId="77777777" w:rsidR="00F11911" w:rsidRDefault="00F11911" w:rsidP="00F11911">
      <w:pPr>
        <w:pStyle w:val="NoSpacing"/>
        <w:ind w:left="2160"/>
      </w:pPr>
      <w:r w:rsidRPr="00F11911">
        <w:t>Develop career awareness and employability skills (e.g., face</w:t>
      </w:r>
      <w:r w:rsidRPr="00F11911">
        <w:rPr>
          <w:rFonts w:ascii="Cambria Math" w:hAnsi="Cambria Math" w:cs="Cambria Math"/>
        </w:rPr>
        <w:t>‐</w:t>
      </w:r>
      <w:r w:rsidRPr="00F11911">
        <w:t>to</w:t>
      </w:r>
      <w:r w:rsidRPr="00F11911">
        <w:rPr>
          <w:rFonts w:ascii="Cambria Math" w:hAnsi="Cambria Math" w:cs="Cambria Math"/>
        </w:rPr>
        <w:t>‐</w:t>
      </w:r>
      <w:r w:rsidRPr="00F11911">
        <w:t>face, online) needed for gaining and maintaining employment in diverse business settings.</w:t>
      </w:r>
    </w:p>
    <w:p w14:paraId="6ADBE296" w14:textId="77777777" w:rsidR="00F11911" w:rsidRPr="00F11911" w:rsidRDefault="00F11911" w:rsidP="00F11911">
      <w:pPr>
        <w:pStyle w:val="NoSpacing"/>
        <w:ind w:left="2160"/>
      </w:pPr>
    </w:p>
    <w:p w14:paraId="18038AF7" w14:textId="77777777" w:rsidR="00F11911" w:rsidRPr="00F11911" w:rsidRDefault="00F11911" w:rsidP="00F11911">
      <w:pPr>
        <w:pStyle w:val="NoSpacing"/>
        <w:rPr>
          <w:b/>
          <w:bCs/>
        </w:rPr>
      </w:pPr>
      <w:proofErr w:type="gramStart"/>
      <w:r w:rsidRPr="00F11911">
        <w:rPr>
          <w:b/>
          <w:bCs/>
        </w:rPr>
        <w:t>Competencies</w:t>
      </w:r>
      <w:proofErr w:type="gramEnd"/>
    </w:p>
    <w:p w14:paraId="5AF6DBE7" w14:textId="77777777" w:rsidR="00F11911" w:rsidRPr="00F11911" w:rsidRDefault="00F11911" w:rsidP="00F11911">
      <w:pPr>
        <w:pStyle w:val="NoSpacing"/>
      </w:pPr>
      <w:r w:rsidRPr="00F11911">
        <w:t xml:space="preserve">1.1.1. </w:t>
      </w:r>
      <w:r w:rsidRPr="00F11911">
        <w:tab/>
        <w:t>Identify the knowledge, skills and abilities necessary to succeed in careers.</w:t>
      </w:r>
    </w:p>
    <w:p w14:paraId="4B5F1345" w14:textId="77777777" w:rsidR="00F11911" w:rsidRPr="00F11911" w:rsidRDefault="00F11911" w:rsidP="00F11911">
      <w:pPr>
        <w:pStyle w:val="NoSpacing"/>
        <w:ind w:left="720" w:hanging="720"/>
      </w:pPr>
      <w:r w:rsidRPr="00F11911">
        <w:t xml:space="preserve">1.1.2. </w:t>
      </w:r>
      <w:r w:rsidRPr="00F11911">
        <w:tab/>
        <w:t>Identify the scope of career opportunities and the requirements for education, training, certification, licensure and experience.</w:t>
      </w:r>
    </w:p>
    <w:p w14:paraId="19731C8E" w14:textId="77777777" w:rsidR="00F11911" w:rsidRPr="00F11911" w:rsidRDefault="00F11911" w:rsidP="00F11911">
      <w:pPr>
        <w:pStyle w:val="NoSpacing"/>
        <w:ind w:left="720" w:hanging="720"/>
      </w:pPr>
      <w:r w:rsidRPr="00F11911">
        <w:t xml:space="preserve">1.1.3. </w:t>
      </w:r>
      <w:r w:rsidRPr="00F11911">
        <w:tab/>
        <w:t>Develop a career plan that reflects career interests, pathways and secondary and postsecondary options.</w:t>
      </w:r>
    </w:p>
    <w:p w14:paraId="701B28EF" w14:textId="77777777" w:rsidR="00F11911" w:rsidRPr="00F11911" w:rsidRDefault="00F11911" w:rsidP="00F11911">
      <w:pPr>
        <w:pStyle w:val="NoSpacing"/>
        <w:ind w:left="720" w:hanging="720"/>
      </w:pPr>
      <w:r w:rsidRPr="00F11911">
        <w:t xml:space="preserve">1.1.4. </w:t>
      </w:r>
      <w:r w:rsidRPr="00F11911">
        <w:tab/>
        <w:t>Describe the role and function of professional organizations, industry associations and organized labor and use networking techniques to develop and maintain professional relationships.</w:t>
      </w:r>
    </w:p>
    <w:p w14:paraId="5CFE3F40" w14:textId="77777777" w:rsidR="00F11911" w:rsidRPr="00F11911" w:rsidRDefault="00F11911" w:rsidP="00F11911">
      <w:pPr>
        <w:pStyle w:val="NoSpacing"/>
        <w:ind w:left="720" w:hanging="720"/>
      </w:pPr>
      <w:r w:rsidRPr="00F11911">
        <w:t xml:space="preserve">1.1.5. </w:t>
      </w:r>
      <w:r w:rsidRPr="00F11911">
        <w:tab/>
        <w:t>Develop strategies for self</w:t>
      </w:r>
      <w:r w:rsidRPr="00F11911">
        <w:rPr>
          <w:rFonts w:ascii="Cambria Math" w:hAnsi="Cambria Math" w:cs="Cambria Math"/>
        </w:rPr>
        <w:t>‐</w:t>
      </w:r>
      <w:r w:rsidRPr="00F11911">
        <w:t>promotion in the hiring process (e.g., filling out job applications, résumé writing, interviewing skills, portfolio development).</w:t>
      </w:r>
    </w:p>
    <w:p w14:paraId="20CD5FC8" w14:textId="77777777" w:rsidR="00F11911" w:rsidRPr="00F11911" w:rsidRDefault="00F11911" w:rsidP="00F11911">
      <w:pPr>
        <w:pStyle w:val="NoSpacing"/>
        <w:ind w:left="720" w:hanging="720"/>
      </w:pPr>
      <w:r w:rsidRPr="00F11911">
        <w:t xml:space="preserve">1.1.6. </w:t>
      </w:r>
      <w:r w:rsidRPr="00F11911">
        <w:tab/>
        <w:t xml:space="preserve">Explain the importance of work </w:t>
      </w:r>
      <w:proofErr w:type="gramStart"/>
      <w:r w:rsidRPr="00F11911">
        <w:t>ethic</w:t>
      </w:r>
      <w:proofErr w:type="gramEnd"/>
      <w:r w:rsidRPr="00F11911">
        <w:t>, accountability and responsibility and demonstrate associated behaviors in fulfilling personal, community and workplace roles.</w:t>
      </w:r>
    </w:p>
    <w:p w14:paraId="01E033DB" w14:textId="77777777" w:rsidR="00F11911" w:rsidRPr="00F11911" w:rsidRDefault="00F11911" w:rsidP="006F046F">
      <w:pPr>
        <w:pStyle w:val="NoSpacing"/>
        <w:ind w:left="720" w:hanging="720"/>
      </w:pPr>
      <w:r w:rsidRPr="00F11911">
        <w:t xml:space="preserve">1.1.7. </w:t>
      </w:r>
      <w:r w:rsidRPr="00F11911">
        <w:tab/>
        <w:t>Apply problem</w:t>
      </w:r>
      <w:r w:rsidRPr="00F11911">
        <w:rPr>
          <w:rFonts w:ascii="Cambria Math" w:hAnsi="Cambria Math" w:cs="Cambria Math"/>
        </w:rPr>
        <w:t>‐</w:t>
      </w:r>
      <w:r w:rsidRPr="00F11911">
        <w:t>solving and critical</w:t>
      </w:r>
      <w:r w:rsidRPr="00F11911">
        <w:rPr>
          <w:rFonts w:ascii="Cambria Math" w:hAnsi="Cambria Math" w:cs="Cambria Math"/>
        </w:rPr>
        <w:t>‐</w:t>
      </w:r>
      <w:r w:rsidRPr="00F11911">
        <w:t>thinking skills to work</w:t>
      </w:r>
      <w:r w:rsidRPr="00F11911">
        <w:rPr>
          <w:rFonts w:ascii="Cambria Math" w:hAnsi="Cambria Math" w:cs="Cambria Math"/>
        </w:rPr>
        <w:t>‐</w:t>
      </w:r>
      <w:r w:rsidRPr="00F11911">
        <w:t>related issues when making decisions and formulating solutions.</w:t>
      </w:r>
    </w:p>
    <w:p w14:paraId="113214E1" w14:textId="77777777" w:rsidR="00F11911" w:rsidRPr="00F11911" w:rsidRDefault="00F11911" w:rsidP="006F046F">
      <w:pPr>
        <w:pStyle w:val="NoSpacing"/>
        <w:ind w:left="720" w:hanging="720"/>
      </w:pPr>
      <w:r w:rsidRPr="00F11911">
        <w:t xml:space="preserve">1.1.8. </w:t>
      </w:r>
      <w:r w:rsidRPr="00F11911">
        <w:tab/>
        <w:t>Identify the correlation between emotions, behavior and appearance and manage those to establish and maintain professionalism.</w:t>
      </w:r>
    </w:p>
    <w:p w14:paraId="4957B7AF" w14:textId="77777777" w:rsidR="00F11911" w:rsidRPr="00F11911" w:rsidRDefault="00F11911" w:rsidP="00F11911">
      <w:pPr>
        <w:pStyle w:val="NoSpacing"/>
      </w:pPr>
      <w:r w:rsidRPr="00F11911">
        <w:t xml:space="preserve">1.1.9. </w:t>
      </w:r>
      <w:r w:rsidRPr="00F11911">
        <w:tab/>
        <w:t>Give and receive constructive feedback to improve work habits.</w:t>
      </w:r>
    </w:p>
    <w:p w14:paraId="452E8B0B" w14:textId="77777777" w:rsidR="00F11911" w:rsidRPr="00F11911" w:rsidRDefault="00F11911" w:rsidP="00F11911">
      <w:pPr>
        <w:pStyle w:val="NoSpacing"/>
      </w:pPr>
      <w:r w:rsidRPr="00F11911">
        <w:t xml:space="preserve">1.1.10. </w:t>
      </w:r>
      <w:r w:rsidRPr="00F11911">
        <w:tab/>
        <w:t>Adapt personal coping skills to adjust to taxing workplace demands.</w:t>
      </w:r>
    </w:p>
    <w:p w14:paraId="2598F000" w14:textId="77777777" w:rsidR="00F11911" w:rsidRPr="00F11911" w:rsidRDefault="00F11911" w:rsidP="006F046F">
      <w:pPr>
        <w:pStyle w:val="NoSpacing"/>
        <w:ind w:left="720" w:hanging="720"/>
      </w:pPr>
      <w:r w:rsidRPr="00F11911">
        <w:lastRenderedPageBreak/>
        <w:t xml:space="preserve">1.1.11. </w:t>
      </w:r>
      <w:r w:rsidRPr="00F11911">
        <w:tab/>
        <w:t>Recognize different cultural beliefs and practices in the workplace and demonstrate respect for them.</w:t>
      </w:r>
    </w:p>
    <w:p w14:paraId="773C0304" w14:textId="77777777" w:rsidR="00F11911" w:rsidRPr="00F11911" w:rsidRDefault="00F11911" w:rsidP="006F046F">
      <w:pPr>
        <w:pStyle w:val="NoSpacing"/>
        <w:ind w:left="720" w:hanging="720"/>
      </w:pPr>
      <w:r w:rsidRPr="00F11911">
        <w:t xml:space="preserve">1.1.12. </w:t>
      </w:r>
      <w:r w:rsidRPr="00F11911">
        <w:tab/>
        <w:t>Identify healthy lifestyles that reduce the risk of chronic disease, unsafe habits and abusive behavior.</w:t>
      </w:r>
    </w:p>
    <w:p w14:paraId="1E9D5DB6" w14:textId="77777777" w:rsidR="00F11911" w:rsidRPr="00F11911" w:rsidRDefault="00F11911" w:rsidP="00F11911">
      <w:pPr>
        <w:pStyle w:val="NoSpacing"/>
      </w:pPr>
    </w:p>
    <w:p w14:paraId="1620C239" w14:textId="35929433" w:rsidR="00F11911" w:rsidRPr="006F046F" w:rsidRDefault="00F11911" w:rsidP="00F11911">
      <w:pPr>
        <w:pStyle w:val="NoSpacing"/>
        <w:rPr>
          <w:b/>
          <w:bCs/>
        </w:rPr>
      </w:pPr>
      <w:r w:rsidRPr="006F046F">
        <w:rPr>
          <w:b/>
          <w:bCs/>
        </w:rPr>
        <w:t>Outcome</w:t>
      </w:r>
      <w:r w:rsidR="006F046F">
        <w:rPr>
          <w:b/>
          <w:bCs/>
        </w:rPr>
        <w:t>:</w:t>
      </w:r>
      <w:r w:rsidRPr="006F046F">
        <w:rPr>
          <w:b/>
          <w:bCs/>
        </w:rPr>
        <w:t xml:space="preserve"> 1.2</w:t>
      </w:r>
      <w:r w:rsidR="006F046F">
        <w:rPr>
          <w:b/>
          <w:bCs/>
        </w:rPr>
        <w:t>.</w:t>
      </w:r>
      <w:r w:rsidRPr="006F046F">
        <w:rPr>
          <w:b/>
          <w:bCs/>
        </w:rPr>
        <w:t xml:space="preserve"> </w:t>
      </w:r>
      <w:r w:rsidRPr="006F046F">
        <w:rPr>
          <w:b/>
          <w:bCs/>
        </w:rPr>
        <w:tab/>
        <w:t>Leadership and Communications</w:t>
      </w:r>
    </w:p>
    <w:p w14:paraId="01C7B38B" w14:textId="77777777" w:rsidR="00F11911" w:rsidRDefault="00F11911" w:rsidP="006F046F">
      <w:pPr>
        <w:pStyle w:val="NoSpacing"/>
        <w:ind w:left="2160"/>
      </w:pPr>
      <w:r w:rsidRPr="00F11911">
        <w:t>Process, maintain, evaluate and disseminate information in a business. Develop leadership and team building to promote collaboration.</w:t>
      </w:r>
    </w:p>
    <w:p w14:paraId="2DB237CF" w14:textId="77777777" w:rsidR="006F046F" w:rsidRPr="00F11911" w:rsidRDefault="006F046F" w:rsidP="006F046F">
      <w:pPr>
        <w:pStyle w:val="NoSpacing"/>
        <w:ind w:left="2160"/>
      </w:pPr>
    </w:p>
    <w:p w14:paraId="653F7CC3" w14:textId="77777777" w:rsidR="00F11911" w:rsidRPr="006F046F" w:rsidRDefault="00F11911" w:rsidP="00F11911">
      <w:pPr>
        <w:pStyle w:val="NoSpacing"/>
        <w:rPr>
          <w:b/>
          <w:bCs/>
        </w:rPr>
      </w:pPr>
      <w:proofErr w:type="gramStart"/>
      <w:r w:rsidRPr="006F046F">
        <w:rPr>
          <w:b/>
          <w:bCs/>
        </w:rPr>
        <w:t>Competencies</w:t>
      </w:r>
      <w:proofErr w:type="gramEnd"/>
    </w:p>
    <w:p w14:paraId="4FA2378F" w14:textId="77777777" w:rsidR="00F11911" w:rsidRPr="00F11911" w:rsidRDefault="00F11911" w:rsidP="00F11911">
      <w:pPr>
        <w:pStyle w:val="NoSpacing"/>
      </w:pPr>
      <w:r w:rsidRPr="00F11911">
        <w:t xml:space="preserve">1.2.1. </w:t>
      </w:r>
      <w:r w:rsidRPr="00F11911">
        <w:tab/>
        <w:t>Extract relevant, valid information from materials and cite sources of information.</w:t>
      </w:r>
    </w:p>
    <w:p w14:paraId="1D3A36F4" w14:textId="77777777" w:rsidR="00F11911" w:rsidRPr="00F11911" w:rsidRDefault="00F11911" w:rsidP="00F11911">
      <w:pPr>
        <w:pStyle w:val="NoSpacing"/>
      </w:pPr>
      <w:r w:rsidRPr="00F11911">
        <w:t xml:space="preserve">1.2.2. </w:t>
      </w:r>
      <w:r w:rsidRPr="00F11911">
        <w:tab/>
        <w:t>Deliver formal and informal presentations.</w:t>
      </w:r>
    </w:p>
    <w:p w14:paraId="5D5AE57D" w14:textId="77777777" w:rsidR="00F11911" w:rsidRPr="00F11911" w:rsidRDefault="00F11911" w:rsidP="006F046F">
      <w:pPr>
        <w:pStyle w:val="NoSpacing"/>
        <w:ind w:left="720" w:hanging="720"/>
      </w:pPr>
      <w:r w:rsidRPr="00F11911">
        <w:t xml:space="preserve">1.2.3. </w:t>
      </w:r>
      <w:r w:rsidRPr="00F11911">
        <w:tab/>
        <w:t>Identify and use verbal, nonverbal and active listening skills to communicate effectively.</w:t>
      </w:r>
    </w:p>
    <w:p w14:paraId="0322C4C1" w14:textId="77777777" w:rsidR="00F11911" w:rsidRPr="00F11911" w:rsidRDefault="00F11911" w:rsidP="00F11911">
      <w:pPr>
        <w:pStyle w:val="NoSpacing"/>
      </w:pPr>
      <w:r w:rsidRPr="00F11911">
        <w:t xml:space="preserve">1.2.4. </w:t>
      </w:r>
      <w:r w:rsidRPr="00F11911">
        <w:tab/>
        <w:t>Use negotiation and conflict</w:t>
      </w:r>
      <w:r w:rsidRPr="00F11911">
        <w:rPr>
          <w:rFonts w:ascii="Cambria Math" w:hAnsi="Cambria Math" w:cs="Cambria Math"/>
        </w:rPr>
        <w:t>‐</w:t>
      </w:r>
      <w:r w:rsidRPr="00F11911">
        <w:t>resolution skills to reach solutions.</w:t>
      </w:r>
    </w:p>
    <w:p w14:paraId="67E2D982" w14:textId="77777777" w:rsidR="00F11911" w:rsidRPr="00F11911" w:rsidRDefault="00F11911" w:rsidP="006F046F">
      <w:pPr>
        <w:pStyle w:val="NoSpacing"/>
        <w:ind w:left="720" w:hanging="720"/>
      </w:pPr>
      <w:r w:rsidRPr="00F11911">
        <w:t xml:space="preserve">1.2.5. </w:t>
      </w:r>
      <w:r w:rsidRPr="00F11911">
        <w:tab/>
        <w:t>Communicate information (e.g., directions, ideas, vision, workplace expectations) for an intended audience and purpose.</w:t>
      </w:r>
    </w:p>
    <w:p w14:paraId="04BF2F51" w14:textId="77777777" w:rsidR="00F11911" w:rsidRPr="00F11911" w:rsidRDefault="00F11911" w:rsidP="00F11911">
      <w:pPr>
        <w:pStyle w:val="NoSpacing"/>
      </w:pPr>
      <w:r w:rsidRPr="00F11911">
        <w:t xml:space="preserve">1.2.6. </w:t>
      </w:r>
      <w:r w:rsidRPr="00F11911">
        <w:tab/>
        <w:t>Use proper grammar and expression in all aspects of communication.</w:t>
      </w:r>
    </w:p>
    <w:p w14:paraId="3586EDCC" w14:textId="77777777" w:rsidR="00F11911" w:rsidRPr="00F11911" w:rsidRDefault="00F11911" w:rsidP="006F046F">
      <w:pPr>
        <w:pStyle w:val="NoSpacing"/>
        <w:ind w:left="720" w:hanging="720"/>
      </w:pPr>
      <w:r w:rsidRPr="00F11911">
        <w:t xml:space="preserve">1.2.7. </w:t>
      </w:r>
      <w:r w:rsidRPr="00F11911">
        <w:tab/>
        <w:t>Use problem</w:t>
      </w:r>
      <w:r w:rsidRPr="00F11911">
        <w:rPr>
          <w:rFonts w:ascii="Cambria Math" w:hAnsi="Cambria Math" w:cs="Cambria Math"/>
        </w:rPr>
        <w:t>‐</w:t>
      </w:r>
      <w:r w:rsidRPr="00F11911">
        <w:t>solving and consensus</w:t>
      </w:r>
      <w:r w:rsidRPr="00F11911">
        <w:rPr>
          <w:rFonts w:ascii="Cambria Math" w:hAnsi="Cambria Math" w:cs="Cambria Math"/>
        </w:rPr>
        <w:t>‐</w:t>
      </w:r>
      <w:r w:rsidRPr="00F11911">
        <w:t xml:space="preserve">building techniques to draw conclusions and determine </w:t>
      </w:r>
      <w:proofErr w:type="gramStart"/>
      <w:r w:rsidRPr="00F11911">
        <w:t>next</w:t>
      </w:r>
      <w:proofErr w:type="gramEnd"/>
      <w:r w:rsidRPr="00F11911">
        <w:t xml:space="preserve"> steps.</w:t>
      </w:r>
    </w:p>
    <w:p w14:paraId="145D8DDE" w14:textId="77777777" w:rsidR="00F11911" w:rsidRPr="00F11911" w:rsidRDefault="00F11911" w:rsidP="006F046F">
      <w:pPr>
        <w:pStyle w:val="NoSpacing"/>
        <w:ind w:left="720" w:hanging="720"/>
      </w:pPr>
      <w:r w:rsidRPr="00F11911">
        <w:t xml:space="preserve">1.2.8. </w:t>
      </w:r>
      <w:r w:rsidRPr="00F11911">
        <w:tab/>
        <w:t>Identify the strengths, weaknesses and characteristics of leadership styles that influence internal and external workplace relationships.</w:t>
      </w:r>
    </w:p>
    <w:p w14:paraId="6418408F" w14:textId="77777777" w:rsidR="00F11911" w:rsidRPr="00F11911" w:rsidRDefault="00F11911" w:rsidP="006F046F">
      <w:pPr>
        <w:pStyle w:val="NoSpacing"/>
        <w:ind w:left="720" w:hanging="720"/>
      </w:pPr>
      <w:r w:rsidRPr="00F11911">
        <w:t xml:space="preserve">1.2.9. </w:t>
      </w:r>
      <w:r w:rsidRPr="00F11911">
        <w:tab/>
        <w:t>Identify advantages and disadvantages involving digital and/or electronic communications (e.g., common content for large audience, control of tone, speed, cost, lack of non</w:t>
      </w:r>
      <w:r w:rsidRPr="00F11911">
        <w:rPr>
          <w:rFonts w:ascii="Cambria Math" w:hAnsi="Cambria Math" w:cs="Cambria Math"/>
        </w:rPr>
        <w:t>‐</w:t>
      </w:r>
      <w:r w:rsidRPr="00F11911">
        <w:t>verbal cues, potential for forwarding information, longevity).</w:t>
      </w:r>
    </w:p>
    <w:p w14:paraId="11718FA9" w14:textId="77777777" w:rsidR="00F11911" w:rsidRPr="00F11911" w:rsidRDefault="00F11911" w:rsidP="006F046F">
      <w:pPr>
        <w:pStyle w:val="NoSpacing"/>
        <w:ind w:left="720" w:hanging="720"/>
      </w:pPr>
      <w:r w:rsidRPr="00F11911">
        <w:t xml:space="preserve">1.2.10. </w:t>
      </w:r>
      <w:r w:rsidRPr="00F11911">
        <w:tab/>
        <w:t>Use interpersonal skills to provide group leadership, promote collaboration and work in a team.</w:t>
      </w:r>
    </w:p>
    <w:p w14:paraId="4CA0F47A" w14:textId="77777777" w:rsidR="00F11911" w:rsidRPr="00F11911" w:rsidRDefault="00F11911" w:rsidP="00F11911">
      <w:pPr>
        <w:pStyle w:val="NoSpacing"/>
      </w:pPr>
      <w:r w:rsidRPr="00F11911">
        <w:t xml:space="preserve">1.2.11. </w:t>
      </w:r>
      <w:r w:rsidRPr="00F11911">
        <w:tab/>
        <w:t>Write professional correspondence, documents, job applications and resumés.</w:t>
      </w:r>
    </w:p>
    <w:p w14:paraId="55CFBAFE" w14:textId="77777777" w:rsidR="00F11911" w:rsidRPr="00F11911" w:rsidRDefault="00F11911" w:rsidP="00F11911">
      <w:pPr>
        <w:pStyle w:val="NoSpacing"/>
      </w:pPr>
      <w:r w:rsidRPr="00F11911">
        <w:t xml:space="preserve">1.2.12. </w:t>
      </w:r>
      <w:r w:rsidRPr="00F11911">
        <w:tab/>
        <w:t>Use technical writing skills to complete forms and create reports.</w:t>
      </w:r>
    </w:p>
    <w:p w14:paraId="1D4597D7" w14:textId="77777777" w:rsidR="00F11911" w:rsidRPr="00F11911" w:rsidRDefault="00F11911" w:rsidP="00F11911">
      <w:pPr>
        <w:pStyle w:val="NoSpacing"/>
      </w:pPr>
      <w:r w:rsidRPr="00F11911">
        <w:t xml:space="preserve">1.2.13. </w:t>
      </w:r>
      <w:r w:rsidRPr="00F11911">
        <w:tab/>
        <w:t>Identify stakeholders and solicit their opinions.</w:t>
      </w:r>
    </w:p>
    <w:p w14:paraId="11DEC65C" w14:textId="77777777" w:rsidR="00F11911" w:rsidRDefault="00F11911" w:rsidP="00F11911">
      <w:pPr>
        <w:pStyle w:val="NoSpacing"/>
      </w:pPr>
      <w:r w:rsidRPr="00F11911">
        <w:t xml:space="preserve">1.2.14. </w:t>
      </w:r>
      <w:r w:rsidRPr="00F11911">
        <w:tab/>
        <w:t>Use motivational strategies to accomplish goals.</w:t>
      </w:r>
    </w:p>
    <w:p w14:paraId="7550B4F6" w14:textId="77777777" w:rsidR="006F046F" w:rsidRPr="00F11911" w:rsidRDefault="006F046F" w:rsidP="00F11911">
      <w:pPr>
        <w:pStyle w:val="NoSpacing"/>
      </w:pPr>
    </w:p>
    <w:p w14:paraId="2A6C7431" w14:textId="0A8A3615" w:rsidR="00F11911" w:rsidRPr="006F046F" w:rsidRDefault="00F11911" w:rsidP="00F11911">
      <w:pPr>
        <w:pStyle w:val="NoSpacing"/>
        <w:rPr>
          <w:b/>
          <w:bCs/>
        </w:rPr>
      </w:pPr>
      <w:r w:rsidRPr="006F046F">
        <w:rPr>
          <w:b/>
          <w:bCs/>
        </w:rPr>
        <w:t>Outcome</w:t>
      </w:r>
      <w:r w:rsidR="006F046F">
        <w:rPr>
          <w:b/>
          <w:bCs/>
        </w:rPr>
        <w:t xml:space="preserve">: </w:t>
      </w:r>
      <w:r w:rsidRPr="006F046F">
        <w:rPr>
          <w:b/>
          <w:bCs/>
        </w:rPr>
        <w:t>1.3</w:t>
      </w:r>
      <w:r w:rsidR="006F046F">
        <w:rPr>
          <w:b/>
          <w:bCs/>
        </w:rPr>
        <w:t>.</w:t>
      </w:r>
      <w:r w:rsidRPr="006F046F">
        <w:rPr>
          <w:b/>
          <w:bCs/>
        </w:rPr>
        <w:t xml:space="preserve"> </w:t>
      </w:r>
      <w:r w:rsidRPr="006F046F">
        <w:rPr>
          <w:b/>
          <w:bCs/>
        </w:rPr>
        <w:tab/>
        <w:t>Business Ethics and Law</w:t>
      </w:r>
    </w:p>
    <w:p w14:paraId="1DB23B31" w14:textId="77777777" w:rsidR="00F11911" w:rsidRDefault="00F11911" w:rsidP="006F046F">
      <w:pPr>
        <w:pStyle w:val="NoSpacing"/>
        <w:ind w:left="2160"/>
      </w:pPr>
      <w:r w:rsidRPr="00F11911">
        <w:t>Analyze how professional, ethical and legal behavior contributes to continuous improvement in organizational performance and regulatory compliance.</w:t>
      </w:r>
    </w:p>
    <w:p w14:paraId="66FA7AFE" w14:textId="77777777" w:rsidR="006F046F" w:rsidRPr="00F11911" w:rsidRDefault="006F046F" w:rsidP="006F046F">
      <w:pPr>
        <w:pStyle w:val="NoSpacing"/>
        <w:ind w:left="2160"/>
      </w:pPr>
    </w:p>
    <w:p w14:paraId="599593E7" w14:textId="77777777" w:rsidR="00F11911" w:rsidRPr="006F046F" w:rsidRDefault="00F11911" w:rsidP="00F11911">
      <w:pPr>
        <w:pStyle w:val="NoSpacing"/>
        <w:rPr>
          <w:b/>
          <w:bCs/>
        </w:rPr>
      </w:pPr>
      <w:proofErr w:type="gramStart"/>
      <w:r w:rsidRPr="006F046F">
        <w:rPr>
          <w:b/>
          <w:bCs/>
        </w:rPr>
        <w:t>Competencies</w:t>
      </w:r>
      <w:proofErr w:type="gramEnd"/>
    </w:p>
    <w:p w14:paraId="5A57DB3C" w14:textId="77777777" w:rsidR="00F11911" w:rsidRPr="00F11911" w:rsidRDefault="00F11911" w:rsidP="006F046F">
      <w:pPr>
        <w:pStyle w:val="NoSpacing"/>
        <w:ind w:left="720" w:hanging="720"/>
      </w:pPr>
      <w:r w:rsidRPr="00F11911">
        <w:t>1.3.1.</w:t>
      </w:r>
      <w:r w:rsidRPr="00F11911">
        <w:tab/>
        <w:t>Analyze how regulatory compliance affects business operations and organizational performance.</w:t>
      </w:r>
    </w:p>
    <w:p w14:paraId="77827039" w14:textId="77777777" w:rsidR="00F11911" w:rsidRPr="00F11911" w:rsidRDefault="00F11911" w:rsidP="006F046F">
      <w:pPr>
        <w:pStyle w:val="NoSpacing"/>
        <w:ind w:left="720" w:hanging="720"/>
      </w:pPr>
      <w:r w:rsidRPr="00F11911">
        <w:t>1.3.2.</w:t>
      </w:r>
      <w:r w:rsidRPr="00F11911">
        <w:tab/>
        <w:t>Follow protocols and practices necessary to maintain a clean, safe and healthy work environment.</w:t>
      </w:r>
    </w:p>
    <w:p w14:paraId="62183C55" w14:textId="77777777" w:rsidR="00F11911" w:rsidRPr="00F11911" w:rsidRDefault="00F11911" w:rsidP="006F046F">
      <w:pPr>
        <w:pStyle w:val="NoSpacing"/>
        <w:ind w:left="720" w:hanging="720"/>
      </w:pPr>
      <w:r w:rsidRPr="00F11911">
        <w:t>1.3.3.</w:t>
      </w:r>
      <w:r w:rsidRPr="00F11911">
        <w:tab/>
        <w:t>Use ethical character traits consistent with workplace standards (e.g., honesty, personal integrity, compassion, justice).</w:t>
      </w:r>
    </w:p>
    <w:p w14:paraId="56CF6C02" w14:textId="77777777" w:rsidR="00F11911" w:rsidRPr="00F11911" w:rsidRDefault="00F11911" w:rsidP="00F11911">
      <w:pPr>
        <w:pStyle w:val="NoSpacing"/>
      </w:pPr>
      <w:r w:rsidRPr="00F11911">
        <w:lastRenderedPageBreak/>
        <w:t>1.3.4.</w:t>
      </w:r>
      <w:r w:rsidRPr="00F11911">
        <w:tab/>
        <w:t>Identify how federal and state consumer protection laws affect products and services.</w:t>
      </w:r>
    </w:p>
    <w:p w14:paraId="6E6F6E7A" w14:textId="77777777" w:rsidR="00F11911" w:rsidRPr="00F11911" w:rsidRDefault="00F11911" w:rsidP="006F046F">
      <w:pPr>
        <w:pStyle w:val="NoSpacing"/>
        <w:ind w:left="720" w:hanging="720"/>
      </w:pPr>
      <w:r w:rsidRPr="00F11911">
        <w:t>1.3.5.</w:t>
      </w:r>
      <w:r w:rsidRPr="00F11911">
        <w:tab/>
        <w:t xml:space="preserve">Access and implement safety compliance measures (e.g., quality assurance information, safety data sheets [SDSs], product safety data sheets [PSDs], United States Environmental Protection Agency [EPA], United States Occupational Safety and Health Administration [OSHA]) that contribute to the continuous improvement of the organization. </w:t>
      </w:r>
    </w:p>
    <w:p w14:paraId="43EE31C9" w14:textId="77777777" w:rsidR="00F11911" w:rsidRPr="00F11911" w:rsidRDefault="00F11911" w:rsidP="006F046F">
      <w:pPr>
        <w:pStyle w:val="NoSpacing"/>
        <w:ind w:left="720" w:hanging="720"/>
      </w:pPr>
      <w:r w:rsidRPr="00F11911">
        <w:t>1.3.6.</w:t>
      </w:r>
      <w:r w:rsidRPr="00F11911">
        <w:tab/>
        <w:t>Identify deceptive practices (e.g., bait and switch, identify theft, unlawful door-to-door sales, deceptive service estimates, fraudulent misrepresentations) and their overall impact on organizational performance.</w:t>
      </w:r>
    </w:p>
    <w:p w14:paraId="23F8C26A" w14:textId="77777777" w:rsidR="00F11911" w:rsidRPr="00F11911" w:rsidRDefault="00F11911" w:rsidP="006F046F">
      <w:pPr>
        <w:pStyle w:val="NoSpacing"/>
        <w:ind w:left="720" w:hanging="720"/>
      </w:pPr>
      <w:r w:rsidRPr="00F11911">
        <w:t>1.3.7.</w:t>
      </w:r>
      <w:r w:rsidRPr="00F11911">
        <w:tab/>
        <w:t>Identify the labor laws that affect employment and the consequences of noncompliance for both employee and employer (e.g., harassment, labor, employment, employment interview, testing, minor labor laws, Americans with Disabilities Act [ADA], Fair Labor Standards Acts [FLSA], Equal Employment Opportunity Commission [EEOC]).</w:t>
      </w:r>
    </w:p>
    <w:p w14:paraId="1947208C" w14:textId="77777777" w:rsidR="00F11911" w:rsidRPr="00F11911" w:rsidRDefault="00F11911" w:rsidP="00F11911">
      <w:pPr>
        <w:pStyle w:val="NoSpacing"/>
      </w:pPr>
      <w:r w:rsidRPr="00F11911">
        <w:t xml:space="preserve">1.3.8. </w:t>
      </w:r>
      <w:r w:rsidRPr="00F11911">
        <w:tab/>
        <w:t>Verify compliance with computer and intellectual property laws and regulations.</w:t>
      </w:r>
    </w:p>
    <w:p w14:paraId="58B84BA3" w14:textId="77777777" w:rsidR="00F11911" w:rsidRDefault="00F11911" w:rsidP="006F046F">
      <w:pPr>
        <w:pStyle w:val="NoSpacing"/>
        <w:ind w:left="720" w:hanging="720"/>
      </w:pPr>
      <w:r w:rsidRPr="00F11911">
        <w:t>1.3.9.</w:t>
      </w:r>
      <w:r w:rsidRPr="00F11911">
        <w:tab/>
        <w:t>Identify potential conflicts of interest (e.g., personal gain, project bidding) between personal, organizational and professional ethical standards.</w:t>
      </w:r>
    </w:p>
    <w:p w14:paraId="5AE7D519" w14:textId="77777777" w:rsidR="006F046F" w:rsidRPr="00F11911" w:rsidRDefault="006F046F" w:rsidP="006F046F">
      <w:pPr>
        <w:pStyle w:val="NoSpacing"/>
        <w:ind w:left="720" w:hanging="720"/>
      </w:pPr>
    </w:p>
    <w:p w14:paraId="313A8F92" w14:textId="45FACFE7" w:rsidR="00F11911" w:rsidRPr="006F046F" w:rsidRDefault="00F11911" w:rsidP="00F11911">
      <w:pPr>
        <w:pStyle w:val="NoSpacing"/>
        <w:rPr>
          <w:b/>
          <w:bCs/>
        </w:rPr>
      </w:pPr>
      <w:r w:rsidRPr="006F046F">
        <w:rPr>
          <w:b/>
          <w:bCs/>
        </w:rPr>
        <w:t>Outcome</w:t>
      </w:r>
      <w:r w:rsidR="006F046F">
        <w:rPr>
          <w:b/>
          <w:bCs/>
        </w:rPr>
        <w:t xml:space="preserve">: </w:t>
      </w:r>
      <w:r w:rsidRPr="006F046F">
        <w:rPr>
          <w:b/>
          <w:bCs/>
        </w:rPr>
        <w:t>1.4</w:t>
      </w:r>
      <w:r w:rsidR="006F046F">
        <w:rPr>
          <w:b/>
          <w:bCs/>
        </w:rPr>
        <w:t>.</w:t>
      </w:r>
      <w:r w:rsidRPr="006F046F">
        <w:rPr>
          <w:b/>
          <w:bCs/>
        </w:rPr>
        <w:t xml:space="preserve"> </w:t>
      </w:r>
      <w:r w:rsidRPr="006F046F">
        <w:rPr>
          <w:b/>
          <w:bCs/>
        </w:rPr>
        <w:tab/>
        <w:t>Knowledge Management and Information Technology</w:t>
      </w:r>
    </w:p>
    <w:p w14:paraId="2EA2A856" w14:textId="77777777" w:rsidR="00F11911" w:rsidRDefault="00F11911" w:rsidP="006F046F">
      <w:pPr>
        <w:pStyle w:val="NoSpacing"/>
        <w:ind w:left="2160"/>
      </w:pPr>
      <w:r w:rsidRPr="00F11911">
        <w:t>Demonstrate current and emerging strategies and technologies used to collect, analyze, record and share information in business operations.</w:t>
      </w:r>
    </w:p>
    <w:p w14:paraId="12FFFB1A" w14:textId="77777777" w:rsidR="006F046F" w:rsidRPr="00F11911" w:rsidRDefault="006F046F" w:rsidP="006F046F">
      <w:pPr>
        <w:pStyle w:val="NoSpacing"/>
        <w:ind w:left="2160"/>
      </w:pPr>
    </w:p>
    <w:p w14:paraId="3120ABFB" w14:textId="77777777" w:rsidR="00F11911" w:rsidRPr="006F046F" w:rsidRDefault="00F11911" w:rsidP="00F11911">
      <w:pPr>
        <w:pStyle w:val="NoSpacing"/>
        <w:rPr>
          <w:b/>
          <w:bCs/>
        </w:rPr>
      </w:pPr>
      <w:proofErr w:type="gramStart"/>
      <w:r w:rsidRPr="006F046F">
        <w:rPr>
          <w:b/>
          <w:bCs/>
        </w:rPr>
        <w:t>Competencies</w:t>
      </w:r>
      <w:proofErr w:type="gramEnd"/>
    </w:p>
    <w:p w14:paraId="4D7293A0" w14:textId="77777777" w:rsidR="00F11911" w:rsidRPr="00F11911" w:rsidRDefault="00F11911" w:rsidP="006F046F">
      <w:pPr>
        <w:pStyle w:val="NoSpacing"/>
        <w:ind w:left="720" w:hanging="720"/>
      </w:pPr>
      <w:r w:rsidRPr="00F11911">
        <w:t xml:space="preserve">1.4.1. </w:t>
      </w:r>
      <w:r w:rsidRPr="00F11911">
        <w:tab/>
        <w:t>Use office equipment to communicate (e.g., phone, radio equipment, fax machine, scanner, public address systems).</w:t>
      </w:r>
    </w:p>
    <w:p w14:paraId="3F9639FE" w14:textId="77777777" w:rsidR="00F11911" w:rsidRPr="00F11911" w:rsidRDefault="00F11911" w:rsidP="006F046F">
      <w:pPr>
        <w:pStyle w:val="NoSpacing"/>
        <w:ind w:left="720" w:hanging="720"/>
      </w:pPr>
      <w:r w:rsidRPr="00F11911">
        <w:t xml:space="preserve">1.4.2. </w:t>
      </w:r>
      <w:r w:rsidRPr="00F11911">
        <w:tab/>
        <w:t>Select and use software applications to locate, record, analyze and present information (e.g., word processing, e</w:t>
      </w:r>
      <w:r w:rsidRPr="00F11911">
        <w:rPr>
          <w:rFonts w:ascii="Cambria Math" w:hAnsi="Cambria Math" w:cs="Cambria Math"/>
        </w:rPr>
        <w:t>‐</w:t>
      </w:r>
      <w:r w:rsidRPr="00F11911">
        <w:t>mail, spreadsheet, databases, presentation, Internet search engines).</w:t>
      </w:r>
    </w:p>
    <w:p w14:paraId="013B8916" w14:textId="77777777" w:rsidR="00F11911" w:rsidRPr="00F11911" w:rsidRDefault="00F11911" w:rsidP="006F046F">
      <w:pPr>
        <w:pStyle w:val="NoSpacing"/>
        <w:ind w:left="720" w:hanging="720"/>
      </w:pPr>
      <w:r w:rsidRPr="00F11911">
        <w:t xml:space="preserve">1.4.3. </w:t>
      </w:r>
      <w:r w:rsidRPr="00F11911">
        <w:tab/>
        <w:t>Verify compliance with security rules, regulations and codes (e.g., property, privacy, access, accuracy issues, client and patient record confidentiality) pertaining to technology specific to the industry pathway.</w:t>
      </w:r>
    </w:p>
    <w:p w14:paraId="6406D33A" w14:textId="77777777" w:rsidR="00F11911" w:rsidRPr="00F11911" w:rsidRDefault="00F11911" w:rsidP="00F11911">
      <w:pPr>
        <w:pStyle w:val="NoSpacing"/>
      </w:pPr>
      <w:r w:rsidRPr="00F11911">
        <w:t xml:space="preserve">1.4.4. </w:t>
      </w:r>
      <w:r w:rsidRPr="00F11911">
        <w:tab/>
        <w:t>Use system hardware to support software applications.</w:t>
      </w:r>
    </w:p>
    <w:p w14:paraId="74E247C9" w14:textId="77777777" w:rsidR="00F11911" w:rsidRPr="00F11911" w:rsidRDefault="00F11911" w:rsidP="00F11911">
      <w:pPr>
        <w:pStyle w:val="NoSpacing"/>
      </w:pPr>
      <w:r w:rsidRPr="00F11911">
        <w:t xml:space="preserve">1.4.5. </w:t>
      </w:r>
      <w:r w:rsidRPr="00F11911">
        <w:tab/>
        <w:t>Use information technology tools to maintain, secure and monitor business records.</w:t>
      </w:r>
    </w:p>
    <w:p w14:paraId="27E8EF05" w14:textId="77777777" w:rsidR="00F11911" w:rsidRPr="00F11911" w:rsidRDefault="00F11911" w:rsidP="00F11911">
      <w:pPr>
        <w:pStyle w:val="NoSpacing"/>
      </w:pPr>
      <w:r w:rsidRPr="00F11911">
        <w:t xml:space="preserve">1.4.6. </w:t>
      </w:r>
      <w:r w:rsidRPr="00F11911">
        <w:tab/>
        <w:t>Use an electronic database to access and create business and technical information.</w:t>
      </w:r>
    </w:p>
    <w:p w14:paraId="2E26562E" w14:textId="77777777" w:rsidR="00F11911" w:rsidRPr="00F11911" w:rsidRDefault="00F11911" w:rsidP="006F046F">
      <w:pPr>
        <w:pStyle w:val="NoSpacing"/>
        <w:ind w:left="720" w:hanging="720"/>
      </w:pPr>
      <w:r w:rsidRPr="00F11911">
        <w:t xml:space="preserve">1.4.7. </w:t>
      </w:r>
      <w:r w:rsidRPr="00F11911">
        <w:tab/>
        <w:t>Use personal information management and productivity applications to optimize assigned tasks (e.g., lists, calendars, address books).</w:t>
      </w:r>
    </w:p>
    <w:p w14:paraId="0F0BCD96" w14:textId="6DF17B4D" w:rsidR="00F11911" w:rsidRPr="00F11911" w:rsidRDefault="00F11911" w:rsidP="00F11911">
      <w:pPr>
        <w:pStyle w:val="NoSpacing"/>
      </w:pPr>
      <w:r w:rsidRPr="00F11911">
        <w:t xml:space="preserve">1.4.8. </w:t>
      </w:r>
      <w:r w:rsidRPr="00F11911">
        <w:tab/>
        <w:t>Use electronic media to communicate and follow network etiquette guidelines.</w:t>
      </w:r>
    </w:p>
    <w:p w14:paraId="52DA9E0D" w14:textId="77777777" w:rsidR="00F11911" w:rsidRPr="00F11911" w:rsidRDefault="00F11911" w:rsidP="00F11911">
      <w:pPr>
        <w:pStyle w:val="NoSpacing"/>
      </w:pPr>
    </w:p>
    <w:p w14:paraId="27EE3928" w14:textId="7698F85A" w:rsidR="00F11911" w:rsidRPr="006F046F" w:rsidRDefault="00F11911" w:rsidP="00F11911">
      <w:pPr>
        <w:pStyle w:val="NoSpacing"/>
        <w:rPr>
          <w:b/>
          <w:bCs/>
        </w:rPr>
      </w:pPr>
      <w:r w:rsidRPr="006F046F">
        <w:rPr>
          <w:b/>
          <w:bCs/>
        </w:rPr>
        <w:t>Outcome</w:t>
      </w:r>
      <w:r w:rsidR="006F046F">
        <w:rPr>
          <w:b/>
          <w:bCs/>
        </w:rPr>
        <w:t>:</w:t>
      </w:r>
      <w:r w:rsidRPr="006F046F">
        <w:rPr>
          <w:b/>
          <w:bCs/>
        </w:rPr>
        <w:t xml:space="preserve"> 1.5</w:t>
      </w:r>
      <w:r w:rsidR="006F046F">
        <w:rPr>
          <w:b/>
          <w:bCs/>
        </w:rPr>
        <w:t>.</w:t>
      </w:r>
      <w:r w:rsidRPr="006F046F">
        <w:rPr>
          <w:b/>
          <w:bCs/>
        </w:rPr>
        <w:t xml:space="preserve"> </w:t>
      </w:r>
      <w:r w:rsidRPr="006F046F">
        <w:rPr>
          <w:b/>
          <w:bCs/>
        </w:rPr>
        <w:tab/>
        <w:t>Global Environment</w:t>
      </w:r>
    </w:p>
    <w:p w14:paraId="7913849A" w14:textId="77777777" w:rsidR="00F11911" w:rsidRDefault="00F11911" w:rsidP="006F046F">
      <w:pPr>
        <w:pStyle w:val="NoSpacing"/>
        <w:ind w:left="2160"/>
      </w:pPr>
      <w:r w:rsidRPr="00F11911">
        <w:t>Evaluate how beliefs, values, attitudes and behaviors influence organizational strategies and goals.</w:t>
      </w:r>
    </w:p>
    <w:p w14:paraId="765DB967" w14:textId="049E8B60" w:rsidR="006F046F" w:rsidRDefault="006F046F">
      <w:pPr>
        <w:rPr>
          <w:rFonts w:ascii="Source Sans Pro" w:hAnsi="Source Sans Pro"/>
          <w:kern w:val="2"/>
          <w:sz w:val="24"/>
          <w14:ligatures w14:val="standardContextual"/>
        </w:rPr>
      </w:pPr>
      <w:r>
        <w:br w:type="page"/>
      </w:r>
    </w:p>
    <w:p w14:paraId="5155852A" w14:textId="77777777" w:rsidR="006F046F" w:rsidRPr="00F11911" w:rsidRDefault="006F046F" w:rsidP="006F046F">
      <w:pPr>
        <w:pStyle w:val="NoSpacing"/>
        <w:ind w:left="2160"/>
      </w:pPr>
    </w:p>
    <w:p w14:paraId="7CD2F650" w14:textId="77777777" w:rsidR="00F11911" w:rsidRPr="006F046F" w:rsidRDefault="00F11911" w:rsidP="00F11911">
      <w:pPr>
        <w:pStyle w:val="NoSpacing"/>
        <w:rPr>
          <w:b/>
          <w:bCs/>
        </w:rPr>
      </w:pPr>
      <w:proofErr w:type="gramStart"/>
      <w:r w:rsidRPr="006F046F">
        <w:rPr>
          <w:b/>
          <w:bCs/>
        </w:rPr>
        <w:t>Competencies</w:t>
      </w:r>
      <w:proofErr w:type="gramEnd"/>
    </w:p>
    <w:p w14:paraId="44404A55" w14:textId="77777777" w:rsidR="00F11911" w:rsidRPr="00F11911" w:rsidRDefault="00F11911" w:rsidP="006F046F">
      <w:pPr>
        <w:pStyle w:val="NoSpacing"/>
        <w:ind w:left="720" w:hanging="720"/>
      </w:pPr>
      <w:r w:rsidRPr="00F11911">
        <w:t xml:space="preserve">1.5.1. </w:t>
      </w:r>
      <w:r w:rsidRPr="00F11911">
        <w:tab/>
        <w:t>Describe how cultural understanding, cultural intelligence skills and continual awareness are independent.</w:t>
      </w:r>
    </w:p>
    <w:p w14:paraId="71706EAD" w14:textId="77777777" w:rsidR="00F11911" w:rsidRPr="00F11911" w:rsidRDefault="00F11911" w:rsidP="006F046F">
      <w:pPr>
        <w:pStyle w:val="NoSpacing"/>
        <w:ind w:left="720" w:hanging="720"/>
      </w:pPr>
      <w:r w:rsidRPr="00F11911">
        <w:t>1.5.2.</w:t>
      </w:r>
      <w:r w:rsidRPr="00F11911">
        <w:tab/>
        <w:t>Describe how cultural intelligence skills influence the overall success and survival of an organization.</w:t>
      </w:r>
    </w:p>
    <w:p w14:paraId="0152CDD9" w14:textId="77777777" w:rsidR="00F11911" w:rsidRPr="00F11911" w:rsidRDefault="00F11911" w:rsidP="00F11911">
      <w:pPr>
        <w:pStyle w:val="NoSpacing"/>
      </w:pPr>
      <w:r w:rsidRPr="00F11911">
        <w:t>1.5.3.</w:t>
      </w:r>
      <w:r w:rsidRPr="00F11911">
        <w:tab/>
        <w:t>Use cultural intelligence to interact with individuals from diverse cultural settings.</w:t>
      </w:r>
    </w:p>
    <w:p w14:paraId="60AFBFFE" w14:textId="77777777" w:rsidR="00F11911" w:rsidRPr="00F11911" w:rsidRDefault="00F11911" w:rsidP="006F046F">
      <w:pPr>
        <w:pStyle w:val="NoSpacing"/>
        <w:ind w:left="720" w:hanging="720"/>
      </w:pPr>
      <w:r w:rsidRPr="00F11911">
        <w:t>1.5.4.</w:t>
      </w:r>
      <w:r w:rsidRPr="00F11911">
        <w:tab/>
        <w:t>Recognize barriers in cross-cultural relationships and implement behavioral adjustments.</w:t>
      </w:r>
    </w:p>
    <w:p w14:paraId="51655C06" w14:textId="77777777" w:rsidR="00F11911" w:rsidRPr="00F11911" w:rsidRDefault="00F11911" w:rsidP="006F046F">
      <w:pPr>
        <w:pStyle w:val="NoSpacing"/>
        <w:ind w:left="720" w:hanging="720"/>
      </w:pPr>
      <w:r w:rsidRPr="00F11911">
        <w:t>1.5.5.</w:t>
      </w:r>
      <w:r w:rsidRPr="00F11911">
        <w:tab/>
        <w:t>Recognize ways in which bias and discrimination may influence productivity and profitability.</w:t>
      </w:r>
    </w:p>
    <w:p w14:paraId="388834F0" w14:textId="77777777" w:rsidR="00F11911" w:rsidRPr="00F11911" w:rsidRDefault="00F11911" w:rsidP="006F046F">
      <w:pPr>
        <w:pStyle w:val="NoSpacing"/>
        <w:ind w:left="720" w:hanging="720"/>
      </w:pPr>
      <w:r w:rsidRPr="00F11911">
        <w:t>1.5.6.</w:t>
      </w:r>
      <w:r w:rsidRPr="00F11911">
        <w:tab/>
        <w:t>Analyze work tasks for understanding and interpretation from a different cultural perspective.</w:t>
      </w:r>
    </w:p>
    <w:p w14:paraId="5C639E19" w14:textId="77777777" w:rsidR="00F11911" w:rsidRPr="00F11911" w:rsidRDefault="00F11911" w:rsidP="00F11911">
      <w:pPr>
        <w:pStyle w:val="NoSpacing"/>
      </w:pPr>
      <w:r w:rsidRPr="00F11911">
        <w:t>1.5.7.</w:t>
      </w:r>
      <w:r w:rsidRPr="00F11911">
        <w:tab/>
        <w:t>Use intercultural communication skills to exchange ideas and create meaning.</w:t>
      </w:r>
    </w:p>
    <w:p w14:paraId="74B506C9" w14:textId="77777777" w:rsidR="00F11911" w:rsidRDefault="00F11911" w:rsidP="006F046F">
      <w:pPr>
        <w:pStyle w:val="NoSpacing"/>
        <w:ind w:left="720" w:hanging="720"/>
      </w:pPr>
      <w:r w:rsidRPr="00F11911">
        <w:t>1.5.8.</w:t>
      </w:r>
      <w:r w:rsidRPr="00F11911">
        <w:tab/>
        <w:t>Identify how multicultural teaming and globalization can foster development of new and improved products and services and recognition of new opportunities.</w:t>
      </w:r>
    </w:p>
    <w:p w14:paraId="0606EA29" w14:textId="77777777" w:rsidR="006F046F" w:rsidRPr="00F11911" w:rsidRDefault="006F046F" w:rsidP="006F046F">
      <w:pPr>
        <w:pStyle w:val="NoSpacing"/>
        <w:ind w:left="720" w:hanging="720"/>
      </w:pPr>
    </w:p>
    <w:p w14:paraId="5FD247D3" w14:textId="26D4BB79" w:rsidR="00F11911" w:rsidRPr="006F046F" w:rsidRDefault="00F11911" w:rsidP="00F11911">
      <w:pPr>
        <w:pStyle w:val="NoSpacing"/>
        <w:rPr>
          <w:b/>
          <w:bCs/>
        </w:rPr>
      </w:pPr>
      <w:r w:rsidRPr="006F046F">
        <w:rPr>
          <w:b/>
          <w:bCs/>
        </w:rPr>
        <w:t>Outcome</w:t>
      </w:r>
      <w:r w:rsidR="006F046F">
        <w:rPr>
          <w:b/>
          <w:bCs/>
        </w:rPr>
        <w:t>:</w:t>
      </w:r>
      <w:r w:rsidRPr="006F046F">
        <w:rPr>
          <w:b/>
          <w:bCs/>
        </w:rPr>
        <w:t xml:space="preserve"> 1.6</w:t>
      </w:r>
      <w:r w:rsidR="006F046F">
        <w:rPr>
          <w:b/>
          <w:bCs/>
        </w:rPr>
        <w:t>.</w:t>
      </w:r>
      <w:r w:rsidRPr="006F046F">
        <w:rPr>
          <w:b/>
          <w:bCs/>
        </w:rPr>
        <w:tab/>
        <w:t>Business Literacy</w:t>
      </w:r>
    </w:p>
    <w:p w14:paraId="211A5EC4" w14:textId="77777777" w:rsidR="00F11911" w:rsidRDefault="00F11911" w:rsidP="006F046F">
      <w:pPr>
        <w:pStyle w:val="NoSpacing"/>
        <w:ind w:left="2160"/>
      </w:pPr>
      <w:r w:rsidRPr="00F11911">
        <w:t>Develop foundational skills and knowledge in entrepreneurship, financial literacy and business operations.</w:t>
      </w:r>
    </w:p>
    <w:p w14:paraId="1CC79CAD" w14:textId="77777777" w:rsidR="006F046F" w:rsidRPr="00F11911" w:rsidRDefault="006F046F" w:rsidP="006F046F">
      <w:pPr>
        <w:pStyle w:val="NoSpacing"/>
        <w:ind w:left="2160"/>
      </w:pPr>
    </w:p>
    <w:p w14:paraId="0BB25B60" w14:textId="77777777" w:rsidR="00F11911" w:rsidRPr="006F046F" w:rsidRDefault="00F11911" w:rsidP="00F11911">
      <w:pPr>
        <w:pStyle w:val="NoSpacing"/>
        <w:rPr>
          <w:b/>
          <w:bCs/>
        </w:rPr>
      </w:pPr>
      <w:proofErr w:type="gramStart"/>
      <w:r w:rsidRPr="006F046F">
        <w:rPr>
          <w:b/>
          <w:bCs/>
        </w:rPr>
        <w:t>Competencies</w:t>
      </w:r>
      <w:proofErr w:type="gramEnd"/>
    </w:p>
    <w:p w14:paraId="54682101" w14:textId="77777777" w:rsidR="00F11911" w:rsidRPr="00F11911" w:rsidRDefault="00F11911" w:rsidP="00F11911">
      <w:pPr>
        <w:pStyle w:val="NoSpacing"/>
      </w:pPr>
      <w:r w:rsidRPr="00F11911">
        <w:t>1.6.1.</w:t>
      </w:r>
      <w:r w:rsidRPr="00F11911">
        <w:tab/>
        <w:t xml:space="preserve">Identify business opportunities. </w:t>
      </w:r>
    </w:p>
    <w:p w14:paraId="39C706DE" w14:textId="77777777" w:rsidR="00F11911" w:rsidRPr="00F11911" w:rsidRDefault="00F11911" w:rsidP="006F046F">
      <w:pPr>
        <w:pStyle w:val="NoSpacing"/>
        <w:ind w:left="720" w:hanging="720"/>
      </w:pPr>
      <w:r w:rsidRPr="00F11911">
        <w:t>1.6.5.</w:t>
      </w:r>
      <w:r w:rsidRPr="00F11911">
        <w:tab/>
        <w:t>Describe organizational structure, chain of command, the roles and responsibilities of the organizational departments and interdepartmental interactions.</w:t>
      </w:r>
    </w:p>
    <w:p w14:paraId="235F54E2" w14:textId="77777777" w:rsidR="00F11911" w:rsidRPr="00F11911" w:rsidRDefault="00F11911" w:rsidP="006F046F">
      <w:pPr>
        <w:pStyle w:val="NoSpacing"/>
        <w:ind w:left="720" w:hanging="720"/>
      </w:pPr>
      <w:r w:rsidRPr="00F11911">
        <w:t>1.6.9.</w:t>
      </w:r>
      <w:r w:rsidRPr="00F11911">
        <w:tab/>
        <w:t>Explain how the performance of an employee, a department and an organization are assessed.</w:t>
      </w:r>
    </w:p>
    <w:p w14:paraId="1B481A9A" w14:textId="77777777" w:rsidR="00F11911" w:rsidRPr="00F11911" w:rsidRDefault="00F11911" w:rsidP="006F046F">
      <w:pPr>
        <w:pStyle w:val="NoSpacing"/>
        <w:ind w:left="720" w:hanging="720"/>
      </w:pPr>
      <w:r w:rsidRPr="00F11911">
        <w:t>1.6.11.</w:t>
      </w:r>
      <w:r w:rsidRPr="00F11911">
        <w:tab/>
        <w:t>Describe how all business activities of an organization work within the parameters of a budget.</w:t>
      </w:r>
    </w:p>
    <w:p w14:paraId="383137C6" w14:textId="77777777" w:rsidR="00F11911" w:rsidRDefault="00F11911" w:rsidP="00F11911">
      <w:pPr>
        <w:pStyle w:val="NoSpacing"/>
      </w:pPr>
      <w:r w:rsidRPr="00F11911">
        <w:t>1.6.12.</w:t>
      </w:r>
      <w:r w:rsidRPr="00F11911">
        <w:tab/>
        <w:t>Describe classifications of employee benefits, rights, deductions and compensation.</w:t>
      </w:r>
    </w:p>
    <w:p w14:paraId="0EC9BDB3" w14:textId="77777777" w:rsidR="006F046F" w:rsidRPr="00F11911" w:rsidRDefault="006F046F" w:rsidP="00F11911">
      <w:pPr>
        <w:pStyle w:val="NoSpacing"/>
      </w:pPr>
    </w:p>
    <w:p w14:paraId="533578C0" w14:textId="659EE16C" w:rsidR="00F11911" w:rsidRPr="006F046F" w:rsidRDefault="00F11911" w:rsidP="00F11911">
      <w:pPr>
        <w:pStyle w:val="NoSpacing"/>
        <w:rPr>
          <w:b/>
          <w:bCs/>
        </w:rPr>
      </w:pPr>
      <w:r w:rsidRPr="006F046F">
        <w:rPr>
          <w:b/>
          <w:bCs/>
        </w:rPr>
        <w:t>Outcome</w:t>
      </w:r>
      <w:r w:rsidR="006F046F">
        <w:rPr>
          <w:b/>
          <w:bCs/>
        </w:rPr>
        <w:t>:</w:t>
      </w:r>
      <w:r w:rsidRPr="006F046F">
        <w:rPr>
          <w:b/>
          <w:bCs/>
        </w:rPr>
        <w:t xml:space="preserve"> 1.7</w:t>
      </w:r>
      <w:r w:rsidR="006F046F">
        <w:rPr>
          <w:b/>
          <w:bCs/>
        </w:rPr>
        <w:t>.</w:t>
      </w:r>
      <w:r w:rsidRPr="006F046F">
        <w:rPr>
          <w:b/>
          <w:bCs/>
        </w:rPr>
        <w:tab/>
        <w:t xml:space="preserve">Entrepreneurship/Entrepreneurs </w:t>
      </w:r>
    </w:p>
    <w:p w14:paraId="45664513" w14:textId="02DA1666" w:rsidR="00F11911" w:rsidRDefault="00F11911" w:rsidP="006F046F">
      <w:pPr>
        <w:pStyle w:val="NoSpacing"/>
        <w:ind w:left="2160"/>
      </w:pPr>
      <w:r w:rsidRPr="00F11911">
        <w:t>Analyze the environment in which a business operates, and the economic factors and opportunities associated with self-employment.</w:t>
      </w:r>
    </w:p>
    <w:p w14:paraId="478B89CB" w14:textId="77777777" w:rsidR="006F046F" w:rsidRPr="00F11911" w:rsidRDefault="006F046F" w:rsidP="006F046F">
      <w:pPr>
        <w:pStyle w:val="NoSpacing"/>
        <w:ind w:left="2160"/>
      </w:pPr>
    </w:p>
    <w:p w14:paraId="7F74D63F" w14:textId="77777777" w:rsidR="00F11911" w:rsidRPr="006F046F" w:rsidRDefault="00F11911" w:rsidP="00F11911">
      <w:pPr>
        <w:pStyle w:val="NoSpacing"/>
        <w:rPr>
          <w:b/>
          <w:bCs/>
        </w:rPr>
      </w:pPr>
      <w:proofErr w:type="gramStart"/>
      <w:r w:rsidRPr="006F046F">
        <w:rPr>
          <w:b/>
          <w:bCs/>
        </w:rPr>
        <w:t>Competencies</w:t>
      </w:r>
      <w:proofErr w:type="gramEnd"/>
    </w:p>
    <w:p w14:paraId="404C21C1" w14:textId="77777777" w:rsidR="00F11911" w:rsidRDefault="00F11911" w:rsidP="006F046F">
      <w:pPr>
        <w:pStyle w:val="NoSpacing"/>
        <w:ind w:left="720" w:hanging="720"/>
      </w:pPr>
      <w:r w:rsidRPr="00F11911">
        <w:t xml:space="preserve">1.7.10. </w:t>
      </w:r>
      <w:r w:rsidRPr="00F11911">
        <w:tab/>
        <w:t xml:space="preserve">Describe techniques for obtaining experience (e.g., apprenticeship, co-operative [co-op] education, work placement, internship, job shadowing) related to entrepreneurial </w:t>
      </w:r>
      <w:proofErr w:type="gramStart"/>
      <w:r w:rsidRPr="00F11911">
        <w:t>objective</w:t>
      </w:r>
      <w:proofErr w:type="gramEnd"/>
      <w:r w:rsidRPr="00F11911">
        <w:t>.</w:t>
      </w:r>
    </w:p>
    <w:p w14:paraId="4D599753" w14:textId="77777777" w:rsidR="006F046F" w:rsidRDefault="006F046F" w:rsidP="006F046F">
      <w:pPr>
        <w:pStyle w:val="NoSpacing"/>
        <w:ind w:left="720" w:hanging="720"/>
      </w:pPr>
    </w:p>
    <w:p w14:paraId="1900E805" w14:textId="52D1B4FF" w:rsidR="00292540" w:rsidRDefault="00292540">
      <w:pPr>
        <w:rPr>
          <w:rFonts w:ascii="Source Sans Pro" w:hAnsi="Source Sans Pro"/>
          <w:kern w:val="2"/>
          <w:sz w:val="24"/>
          <w14:ligatures w14:val="standardContextual"/>
        </w:rPr>
      </w:pPr>
      <w:r>
        <w:br w:type="page"/>
      </w:r>
    </w:p>
    <w:p w14:paraId="521988C8" w14:textId="77777777" w:rsidR="00292540" w:rsidRPr="00F11911" w:rsidRDefault="00292540" w:rsidP="006F046F">
      <w:pPr>
        <w:pStyle w:val="NoSpacing"/>
        <w:ind w:left="720" w:hanging="720"/>
      </w:pPr>
    </w:p>
    <w:p w14:paraId="43B7AE1F" w14:textId="1C5F2B09" w:rsidR="00F11911" w:rsidRPr="00292540" w:rsidRDefault="00F11911" w:rsidP="00F11911">
      <w:pPr>
        <w:pStyle w:val="NoSpacing"/>
        <w:rPr>
          <w:b/>
          <w:bCs/>
        </w:rPr>
      </w:pPr>
      <w:r w:rsidRPr="00292540">
        <w:rPr>
          <w:b/>
          <w:bCs/>
        </w:rPr>
        <w:t>Outcome</w:t>
      </w:r>
      <w:r w:rsidR="00292540">
        <w:rPr>
          <w:b/>
          <w:bCs/>
        </w:rPr>
        <w:t>:</w:t>
      </w:r>
      <w:r w:rsidRPr="00292540">
        <w:rPr>
          <w:b/>
          <w:bCs/>
        </w:rPr>
        <w:t xml:space="preserve"> 1.8</w:t>
      </w:r>
      <w:r w:rsidR="00292540">
        <w:rPr>
          <w:b/>
          <w:bCs/>
        </w:rPr>
        <w:t>.</w:t>
      </w:r>
      <w:r w:rsidRPr="00292540">
        <w:rPr>
          <w:b/>
          <w:bCs/>
        </w:rPr>
        <w:tab/>
        <w:t>Operations Management</w:t>
      </w:r>
    </w:p>
    <w:p w14:paraId="789FC043" w14:textId="77777777" w:rsidR="00F11911" w:rsidRDefault="00F11911" w:rsidP="00292540">
      <w:pPr>
        <w:pStyle w:val="NoSpacing"/>
        <w:ind w:left="2160"/>
      </w:pPr>
      <w:r w:rsidRPr="00F11911">
        <w:t xml:space="preserve">Plan, organize and monitor an organization or department to maximize </w:t>
      </w:r>
      <w:proofErr w:type="gramStart"/>
      <w:r w:rsidRPr="00F11911">
        <w:t>contribution</w:t>
      </w:r>
      <w:proofErr w:type="gramEnd"/>
      <w:r w:rsidRPr="00F11911">
        <w:t xml:space="preserve"> to organizational goals and objectives.</w:t>
      </w:r>
    </w:p>
    <w:p w14:paraId="257D794D" w14:textId="77777777" w:rsidR="00292540" w:rsidRPr="00F11911" w:rsidRDefault="00292540" w:rsidP="00292540">
      <w:pPr>
        <w:pStyle w:val="NoSpacing"/>
        <w:ind w:left="2160"/>
      </w:pPr>
    </w:p>
    <w:p w14:paraId="239FC4DA" w14:textId="77777777" w:rsidR="00F11911" w:rsidRPr="00292540" w:rsidRDefault="00F11911" w:rsidP="00F11911">
      <w:pPr>
        <w:pStyle w:val="NoSpacing"/>
        <w:rPr>
          <w:b/>
          <w:bCs/>
        </w:rPr>
      </w:pPr>
      <w:proofErr w:type="gramStart"/>
      <w:r w:rsidRPr="00292540">
        <w:rPr>
          <w:b/>
          <w:bCs/>
        </w:rPr>
        <w:t>Competencies</w:t>
      </w:r>
      <w:proofErr w:type="gramEnd"/>
    </w:p>
    <w:p w14:paraId="434F9212" w14:textId="77777777" w:rsidR="00F11911" w:rsidRPr="00F11911" w:rsidRDefault="00F11911" w:rsidP="00292540">
      <w:pPr>
        <w:pStyle w:val="NoSpacing"/>
        <w:ind w:left="720" w:hanging="720"/>
      </w:pPr>
      <w:r w:rsidRPr="00F11911">
        <w:t>1.8.4.</w:t>
      </w:r>
      <w:r w:rsidRPr="00F11911">
        <w:tab/>
        <w:t xml:space="preserve">Identify alternative actions to take when goals are not met (e.g., changing goals, changing strategies, efficiencies). </w:t>
      </w:r>
    </w:p>
    <w:p w14:paraId="5EA3A330" w14:textId="77777777" w:rsidR="00F11911" w:rsidRPr="00F11911" w:rsidRDefault="00F11911" w:rsidP="00F11911">
      <w:pPr>
        <w:pStyle w:val="NoSpacing"/>
      </w:pPr>
      <w:r w:rsidRPr="00F11911">
        <w:t>1.8.8.</w:t>
      </w:r>
      <w:r w:rsidRPr="00F11911">
        <w:tab/>
        <w:t>Identify routine activities for maintaining business facilities and equipment.</w:t>
      </w:r>
    </w:p>
    <w:p w14:paraId="46B862CC" w14:textId="77777777" w:rsidR="00F11911" w:rsidRDefault="00F11911" w:rsidP="00292540">
      <w:pPr>
        <w:pStyle w:val="NoSpacing"/>
        <w:ind w:left="720" w:hanging="720"/>
      </w:pPr>
      <w:r w:rsidRPr="00F11911">
        <w:t>1.8.10.</w:t>
      </w:r>
      <w:r w:rsidRPr="00F11911">
        <w:tab/>
        <w:t>Analyze how business management and environmental management systems (e.g., health, safety) contribute to continuous improvement and sustainability.</w:t>
      </w:r>
    </w:p>
    <w:p w14:paraId="654BF204" w14:textId="77777777" w:rsidR="00292540" w:rsidRPr="00F11911" w:rsidRDefault="00292540" w:rsidP="00292540">
      <w:pPr>
        <w:pStyle w:val="NoSpacing"/>
        <w:ind w:left="720" w:hanging="720"/>
      </w:pPr>
    </w:p>
    <w:p w14:paraId="2AB2F757" w14:textId="106F178B" w:rsidR="00F11911" w:rsidRPr="00292540" w:rsidRDefault="00F11911" w:rsidP="00F11911">
      <w:pPr>
        <w:pStyle w:val="NoSpacing"/>
        <w:rPr>
          <w:b/>
          <w:bCs/>
        </w:rPr>
      </w:pPr>
      <w:r w:rsidRPr="00292540">
        <w:rPr>
          <w:b/>
          <w:bCs/>
        </w:rPr>
        <w:t>Outcome</w:t>
      </w:r>
      <w:r w:rsidR="00292540">
        <w:rPr>
          <w:b/>
          <w:bCs/>
        </w:rPr>
        <w:t>:</w:t>
      </w:r>
      <w:r w:rsidRPr="00292540">
        <w:rPr>
          <w:b/>
          <w:bCs/>
        </w:rPr>
        <w:t xml:space="preserve"> 1.10</w:t>
      </w:r>
      <w:r w:rsidR="00292540">
        <w:rPr>
          <w:b/>
          <w:bCs/>
        </w:rPr>
        <w:t>.</w:t>
      </w:r>
      <w:r w:rsidRPr="00292540">
        <w:rPr>
          <w:b/>
          <w:bCs/>
        </w:rPr>
        <w:tab/>
        <w:t>Sales and Marketing</w:t>
      </w:r>
    </w:p>
    <w:p w14:paraId="2EC7862B" w14:textId="77777777" w:rsidR="00F11911" w:rsidRDefault="00F11911" w:rsidP="00292540">
      <w:pPr>
        <w:pStyle w:val="NoSpacing"/>
        <w:ind w:left="2160"/>
      </w:pPr>
      <w:r w:rsidRPr="00F11911">
        <w:t>Manage pricing, place, promotion, packaging, positioning and public relations to improve quality customer service.</w:t>
      </w:r>
    </w:p>
    <w:p w14:paraId="05F72C9D" w14:textId="77777777" w:rsidR="00292540" w:rsidRPr="00F11911" w:rsidRDefault="00292540" w:rsidP="00292540">
      <w:pPr>
        <w:pStyle w:val="NoSpacing"/>
        <w:ind w:left="2160"/>
      </w:pPr>
    </w:p>
    <w:p w14:paraId="3772F6FD" w14:textId="77777777" w:rsidR="00F11911" w:rsidRPr="00292540" w:rsidRDefault="00F11911" w:rsidP="00F11911">
      <w:pPr>
        <w:pStyle w:val="NoSpacing"/>
        <w:rPr>
          <w:b/>
          <w:bCs/>
        </w:rPr>
      </w:pPr>
      <w:proofErr w:type="gramStart"/>
      <w:r w:rsidRPr="00292540">
        <w:rPr>
          <w:b/>
          <w:bCs/>
        </w:rPr>
        <w:t>Competencies</w:t>
      </w:r>
      <w:proofErr w:type="gramEnd"/>
    </w:p>
    <w:p w14:paraId="507A19CE" w14:textId="77777777" w:rsidR="00F11911" w:rsidRPr="00F11911" w:rsidRDefault="00F11911" w:rsidP="00292540">
      <w:pPr>
        <w:pStyle w:val="NoSpacing"/>
        <w:ind w:left="720" w:hanging="720"/>
      </w:pPr>
      <w:r w:rsidRPr="00F11911">
        <w:t>1.10.4.</w:t>
      </w:r>
      <w:r w:rsidRPr="00F11911">
        <w:tab/>
        <w:t>Identify the company policies and procedures for initiating product and service improvements.</w:t>
      </w:r>
    </w:p>
    <w:p w14:paraId="773CE221" w14:textId="77777777" w:rsidR="00F11911" w:rsidRPr="00F11911" w:rsidRDefault="00F11911" w:rsidP="00292540">
      <w:pPr>
        <w:pStyle w:val="NoSpacing"/>
        <w:ind w:left="720" w:hanging="720"/>
      </w:pPr>
      <w:r w:rsidRPr="00F11911">
        <w:t>1.10.5.</w:t>
      </w:r>
      <w:r w:rsidRPr="00F11911">
        <w:tab/>
        <w:t>Monitor customer expectations and determine product/services satisfaction by using measurement tools.</w:t>
      </w:r>
    </w:p>
    <w:p w14:paraId="75BBF436" w14:textId="77777777" w:rsidR="00F11911" w:rsidRPr="00F11911" w:rsidRDefault="00F11911" w:rsidP="00292540">
      <w:pPr>
        <w:pStyle w:val="NoSpacing"/>
        <w:ind w:left="720" w:hanging="720"/>
      </w:pPr>
      <w:r w:rsidRPr="00F11911">
        <w:t>1.10.8.</w:t>
      </w:r>
      <w:r w:rsidRPr="00F11911">
        <w:tab/>
        <w:t>Use promotional techniques to maximize sales revenue (e.g., advertising, sales promotions, publicity, public relations).</w:t>
      </w:r>
    </w:p>
    <w:p w14:paraId="4694AEEF" w14:textId="77777777" w:rsidR="00F11911" w:rsidRPr="00F11911" w:rsidRDefault="00F11911" w:rsidP="00292540">
      <w:pPr>
        <w:pStyle w:val="NoSpacing"/>
        <w:ind w:left="720" w:hanging="720"/>
      </w:pPr>
      <w:r w:rsidRPr="00F11911">
        <w:t>1.10.9.</w:t>
      </w:r>
      <w:r w:rsidRPr="00F11911">
        <w:tab/>
        <w:t>Describe how product mix (e.g., product line, product items) maximize sales revenues, market, share and profit margin.</w:t>
      </w:r>
    </w:p>
    <w:p w14:paraId="5107CF47" w14:textId="76773A41" w:rsidR="00F11911" w:rsidRDefault="00F11911" w:rsidP="00F11911">
      <w:pPr>
        <w:pStyle w:val="NoSpacing"/>
      </w:pPr>
      <w:r w:rsidRPr="00F11911">
        <w:t>1.10.</w:t>
      </w:r>
      <w:proofErr w:type="gramStart"/>
      <w:r w:rsidRPr="00F11911">
        <w:t>10.Demonstrate</w:t>
      </w:r>
      <w:proofErr w:type="gramEnd"/>
      <w:r w:rsidRPr="00F11911">
        <w:t xml:space="preserve"> sales techniques. </w:t>
      </w:r>
    </w:p>
    <w:p w14:paraId="73E09518" w14:textId="77777777" w:rsidR="00292540" w:rsidRDefault="00292540" w:rsidP="00F11911">
      <w:pPr>
        <w:pStyle w:val="NoSpacing"/>
      </w:pPr>
    </w:p>
    <w:p w14:paraId="2F632312" w14:textId="1CF07225" w:rsidR="00292540" w:rsidRPr="002445FF" w:rsidRDefault="00292540" w:rsidP="00292540">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r>
      <w:r>
        <w:rPr>
          <w:rFonts w:cstheme="minorHAnsi"/>
          <w:b/>
          <w:bCs/>
          <w:color w:val="002060"/>
        </w:rPr>
        <w:t>Safety, Tools and Maintenance</w:t>
      </w:r>
    </w:p>
    <w:p w14:paraId="39CEBFE1" w14:textId="43E0E886" w:rsidR="00F11911" w:rsidRDefault="00292540" w:rsidP="00292540">
      <w:pPr>
        <w:pStyle w:val="NoSpacing"/>
        <w:ind w:left="2160"/>
      </w:pPr>
      <w:r w:rsidRPr="002445FF">
        <w:rPr>
          <w:bCs/>
        </w:rPr>
        <w:t>Learners apply principles</w:t>
      </w:r>
      <w:r w:rsidR="00F11911" w:rsidRPr="00F11911">
        <w:t xml:space="preserve"> of safety and use of tools to maintain equipment and the environment to prevent accidents and mitigate hazards.</w:t>
      </w:r>
    </w:p>
    <w:p w14:paraId="49631150" w14:textId="77777777" w:rsidR="00292540" w:rsidRPr="00F11911" w:rsidRDefault="00292540" w:rsidP="00292540">
      <w:pPr>
        <w:pStyle w:val="NoSpacing"/>
        <w:ind w:left="2160"/>
      </w:pPr>
    </w:p>
    <w:p w14:paraId="4BA3F1E1" w14:textId="4C77C697" w:rsidR="00F11911" w:rsidRPr="00292540" w:rsidRDefault="00F11911" w:rsidP="00F11911">
      <w:pPr>
        <w:pStyle w:val="NoSpacing"/>
        <w:rPr>
          <w:b/>
          <w:bCs/>
        </w:rPr>
      </w:pPr>
      <w:r w:rsidRPr="00292540">
        <w:rPr>
          <w:b/>
          <w:bCs/>
        </w:rPr>
        <w:t>Outcome</w:t>
      </w:r>
      <w:r w:rsidR="00292540">
        <w:rPr>
          <w:b/>
          <w:bCs/>
        </w:rPr>
        <w:t>:</w:t>
      </w:r>
      <w:r w:rsidRPr="00292540">
        <w:rPr>
          <w:b/>
          <w:bCs/>
        </w:rPr>
        <w:t xml:space="preserve"> 2.1</w:t>
      </w:r>
      <w:r w:rsidR="00292540">
        <w:rPr>
          <w:b/>
          <w:bCs/>
        </w:rPr>
        <w:t>.</w:t>
      </w:r>
      <w:r w:rsidRPr="00292540">
        <w:rPr>
          <w:b/>
          <w:bCs/>
        </w:rPr>
        <w:tab/>
        <w:t>Facility Safety</w:t>
      </w:r>
    </w:p>
    <w:p w14:paraId="6B832817" w14:textId="77777777" w:rsidR="00F11911" w:rsidRDefault="00F11911" w:rsidP="00F11911">
      <w:pPr>
        <w:pStyle w:val="NoSpacing"/>
      </w:pPr>
      <w:r w:rsidRPr="00F11911">
        <w:tab/>
      </w:r>
      <w:r w:rsidRPr="00F11911">
        <w:tab/>
      </w:r>
      <w:r w:rsidRPr="00F11911">
        <w:tab/>
        <w:t>Handle materials, prevent accidents and mitigate hazards.</w:t>
      </w:r>
    </w:p>
    <w:p w14:paraId="6E78CE26" w14:textId="77777777" w:rsidR="00292540" w:rsidRPr="00F11911" w:rsidRDefault="00292540" w:rsidP="00F11911">
      <w:pPr>
        <w:pStyle w:val="NoSpacing"/>
      </w:pPr>
    </w:p>
    <w:p w14:paraId="21A5F504" w14:textId="77777777" w:rsidR="00F11911" w:rsidRPr="00292540" w:rsidRDefault="00F11911" w:rsidP="00F11911">
      <w:pPr>
        <w:pStyle w:val="NoSpacing"/>
        <w:rPr>
          <w:b/>
          <w:bCs/>
        </w:rPr>
      </w:pPr>
      <w:proofErr w:type="gramStart"/>
      <w:r w:rsidRPr="00292540">
        <w:rPr>
          <w:b/>
          <w:bCs/>
        </w:rPr>
        <w:t>Competencies</w:t>
      </w:r>
      <w:proofErr w:type="gramEnd"/>
      <w:r w:rsidRPr="00292540">
        <w:rPr>
          <w:b/>
          <w:bCs/>
        </w:rPr>
        <w:tab/>
      </w:r>
      <w:r w:rsidRPr="00292540">
        <w:rPr>
          <w:b/>
          <w:bCs/>
        </w:rPr>
        <w:tab/>
      </w:r>
    </w:p>
    <w:p w14:paraId="76B55B43" w14:textId="77777777" w:rsidR="00F11911" w:rsidRPr="00F11911" w:rsidRDefault="00F11911" w:rsidP="00292540">
      <w:pPr>
        <w:pStyle w:val="NoSpacing"/>
        <w:ind w:left="720" w:hanging="720"/>
      </w:pPr>
      <w:r w:rsidRPr="00F11911">
        <w:t>2.1.1.</w:t>
      </w:r>
      <w:r w:rsidRPr="00F11911">
        <w:tab/>
        <w:t>Use Occupational Safety and Health Administration (OSHA)-defined procedures for identifying employer and employee responsibilities, situations that require working in confined spaces and safety labeling.</w:t>
      </w:r>
    </w:p>
    <w:p w14:paraId="267B1E1D" w14:textId="77777777" w:rsidR="00F11911" w:rsidRPr="00F11911" w:rsidRDefault="00F11911" w:rsidP="00F11911">
      <w:pPr>
        <w:pStyle w:val="NoSpacing"/>
      </w:pPr>
      <w:r w:rsidRPr="00F11911">
        <w:t>2.1.2.</w:t>
      </w:r>
      <w:r w:rsidRPr="00F11911">
        <w:tab/>
        <w:t>Identify and communicate hazards associated with slippery surfaces and lighting.</w:t>
      </w:r>
    </w:p>
    <w:p w14:paraId="5C3F1347" w14:textId="77777777" w:rsidR="00F11911" w:rsidRPr="00F11911" w:rsidRDefault="00F11911" w:rsidP="00F11911">
      <w:pPr>
        <w:pStyle w:val="NoSpacing"/>
      </w:pPr>
      <w:r w:rsidRPr="00F11911">
        <w:t>2.1.4.</w:t>
      </w:r>
      <w:r w:rsidRPr="00F11911">
        <w:tab/>
        <w:t>Use American National Standards Institute (ANSI) hand signals and symbols.</w:t>
      </w:r>
    </w:p>
    <w:p w14:paraId="7AD37556" w14:textId="77777777" w:rsidR="00F11911" w:rsidRPr="00F11911" w:rsidRDefault="00F11911" w:rsidP="00F11911">
      <w:pPr>
        <w:pStyle w:val="NoSpacing"/>
      </w:pPr>
      <w:r w:rsidRPr="00F11911">
        <w:t>2.1.6.</w:t>
      </w:r>
      <w:r w:rsidRPr="00F11911">
        <w:tab/>
        <w:t>Identify and eliminate workplace clutter and maintain clearance and boundaries.</w:t>
      </w:r>
    </w:p>
    <w:p w14:paraId="1D496FB0" w14:textId="77777777" w:rsidR="00F11911" w:rsidRPr="00F11911" w:rsidRDefault="00F11911" w:rsidP="00292540">
      <w:pPr>
        <w:pStyle w:val="NoSpacing"/>
        <w:ind w:left="720" w:hanging="720"/>
      </w:pPr>
      <w:r w:rsidRPr="00F11911">
        <w:t>2.1.9.</w:t>
      </w:r>
      <w:r w:rsidRPr="00F11911">
        <w:tab/>
        <w:t xml:space="preserve">Identify </w:t>
      </w:r>
      <w:r w:rsidRPr="00F11911">
        <w:rPr>
          <w:rStyle w:val="normaltextrun"/>
          <w:rFonts w:cs="Arial"/>
          <w:color w:val="000000"/>
          <w:shd w:val="clear" w:color="auto" w:fill="FFFFFF"/>
        </w:rPr>
        <w:t xml:space="preserve">locations and describe use </w:t>
      </w:r>
      <w:r w:rsidRPr="00F11911">
        <w:t>of emergency flush showers, eyewash fountains, Safety Data Sheets (SDSs), fire alarms and exits.</w:t>
      </w:r>
    </w:p>
    <w:p w14:paraId="254E67C4" w14:textId="77777777" w:rsidR="00F11911" w:rsidRPr="00F11911" w:rsidRDefault="00F11911" w:rsidP="00F11911">
      <w:pPr>
        <w:pStyle w:val="NoSpacing"/>
      </w:pPr>
      <w:r w:rsidRPr="00F11911">
        <w:lastRenderedPageBreak/>
        <w:t>2.2.11.</w:t>
      </w:r>
      <w:r w:rsidRPr="00F11911">
        <w:tab/>
        <w:t>Select and operate fire extinguishers based on the class of fire.</w:t>
      </w:r>
    </w:p>
    <w:p w14:paraId="4BEF7FDA" w14:textId="77777777" w:rsidR="00F11911" w:rsidRDefault="00F11911" w:rsidP="00F11911">
      <w:pPr>
        <w:pStyle w:val="NoSpacing"/>
      </w:pPr>
      <w:r w:rsidRPr="00F11911">
        <w:t>2.2.12.</w:t>
      </w:r>
      <w:r w:rsidRPr="00F11911">
        <w:tab/>
        <w:t>Conduct safety inspection of a workplace.</w:t>
      </w:r>
    </w:p>
    <w:p w14:paraId="55A0ECFE" w14:textId="77777777" w:rsidR="00292540" w:rsidRPr="00F11911" w:rsidRDefault="00292540" w:rsidP="00F11911">
      <w:pPr>
        <w:pStyle w:val="NoSpacing"/>
      </w:pPr>
    </w:p>
    <w:p w14:paraId="3E08AA22" w14:textId="34A077DF" w:rsidR="00F11911" w:rsidRPr="00292540" w:rsidRDefault="00F11911" w:rsidP="00F11911">
      <w:pPr>
        <w:pStyle w:val="NoSpacing"/>
        <w:rPr>
          <w:b/>
          <w:bCs/>
        </w:rPr>
      </w:pPr>
      <w:r w:rsidRPr="00292540">
        <w:rPr>
          <w:b/>
          <w:bCs/>
        </w:rPr>
        <w:t>Outcome</w:t>
      </w:r>
      <w:r w:rsidR="00292540">
        <w:rPr>
          <w:b/>
          <w:bCs/>
        </w:rPr>
        <w:t>:</w:t>
      </w:r>
      <w:r w:rsidRPr="00292540">
        <w:rPr>
          <w:b/>
          <w:bCs/>
        </w:rPr>
        <w:t xml:space="preserve"> 2.2</w:t>
      </w:r>
      <w:r w:rsidR="00292540">
        <w:rPr>
          <w:b/>
          <w:bCs/>
        </w:rPr>
        <w:t>.</w:t>
      </w:r>
      <w:r w:rsidRPr="00292540">
        <w:rPr>
          <w:b/>
          <w:bCs/>
        </w:rPr>
        <w:tab/>
        <w:t>Personal Safety</w:t>
      </w:r>
    </w:p>
    <w:p w14:paraId="6D73AF51" w14:textId="77777777" w:rsidR="00F11911" w:rsidRDefault="00F11911" w:rsidP="00F11911">
      <w:pPr>
        <w:pStyle w:val="NoSpacing"/>
      </w:pPr>
      <w:r w:rsidRPr="00F11911">
        <w:tab/>
      </w:r>
      <w:r w:rsidRPr="00F11911">
        <w:tab/>
      </w:r>
      <w:r w:rsidRPr="00F11911">
        <w:tab/>
        <w:t>Practice personal safety.</w:t>
      </w:r>
    </w:p>
    <w:p w14:paraId="69715C72" w14:textId="77777777" w:rsidR="00400461" w:rsidRPr="00F11911" w:rsidRDefault="00400461" w:rsidP="00F11911">
      <w:pPr>
        <w:pStyle w:val="NoSpacing"/>
      </w:pPr>
    </w:p>
    <w:p w14:paraId="0A19B5E2" w14:textId="77777777" w:rsidR="00F11911" w:rsidRPr="00400461" w:rsidRDefault="00F11911" w:rsidP="00F11911">
      <w:pPr>
        <w:pStyle w:val="NoSpacing"/>
        <w:rPr>
          <w:b/>
          <w:bCs/>
        </w:rPr>
      </w:pPr>
      <w:proofErr w:type="gramStart"/>
      <w:r w:rsidRPr="00400461">
        <w:rPr>
          <w:b/>
          <w:bCs/>
        </w:rPr>
        <w:t>Competencies</w:t>
      </w:r>
      <w:proofErr w:type="gramEnd"/>
      <w:r w:rsidRPr="00400461">
        <w:rPr>
          <w:b/>
          <w:bCs/>
        </w:rPr>
        <w:tab/>
      </w:r>
      <w:r w:rsidRPr="00400461">
        <w:rPr>
          <w:b/>
          <w:bCs/>
        </w:rPr>
        <w:tab/>
      </w:r>
    </w:p>
    <w:p w14:paraId="17635188" w14:textId="77777777" w:rsidR="00F11911" w:rsidRPr="00F11911" w:rsidRDefault="00F11911" w:rsidP="00F11911">
      <w:pPr>
        <w:pStyle w:val="NoSpacing"/>
        <w:rPr>
          <w:rFonts w:eastAsia="Times New Roman"/>
          <w:color w:val="000000"/>
        </w:rPr>
      </w:pPr>
      <w:r w:rsidRPr="00F11911">
        <w:t>2.2.1.</w:t>
      </w:r>
      <w:r w:rsidRPr="00F11911">
        <w:tab/>
        <w:t>I</w:t>
      </w:r>
      <w:r w:rsidRPr="00F11911">
        <w:rPr>
          <w:rFonts w:eastAsia="Times New Roman"/>
          <w:color w:val="000000"/>
        </w:rPr>
        <w:t>nterpret personal safety rights according to the employee Right-to-Know plan.</w:t>
      </w:r>
    </w:p>
    <w:p w14:paraId="583B8B3F" w14:textId="77777777" w:rsidR="00F11911" w:rsidRDefault="00F11911" w:rsidP="00400461">
      <w:pPr>
        <w:pStyle w:val="NoSpacing"/>
        <w:ind w:left="720" w:hanging="720"/>
        <w:rPr>
          <w:rFonts w:eastAsia="Times New Roman"/>
          <w:color w:val="000000"/>
        </w:rPr>
      </w:pPr>
      <w:r w:rsidRPr="00F11911">
        <w:rPr>
          <w:rFonts w:eastAsia="Times New Roman"/>
          <w:color w:val="000000"/>
        </w:rPr>
        <w:t>2.2.2.</w:t>
      </w:r>
      <w:r w:rsidRPr="00F11911">
        <w:rPr>
          <w:rFonts w:eastAsia="Times New Roman"/>
          <w:color w:val="000000"/>
        </w:rPr>
        <w:tab/>
        <w:t>Describe the risk factors associated with working under the influence of drugs, alcohol and stimulants and how it increases the risk of accident, lowers productivity, raises insurance costs and reduces profits.</w:t>
      </w:r>
    </w:p>
    <w:p w14:paraId="098DCE0D" w14:textId="77777777" w:rsidR="00400461" w:rsidRDefault="00400461" w:rsidP="00400461">
      <w:pPr>
        <w:pStyle w:val="NoSpacing"/>
        <w:ind w:left="720" w:hanging="720"/>
        <w:rPr>
          <w:rFonts w:eastAsia="Times New Roman"/>
          <w:color w:val="000000"/>
        </w:rPr>
      </w:pPr>
    </w:p>
    <w:p w14:paraId="7D83C265" w14:textId="26EC407D" w:rsidR="00400461" w:rsidRPr="002445FF" w:rsidRDefault="00400461" w:rsidP="00400461">
      <w:pPr>
        <w:pStyle w:val="NoSpacing"/>
        <w:rPr>
          <w:rFonts w:cstheme="minorHAnsi"/>
          <w:b/>
          <w:bCs/>
          <w:color w:val="002060"/>
        </w:rPr>
      </w:pPr>
      <w:r w:rsidRPr="002445FF">
        <w:rPr>
          <w:rFonts w:cstheme="minorHAnsi"/>
          <w:b/>
          <w:bCs/>
          <w:color w:val="002060"/>
        </w:rPr>
        <w:t>Strand</w:t>
      </w:r>
      <w:r>
        <w:rPr>
          <w:rFonts w:cstheme="minorHAnsi"/>
          <w:b/>
          <w:bCs/>
          <w:color w:val="002060"/>
        </w:rPr>
        <w:t xml:space="preserve"> 7</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Aviation and Aeronautics</w:t>
      </w:r>
    </w:p>
    <w:p w14:paraId="357115A7" w14:textId="10096B8A" w:rsidR="00F11911" w:rsidRPr="00E13518" w:rsidRDefault="00F11911" w:rsidP="00E13518">
      <w:pPr>
        <w:pStyle w:val="NoSpacing"/>
        <w:ind w:left="720" w:hanging="720"/>
        <w:rPr>
          <w:rFonts w:eastAsia="Times New Roman"/>
          <w:color w:val="000000"/>
        </w:rPr>
      </w:pPr>
    </w:p>
    <w:p w14:paraId="4E587E82" w14:textId="6F0B22A8" w:rsidR="00F11911" w:rsidRPr="0049214B" w:rsidRDefault="00F11911" w:rsidP="00F11911">
      <w:pPr>
        <w:pStyle w:val="NoSpacing"/>
        <w:rPr>
          <w:b/>
          <w:bCs/>
        </w:rPr>
      </w:pPr>
      <w:r w:rsidRPr="0049214B">
        <w:rPr>
          <w:b/>
          <w:bCs/>
        </w:rPr>
        <w:t>Outcome</w:t>
      </w:r>
      <w:r w:rsidR="0049214B">
        <w:rPr>
          <w:b/>
          <w:bCs/>
        </w:rPr>
        <w:t>:</w:t>
      </w:r>
      <w:r w:rsidRPr="0049214B">
        <w:rPr>
          <w:b/>
          <w:bCs/>
        </w:rPr>
        <w:t xml:space="preserve"> 7.1</w:t>
      </w:r>
      <w:r w:rsidR="0049214B">
        <w:rPr>
          <w:b/>
          <w:bCs/>
        </w:rPr>
        <w:t>.</w:t>
      </w:r>
      <w:r w:rsidRPr="0049214B">
        <w:rPr>
          <w:b/>
          <w:bCs/>
        </w:rPr>
        <w:tab/>
        <w:t>Aviation</w:t>
      </w:r>
    </w:p>
    <w:p w14:paraId="33FA2F13" w14:textId="77777777" w:rsidR="00F11911" w:rsidRDefault="00F11911" w:rsidP="00F11911">
      <w:pPr>
        <w:pStyle w:val="NoSpacing"/>
      </w:pPr>
      <w:r w:rsidRPr="00F11911">
        <w:tab/>
      </w:r>
      <w:r w:rsidRPr="00F11911">
        <w:tab/>
      </w:r>
      <w:r w:rsidRPr="00F11911">
        <w:tab/>
        <w:t>Describe the airspace system and aviation industry.</w:t>
      </w:r>
    </w:p>
    <w:p w14:paraId="68827A3A" w14:textId="77777777" w:rsidR="0049214B" w:rsidRPr="00F11911" w:rsidRDefault="0049214B" w:rsidP="00F11911">
      <w:pPr>
        <w:pStyle w:val="NoSpacing"/>
      </w:pPr>
    </w:p>
    <w:p w14:paraId="1FECAA52" w14:textId="77777777" w:rsidR="00F11911" w:rsidRPr="0049214B" w:rsidRDefault="00F11911" w:rsidP="00F11911">
      <w:pPr>
        <w:pStyle w:val="NoSpacing"/>
        <w:rPr>
          <w:b/>
          <w:bCs/>
        </w:rPr>
      </w:pPr>
      <w:proofErr w:type="gramStart"/>
      <w:r w:rsidRPr="0049214B">
        <w:rPr>
          <w:b/>
          <w:bCs/>
        </w:rPr>
        <w:t>Competencies</w:t>
      </w:r>
      <w:proofErr w:type="gramEnd"/>
      <w:r w:rsidRPr="0049214B">
        <w:rPr>
          <w:b/>
          <w:bCs/>
        </w:rPr>
        <w:tab/>
      </w:r>
      <w:r w:rsidRPr="0049214B">
        <w:rPr>
          <w:b/>
          <w:bCs/>
        </w:rPr>
        <w:tab/>
      </w:r>
    </w:p>
    <w:p w14:paraId="554ECB07" w14:textId="77777777" w:rsidR="00F11911" w:rsidRPr="00F11911" w:rsidRDefault="00F11911" w:rsidP="00F11911">
      <w:pPr>
        <w:pStyle w:val="NoSpacing"/>
      </w:pPr>
      <w:r w:rsidRPr="00F11911">
        <w:t>7.1.5.</w:t>
      </w:r>
      <w:r w:rsidRPr="00F11911">
        <w:tab/>
        <w:t>Describe the role and function of the Federal Aviation Administration (FAA).</w:t>
      </w:r>
    </w:p>
    <w:p w14:paraId="4ACFB112" w14:textId="77777777" w:rsidR="00F11911" w:rsidRDefault="00F11911" w:rsidP="00F11911">
      <w:pPr>
        <w:pStyle w:val="NoSpacing"/>
      </w:pPr>
      <w:r w:rsidRPr="00F11911">
        <w:t>7.1.9.</w:t>
      </w:r>
      <w:r w:rsidRPr="00F11911">
        <w:tab/>
        <w:t>Describe classes of airspace and associated requirements and limitations.</w:t>
      </w:r>
    </w:p>
    <w:p w14:paraId="12ED842A" w14:textId="77777777" w:rsidR="0049214B" w:rsidRPr="00F11911" w:rsidRDefault="0049214B" w:rsidP="00F11911">
      <w:pPr>
        <w:pStyle w:val="NoSpacing"/>
      </w:pPr>
    </w:p>
    <w:p w14:paraId="1CC8DE1A" w14:textId="77E18EE0" w:rsidR="00F11911" w:rsidRPr="0049214B" w:rsidRDefault="00F11911" w:rsidP="00F11911">
      <w:pPr>
        <w:pStyle w:val="NoSpacing"/>
        <w:rPr>
          <w:b/>
          <w:bCs/>
        </w:rPr>
      </w:pPr>
      <w:r w:rsidRPr="0049214B">
        <w:rPr>
          <w:b/>
          <w:bCs/>
        </w:rPr>
        <w:t>Outcome</w:t>
      </w:r>
      <w:r w:rsidR="0049214B">
        <w:rPr>
          <w:b/>
          <w:bCs/>
        </w:rPr>
        <w:t>:</w:t>
      </w:r>
      <w:r w:rsidRPr="0049214B">
        <w:rPr>
          <w:b/>
          <w:bCs/>
        </w:rPr>
        <w:t xml:space="preserve"> 7.4</w:t>
      </w:r>
      <w:r w:rsidRPr="0049214B">
        <w:rPr>
          <w:b/>
          <w:bCs/>
        </w:rPr>
        <w:tab/>
      </w:r>
      <w:r w:rsidR="0049214B">
        <w:rPr>
          <w:b/>
          <w:bCs/>
        </w:rPr>
        <w:t>.</w:t>
      </w:r>
      <w:r w:rsidRPr="0049214B">
        <w:rPr>
          <w:b/>
          <w:bCs/>
        </w:rPr>
        <w:tab/>
        <w:t>Aerodynamics</w:t>
      </w:r>
    </w:p>
    <w:p w14:paraId="60FD47C3" w14:textId="77777777" w:rsidR="00F11911" w:rsidRDefault="00F11911" w:rsidP="00F11911">
      <w:pPr>
        <w:pStyle w:val="NoSpacing"/>
      </w:pPr>
      <w:r w:rsidRPr="00F11911">
        <w:tab/>
      </w:r>
      <w:r w:rsidRPr="00F11911">
        <w:tab/>
      </w:r>
      <w:r w:rsidRPr="00F11911">
        <w:tab/>
        <w:t>Describe and define aerodynamics based on scientific concepts.</w:t>
      </w:r>
    </w:p>
    <w:p w14:paraId="7D5CA0AE" w14:textId="77777777" w:rsidR="0049214B" w:rsidRPr="00F11911" w:rsidRDefault="0049214B" w:rsidP="00F11911">
      <w:pPr>
        <w:pStyle w:val="NoSpacing"/>
      </w:pPr>
    </w:p>
    <w:p w14:paraId="6FB6E625" w14:textId="77777777" w:rsidR="00F11911" w:rsidRPr="0049214B" w:rsidRDefault="00F11911" w:rsidP="00F11911">
      <w:pPr>
        <w:pStyle w:val="NoSpacing"/>
        <w:rPr>
          <w:b/>
          <w:bCs/>
        </w:rPr>
      </w:pPr>
      <w:proofErr w:type="gramStart"/>
      <w:r w:rsidRPr="0049214B">
        <w:rPr>
          <w:b/>
          <w:bCs/>
        </w:rPr>
        <w:t>Competencies</w:t>
      </w:r>
      <w:proofErr w:type="gramEnd"/>
      <w:r w:rsidRPr="0049214B">
        <w:rPr>
          <w:b/>
          <w:bCs/>
        </w:rPr>
        <w:tab/>
      </w:r>
      <w:r w:rsidRPr="0049214B">
        <w:rPr>
          <w:b/>
          <w:bCs/>
        </w:rPr>
        <w:tab/>
      </w:r>
    </w:p>
    <w:p w14:paraId="56A7FF45" w14:textId="77777777" w:rsidR="00F11911" w:rsidRPr="00F11911" w:rsidRDefault="00F11911" w:rsidP="00F11911">
      <w:pPr>
        <w:pStyle w:val="NoSpacing"/>
      </w:pPr>
      <w:r w:rsidRPr="00F11911">
        <w:t>7.4.2.</w:t>
      </w:r>
      <w:r w:rsidRPr="00F11911">
        <w:tab/>
        <w:t>Describe the forces of flight and the three axes of motion.</w:t>
      </w:r>
    </w:p>
    <w:p w14:paraId="05F8CE37" w14:textId="77777777" w:rsidR="00F11911" w:rsidRPr="00F11911" w:rsidRDefault="00F11911" w:rsidP="00F11911">
      <w:pPr>
        <w:pStyle w:val="NoSpacing"/>
      </w:pPr>
      <w:r w:rsidRPr="00F11911">
        <w:t>7.4.3.</w:t>
      </w:r>
      <w:r w:rsidRPr="00F11911">
        <w:tab/>
        <w:t>Define Newton’s Laws of Motion and Bernoulli’s Principle.</w:t>
      </w:r>
    </w:p>
    <w:p w14:paraId="350BC6C8" w14:textId="77777777" w:rsidR="00F11911" w:rsidRPr="00F11911" w:rsidRDefault="00F11911" w:rsidP="00F11911">
      <w:pPr>
        <w:pStyle w:val="NoSpacing"/>
      </w:pPr>
      <w:r w:rsidRPr="00F11911">
        <w:t>7.4.4.</w:t>
      </w:r>
      <w:r w:rsidRPr="00F11911">
        <w:tab/>
        <w:t>Identify the parts of an airfoil and describe how an airfoil works.</w:t>
      </w:r>
    </w:p>
    <w:p w14:paraId="1FD5C658" w14:textId="77777777" w:rsidR="00F11911" w:rsidRPr="00F11911" w:rsidRDefault="00F11911" w:rsidP="00F11911">
      <w:pPr>
        <w:pStyle w:val="NoSpacing"/>
      </w:pPr>
      <w:r w:rsidRPr="00F11911">
        <w:t>7.4.5.</w:t>
      </w:r>
      <w:r w:rsidRPr="00F11911">
        <w:tab/>
        <w:t>Describe how aircraft configuration affects performance.</w:t>
      </w:r>
    </w:p>
    <w:p w14:paraId="6726CFB8" w14:textId="77777777" w:rsidR="00F11911" w:rsidRPr="00F11911" w:rsidRDefault="00F11911" w:rsidP="00F11911">
      <w:pPr>
        <w:pStyle w:val="NoSpacing"/>
      </w:pPr>
      <w:r w:rsidRPr="00F11911">
        <w:t xml:space="preserve">7.4.6. </w:t>
      </w:r>
      <w:r w:rsidRPr="00F11911">
        <w:tab/>
        <w:t>Discuss the role of thrust and the relationship between lift and drag.</w:t>
      </w:r>
    </w:p>
    <w:p w14:paraId="56FBB70F" w14:textId="77777777" w:rsidR="00F11911" w:rsidRPr="00F11911" w:rsidRDefault="00F11911" w:rsidP="0049214B">
      <w:pPr>
        <w:pStyle w:val="NoSpacing"/>
        <w:ind w:left="720" w:hanging="720"/>
      </w:pPr>
      <w:r w:rsidRPr="00F11911">
        <w:t>7.4.9.</w:t>
      </w:r>
      <w:r w:rsidRPr="00F11911">
        <w:tab/>
        <w:t>Describe the effects of loading, weight and balance on center of gravity and aircraft performance.</w:t>
      </w:r>
    </w:p>
    <w:p w14:paraId="11AAA5E6" w14:textId="77777777" w:rsidR="00F11911" w:rsidRPr="00F11911" w:rsidRDefault="00F11911" w:rsidP="0049214B">
      <w:pPr>
        <w:pStyle w:val="NoSpacing"/>
        <w:ind w:left="720" w:hanging="720"/>
      </w:pPr>
      <w:r w:rsidRPr="00F11911">
        <w:t>7.4.10.</w:t>
      </w:r>
      <w:r w:rsidRPr="00F11911">
        <w:tab/>
        <w:t>Describe the design and power features that affect aircraft stability, performance and limitations.</w:t>
      </w:r>
    </w:p>
    <w:p w14:paraId="2A6790B2" w14:textId="050BD47F" w:rsidR="00F11911" w:rsidRPr="00F11911" w:rsidRDefault="00F11911" w:rsidP="00F11911">
      <w:pPr>
        <w:pStyle w:val="NoSpacing"/>
      </w:pPr>
      <w:r w:rsidRPr="00F11911">
        <w:t>7.4.16.</w:t>
      </w:r>
      <w:r w:rsidRPr="00F11911">
        <w:tab/>
        <w:t>Define load factor and G</w:t>
      </w:r>
      <w:r w:rsidRPr="00F11911">
        <w:rPr>
          <w:rFonts w:ascii="Cambria Math" w:hAnsi="Cambria Math" w:cs="Cambria Math"/>
        </w:rPr>
        <w:t>‐</w:t>
      </w:r>
      <w:r w:rsidRPr="00F11911">
        <w:t>forces.</w:t>
      </w:r>
    </w:p>
    <w:p w14:paraId="6226D8E6" w14:textId="77777777" w:rsidR="00F11911" w:rsidRPr="00F11911" w:rsidRDefault="00F11911" w:rsidP="00F11911">
      <w:pPr>
        <w:pStyle w:val="NoSpacing"/>
      </w:pPr>
    </w:p>
    <w:p w14:paraId="075BE067" w14:textId="54FD50EB" w:rsidR="00F11911" w:rsidRPr="0049214B" w:rsidRDefault="00F11911" w:rsidP="00F11911">
      <w:pPr>
        <w:pStyle w:val="NoSpacing"/>
        <w:rPr>
          <w:b/>
          <w:bCs/>
        </w:rPr>
      </w:pPr>
      <w:r w:rsidRPr="0049214B">
        <w:rPr>
          <w:b/>
          <w:bCs/>
        </w:rPr>
        <w:t>Outcome</w:t>
      </w:r>
      <w:r w:rsidR="0049214B">
        <w:rPr>
          <w:b/>
          <w:bCs/>
        </w:rPr>
        <w:t>:</w:t>
      </w:r>
      <w:r w:rsidRPr="0049214B">
        <w:rPr>
          <w:b/>
          <w:bCs/>
        </w:rPr>
        <w:t xml:space="preserve"> 7.5</w:t>
      </w:r>
      <w:r w:rsidRPr="0049214B">
        <w:rPr>
          <w:b/>
          <w:bCs/>
        </w:rPr>
        <w:tab/>
      </w:r>
      <w:r w:rsidRPr="0049214B">
        <w:rPr>
          <w:b/>
          <w:bCs/>
        </w:rPr>
        <w:tab/>
        <w:t>Airport Environments</w:t>
      </w:r>
    </w:p>
    <w:p w14:paraId="6ABC71A8" w14:textId="77777777" w:rsidR="00F11911" w:rsidRDefault="00F11911" w:rsidP="00F11911">
      <w:pPr>
        <w:pStyle w:val="NoSpacing"/>
      </w:pPr>
      <w:r w:rsidRPr="00F11911">
        <w:tab/>
      </w:r>
      <w:r w:rsidRPr="00F11911">
        <w:tab/>
      </w:r>
      <w:r w:rsidRPr="00F11911">
        <w:tab/>
        <w:t>Identify airport environments.</w:t>
      </w:r>
    </w:p>
    <w:p w14:paraId="0C1C10C5" w14:textId="77777777" w:rsidR="0049214B" w:rsidRPr="00F11911" w:rsidRDefault="0049214B" w:rsidP="00F11911">
      <w:pPr>
        <w:pStyle w:val="NoSpacing"/>
      </w:pPr>
    </w:p>
    <w:p w14:paraId="5A613A9B" w14:textId="77777777" w:rsidR="00F11911" w:rsidRPr="0049214B" w:rsidRDefault="00F11911" w:rsidP="00F11911">
      <w:pPr>
        <w:pStyle w:val="NoSpacing"/>
        <w:rPr>
          <w:b/>
          <w:bCs/>
        </w:rPr>
      </w:pPr>
      <w:proofErr w:type="gramStart"/>
      <w:r w:rsidRPr="0049214B">
        <w:rPr>
          <w:b/>
          <w:bCs/>
        </w:rPr>
        <w:t>Competencies</w:t>
      </w:r>
      <w:proofErr w:type="gramEnd"/>
      <w:r w:rsidRPr="0049214B">
        <w:rPr>
          <w:b/>
          <w:bCs/>
        </w:rPr>
        <w:tab/>
      </w:r>
      <w:r w:rsidRPr="0049214B">
        <w:rPr>
          <w:b/>
          <w:bCs/>
        </w:rPr>
        <w:tab/>
      </w:r>
    </w:p>
    <w:p w14:paraId="5F1240D2" w14:textId="77777777" w:rsidR="00F11911" w:rsidRPr="00F11911" w:rsidRDefault="00F11911" w:rsidP="0049214B">
      <w:pPr>
        <w:pStyle w:val="NoSpacing"/>
        <w:ind w:left="720" w:hanging="720"/>
      </w:pPr>
      <w:r w:rsidRPr="00F11911">
        <w:t>7.5.1.</w:t>
      </w:r>
      <w:r w:rsidRPr="00F11911">
        <w:tab/>
        <w:t>Describe the different types of controlled and uncontrolled airports within the United States.</w:t>
      </w:r>
    </w:p>
    <w:p w14:paraId="5A4DA36F" w14:textId="77777777" w:rsidR="00F11911" w:rsidRPr="00F11911" w:rsidRDefault="00F11911" w:rsidP="00F11911">
      <w:pPr>
        <w:pStyle w:val="NoSpacing"/>
      </w:pPr>
      <w:r w:rsidRPr="00F11911">
        <w:t>7.5.2.</w:t>
      </w:r>
      <w:r w:rsidRPr="00F11911">
        <w:tab/>
        <w:t>Differentiate between towered and non-towered airports.</w:t>
      </w:r>
    </w:p>
    <w:p w14:paraId="6F83CFC9" w14:textId="77777777" w:rsidR="00F11911" w:rsidRPr="00F11911" w:rsidRDefault="00F11911" w:rsidP="0049214B">
      <w:pPr>
        <w:pStyle w:val="NoSpacing"/>
        <w:ind w:left="720" w:hanging="720"/>
      </w:pPr>
      <w:r w:rsidRPr="00F11911">
        <w:lastRenderedPageBreak/>
        <w:t>7.5.3.</w:t>
      </w:r>
      <w:r w:rsidRPr="00F11911">
        <w:tab/>
        <w:t>Identify features of airports and directional traffic patterns and interpret runway markings.</w:t>
      </w:r>
    </w:p>
    <w:p w14:paraId="2EC73287" w14:textId="77777777" w:rsidR="00F11911" w:rsidRPr="00F11911" w:rsidRDefault="00F11911" w:rsidP="00F11911">
      <w:pPr>
        <w:pStyle w:val="NoSpacing"/>
      </w:pPr>
      <w:r w:rsidRPr="00F11911">
        <w:t>7.5.4.</w:t>
      </w:r>
      <w:r w:rsidRPr="00F11911">
        <w:tab/>
        <w:t>Identify lighting systems and explain their function.</w:t>
      </w:r>
    </w:p>
    <w:p w14:paraId="2AEA3D16" w14:textId="77777777" w:rsidR="00F11911" w:rsidRDefault="00F11911" w:rsidP="00F11911">
      <w:pPr>
        <w:pStyle w:val="NoSpacing"/>
      </w:pPr>
      <w:r w:rsidRPr="00F11911">
        <w:t>7.5.5.</w:t>
      </w:r>
      <w:r w:rsidRPr="00F11911">
        <w:tab/>
        <w:t>Describe weather patterns and their impact on airport operations.</w:t>
      </w:r>
    </w:p>
    <w:p w14:paraId="03953094" w14:textId="77777777" w:rsidR="0049214B" w:rsidRPr="00F11911" w:rsidRDefault="0049214B" w:rsidP="00F11911">
      <w:pPr>
        <w:pStyle w:val="NoSpacing"/>
      </w:pPr>
    </w:p>
    <w:p w14:paraId="773638E0" w14:textId="307DC24B" w:rsidR="00F11911" w:rsidRPr="0049214B" w:rsidRDefault="00F11911" w:rsidP="00F11911">
      <w:pPr>
        <w:pStyle w:val="NoSpacing"/>
        <w:rPr>
          <w:b/>
          <w:bCs/>
        </w:rPr>
      </w:pPr>
      <w:r w:rsidRPr="0049214B">
        <w:rPr>
          <w:b/>
          <w:bCs/>
        </w:rPr>
        <w:t>Outcome</w:t>
      </w:r>
      <w:r w:rsidR="000264CF">
        <w:rPr>
          <w:b/>
          <w:bCs/>
        </w:rPr>
        <w:t>:</w:t>
      </w:r>
      <w:r w:rsidRPr="0049214B">
        <w:rPr>
          <w:b/>
          <w:bCs/>
        </w:rPr>
        <w:t xml:space="preserve"> 7.6</w:t>
      </w:r>
      <w:r w:rsidRPr="0049214B">
        <w:rPr>
          <w:b/>
          <w:bCs/>
        </w:rPr>
        <w:tab/>
      </w:r>
      <w:r w:rsidR="000264CF">
        <w:rPr>
          <w:b/>
          <w:bCs/>
        </w:rPr>
        <w:t>.</w:t>
      </w:r>
      <w:r w:rsidRPr="0049214B">
        <w:rPr>
          <w:b/>
          <w:bCs/>
        </w:rPr>
        <w:tab/>
        <w:t>Meteorology</w:t>
      </w:r>
    </w:p>
    <w:p w14:paraId="7630D8F1" w14:textId="77777777" w:rsidR="00F11911" w:rsidRDefault="00F11911" w:rsidP="000264CF">
      <w:pPr>
        <w:pStyle w:val="NoSpacing"/>
        <w:ind w:left="1440" w:firstLine="720"/>
      </w:pPr>
      <w:r w:rsidRPr="00F11911">
        <w:t>Identify and describe concepts of meteorology.</w:t>
      </w:r>
    </w:p>
    <w:p w14:paraId="2D54A022" w14:textId="77777777" w:rsidR="000264CF" w:rsidRPr="00F11911" w:rsidRDefault="000264CF" w:rsidP="000264CF">
      <w:pPr>
        <w:pStyle w:val="NoSpacing"/>
        <w:ind w:left="1440" w:firstLine="720"/>
      </w:pPr>
    </w:p>
    <w:p w14:paraId="4AFF8139" w14:textId="77777777" w:rsidR="00F11911" w:rsidRPr="000264CF" w:rsidRDefault="00F11911" w:rsidP="00F11911">
      <w:pPr>
        <w:pStyle w:val="NoSpacing"/>
        <w:rPr>
          <w:b/>
          <w:bCs/>
        </w:rPr>
      </w:pPr>
      <w:proofErr w:type="gramStart"/>
      <w:r w:rsidRPr="000264CF">
        <w:rPr>
          <w:b/>
          <w:bCs/>
        </w:rPr>
        <w:t>Competencies</w:t>
      </w:r>
      <w:proofErr w:type="gramEnd"/>
    </w:p>
    <w:p w14:paraId="470D424C" w14:textId="77777777" w:rsidR="00F11911" w:rsidRPr="00F11911" w:rsidRDefault="00F11911" w:rsidP="00F11911">
      <w:pPr>
        <w:pStyle w:val="NoSpacing"/>
      </w:pPr>
      <w:r w:rsidRPr="00F11911">
        <w:t>7.6.3.</w:t>
      </w:r>
      <w:r w:rsidRPr="00F11911">
        <w:tab/>
        <w:t>Explain the effects of temperature on weather.</w:t>
      </w:r>
    </w:p>
    <w:p w14:paraId="62B5283C" w14:textId="77777777" w:rsidR="00F11911" w:rsidRPr="00F11911" w:rsidRDefault="00F11911" w:rsidP="00F11911">
      <w:pPr>
        <w:pStyle w:val="NoSpacing"/>
      </w:pPr>
      <w:r w:rsidRPr="00F11911">
        <w:t>7.6.6.</w:t>
      </w:r>
      <w:r w:rsidRPr="00F11911">
        <w:tab/>
        <w:t>Identify wind patterns based on weather systems.</w:t>
      </w:r>
    </w:p>
    <w:p w14:paraId="5AD582B3" w14:textId="77777777" w:rsidR="00F11911" w:rsidRPr="00F11911" w:rsidRDefault="00F11911" w:rsidP="00F11911">
      <w:pPr>
        <w:pStyle w:val="NoSpacing"/>
      </w:pPr>
      <w:r w:rsidRPr="00F11911">
        <w:t>7.6.9.</w:t>
      </w:r>
      <w:r w:rsidRPr="00F11911">
        <w:tab/>
        <w:t>Describe weather system formation, including air masses and fronts.</w:t>
      </w:r>
    </w:p>
    <w:p w14:paraId="4C04055D" w14:textId="77777777" w:rsidR="00F11911" w:rsidRPr="00F11911" w:rsidRDefault="00F11911" w:rsidP="00F11911">
      <w:pPr>
        <w:pStyle w:val="NoSpacing"/>
      </w:pPr>
      <w:r w:rsidRPr="00F11911">
        <w:t>7.6.11.</w:t>
      </w:r>
      <w:r w:rsidRPr="00F11911">
        <w:tab/>
        <w:t>Describe the types, conditions and factors of turbulence.</w:t>
      </w:r>
    </w:p>
    <w:p w14:paraId="514E8FAF" w14:textId="77777777" w:rsidR="00F11911" w:rsidRPr="00F11911" w:rsidRDefault="00F11911" w:rsidP="000264CF">
      <w:pPr>
        <w:pStyle w:val="NoSpacing"/>
        <w:ind w:left="720" w:hanging="720"/>
      </w:pPr>
      <w:r w:rsidRPr="00F11911">
        <w:t>7.6.12.</w:t>
      </w:r>
      <w:r w:rsidRPr="00F11911">
        <w:tab/>
        <w:t>Describe the types and impact of thunderstorms, tornados, microbursts and hurricanes.</w:t>
      </w:r>
    </w:p>
    <w:p w14:paraId="4DEB10AE" w14:textId="77777777" w:rsidR="00F11911" w:rsidRDefault="00F11911" w:rsidP="00F11911">
      <w:pPr>
        <w:pStyle w:val="NoSpacing"/>
      </w:pPr>
      <w:r w:rsidRPr="00F11911">
        <w:t>7.6.13.</w:t>
      </w:r>
      <w:r w:rsidRPr="00F11911">
        <w:tab/>
        <w:t>Describe wind and wind effects (i.e., crosswind, tailwind, windshear, mountain wave).</w:t>
      </w:r>
    </w:p>
    <w:p w14:paraId="0B0E3F60" w14:textId="77777777" w:rsidR="000264CF" w:rsidRPr="00F11911" w:rsidRDefault="000264CF" w:rsidP="00F11911">
      <w:pPr>
        <w:pStyle w:val="NoSpacing"/>
      </w:pPr>
    </w:p>
    <w:p w14:paraId="4DEBB076" w14:textId="2C2A0BE7" w:rsidR="00F11911" w:rsidRPr="000264CF" w:rsidRDefault="00F11911" w:rsidP="00F11911">
      <w:pPr>
        <w:pStyle w:val="NoSpacing"/>
        <w:rPr>
          <w:b/>
          <w:bCs/>
        </w:rPr>
      </w:pPr>
      <w:r w:rsidRPr="000264CF">
        <w:rPr>
          <w:b/>
          <w:bCs/>
        </w:rPr>
        <w:t>Outcome</w:t>
      </w:r>
      <w:r w:rsidR="000264CF">
        <w:rPr>
          <w:b/>
          <w:bCs/>
        </w:rPr>
        <w:t>:</w:t>
      </w:r>
      <w:r w:rsidRPr="000264CF">
        <w:rPr>
          <w:b/>
          <w:bCs/>
        </w:rPr>
        <w:t xml:space="preserve"> 7.7</w:t>
      </w:r>
      <w:r w:rsidR="000264CF">
        <w:rPr>
          <w:b/>
          <w:bCs/>
        </w:rPr>
        <w:t>.</w:t>
      </w:r>
      <w:r w:rsidRPr="000264CF">
        <w:rPr>
          <w:b/>
          <w:bCs/>
        </w:rPr>
        <w:tab/>
        <w:t>Air Traffic Control and Communication</w:t>
      </w:r>
    </w:p>
    <w:p w14:paraId="65DD831F" w14:textId="73A6BCF9" w:rsidR="00F11911" w:rsidRDefault="00F11911" w:rsidP="000264CF">
      <w:pPr>
        <w:pStyle w:val="NoSpacing"/>
        <w:ind w:left="2160"/>
      </w:pPr>
      <w:r w:rsidRPr="00F11911">
        <w:t>Identify, describe and apply concepts of air traffic control and communication.</w:t>
      </w:r>
      <w:r w:rsidRPr="00F11911">
        <w:tab/>
      </w:r>
    </w:p>
    <w:p w14:paraId="1D3CA594" w14:textId="77777777" w:rsidR="000264CF" w:rsidRPr="00F11911" w:rsidRDefault="000264CF" w:rsidP="000264CF">
      <w:pPr>
        <w:pStyle w:val="NoSpacing"/>
        <w:ind w:left="2160"/>
      </w:pPr>
    </w:p>
    <w:p w14:paraId="7DFC1772" w14:textId="77777777" w:rsidR="00F11911" w:rsidRPr="000264CF" w:rsidRDefault="00F11911" w:rsidP="00F11911">
      <w:pPr>
        <w:pStyle w:val="NoSpacing"/>
        <w:rPr>
          <w:b/>
          <w:bCs/>
        </w:rPr>
      </w:pPr>
      <w:proofErr w:type="gramStart"/>
      <w:r w:rsidRPr="000264CF">
        <w:rPr>
          <w:b/>
          <w:bCs/>
        </w:rPr>
        <w:t>Competencies</w:t>
      </w:r>
      <w:proofErr w:type="gramEnd"/>
    </w:p>
    <w:p w14:paraId="4B1C72CA" w14:textId="77777777" w:rsidR="00F11911" w:rsidRPr="00F11911" w:rsidRDefault="00F11911" w:rsidP="000264CF">
      <w:pPr>
        <w:pStyle w:val="NoSpacing"/>
        <w:ind w:left="720" w:hanging="720"/>
      </w:pPr>
      <w:r w:rsidRPr="00F11911">
        <w:t>7.7.6.</w:t>
      </w:r>
      <w:r w:rsidRPr="00F11911">
        <w:tab/>
        <w:t>Define the very high frequency (VHF) and ultra-high frequency (UHF) radio bands and how to access.</w:t>
      </w:r>
    </w:p>
    <w:p w14:paraId="1D6C8B52" w14:textId="77777777" w:rsidR="00F11911" w:rsidRDefault="00F11911" w:rsidP="00F11911">
      <w:pPr>
        <w:pStyle w:val="NoSpacing"/>
      </w:pPr>
      <w:r w:rsidRPr="00F11911">
        <w:t>7.7.7.</w:t>
      </w:r>
      <w:r w:rsidRPr="00F11911">
        <w:tab/>
        <w:t>Describe radio communication, phraseology and light signals.</w:t>
      </w:r>
    </w:p>
    <w:p w14:paraId="7A683CC0" w14:textId="77777777" w:rsidR="000264CF" w:rsidRPr="00F11911" w:rsidRDefault="000264CF" w:rsidP="00F11911">
      <w:pPr>
        <w:pStyle w:val="NoSpacing"/>
      </w:pPr>
    </w:p>
    <w:p w14:paraId="68299DC1" w14:textId="7FAA68C0" w:rsidR="00F11911" w:rsidRPr="000264CF" w:rsidRDefault="00F11911" w:rsidP="00F11911">
      <w:pPr>
        <w:pStyle w:val="NoSpacing"/>
        <w:rPr>
          <w:b/>
          <w:bCs/>
        </w:rPr>
      </w:pPr>
      <w:r w:rsidRPr="000264CF">
        <w:rPr>
          <w:b/>
          <w:bCs/>
        </w:rPr>
        <w:t>Outcome</w:t>
      </w:r>
      <w:r w:rsidR="000264CF">
        <w:rPr>
          <w:b/>
          <w:bCs/>
        </w:rPr>
        <w:t>:</w:t>
      </w:r>
      <w:r w:rsidRPr="000264CF">
        <w:rPr>
          <w:b/>
          <w:bCs/>
        </w:rPr>
        <w:t xml:space="preserve"> 7.8</w:t>
      </w:r>
      <w:r w:rsidR="000264CF">
        <w:rPr>
          <w:b/>
          <w:bCs/>
        </w:rPr>
        <w:t>.</w:t>
      </w:r>
      <w:r w:rsidRPr="000264CF">
        <w:rPr>
          <w:b/>
          <w:bCs/>
        </w:rPr>
        <w:tab/>
        <w:t>Human Factors</w:t>
      </w:r>
    </w:p>
    <w:p w14:paraId="1F95F492" w14:textId="77777777" w:rsidR="00F11911" w:rsidRDefault="00F11911" w:rsidP="000264CF">
      <w:pPr>
        <w:pStyle w:val="NoSpacing"/>
        <w:ind w:left="1440" w:firstLine="720"/>
      </w:pPr>
      <w:r w:rsidRPr="00F11911">
        <w:t>Describe the impact of aviation and flight environment.</w:t>
      </w:r>
    </w:p>
    <w:p w14:paraId="4DD1169A" w14:textId="77777777" w:rsidR="000264CF" w:rsidRPr="00F11911" w:rsidRDefault="000264CF" w:rsidP="000264CF">
      <w:pPr>
        <w:pStyle w:val="NoSpacing"/>
        <w:ind w:left="1440" w:firstLine="720"/>
      </w:pPr>
    </w:p>
    <w:p w14:paraId="56D43764" w14:textId="77777777" w:rsidR="00F11911" w:rsidRPr="000264CF" w:rsidRDefault="00F11911" w:rsidP="00F11911">
      <w:pPr>
        <w:pStyle w:val="NoSpacing"/>
        <w:rPr>
          <w:b/>
          <w:bCs/>
        </w:rPr>
      </w:pPr>
      <w:proofErr w:type="gramStart"/>
      <w:r w:rsidRPr="000264CF">
        <w:rPr>
          <w:b/>
          <w:bCs/>
        </w:rPr>
        <w:t>Competencies</w:t>
      </w:r>
      <w:proofErr w:type="gramEnd"/>
    </w:p>
    <w:p w14:paraId="265DD391" w14:textId="77777777" w:rsidR="00F11911" w:rsidRPr="00F11911" w:rsidRDefault="00F11911" w:rsidP="00F11911">
      <w:pPr>
        <w:pStyle w:val="NoSpacing"/>
      </w:pPr>
      <w:r w:rsidRPr="00F11911">
        <w:t>7.8.1.</w:t>
      </w:r>
      <w:r w:rsidRPr="00F11911">
        <w:tab/>
        <w:t>Describe the extent of human factors in aircraft accidents.</w:t>
      </w:r>
    </w:p>
    <w:p w14:paraId="788A2C27" w14:textId="77777777" w:rsidR="00F11911" w:rsidRPr="00F11911" w:rsidRDefault="00F11911" w:rsidP="00F11911">
      <w:pPr>
        <w:pStyle w:val="NoSpacing"/>
      </w:pPr>
      <w:r w:rsidRPr="00F11911">
        <w:t>7.8.2.</w:t>
      </w:r>
      <w:r w:rsidRPr="00F11911">
        <w:tab/>
        <w:t>Identify hazardous attitudes of flight.</w:t>
      </w:r>
    </w:p>
    <w:p w14:paraId="67CCC322" w14:textId="77777777" w:rsidR="00F11911" w:rsidRPr="00F11911" w:rsidRDefault="00F11911" w:rsidP="00F11911">
      <w:pPr>
        <w:pStyle w:val="NoSpacing"/>
      </w:pPr>
      <w:r w:rsidRPr="00F11911">
        <w:t>7.8.3.</w:t>
      </w:r>
      <w:r w:rsidRPr="00F11911">
        <w:tab/>
        <w:t>Identify flight problems associated with aviation physiology.</w:t>
      </w:r>
    </w:p>
    <w:p w14:paraId="3566F001" w14:textId="77777777" w:rsidR="00F11911" w:rsidRPr="00F11911" w:rsidRDefault="00F11911" w:rsidP="000264CF">
      <w:pPr>
        <w:pStyle w:val="NoSpacing"/>
        <w:ind w:left="720" w:hanging="720"/>
      </w:pPr>
      <w:r w:rsidRPr="00F11911">
        <w:t>7.8.6.</w:t>
      </w:r>
      <w:r w:rsidRPr="00F11911">
        <w:tab/>
        <w:t xml:space="preserve">Describe the decision-making process in flight and steps to break the chain of poor judgement. </w:t>
      </w:r>
    </w:p>
    <w:p w14:paraId="49122B7B" w14:textId="77777777" w:rsidR="00F11911" w:rsidRDefault="00F11911" w:rsidP="000264CF">
      <w:pPr>
        <w:pStyle w:val="NoSpacing"/>
        <w:ind w:left="720" w:hanging="720"/>
      </w:pPr>
      <w:r w:rsidRPr="00F11911">
        <w:t>7.8.9.</w:t>
      </w:r>
      <w:r w:rsidRPr="00F11911">
        <w:tab/>
        <w:t>Describe the role of the National Transportation Safety Board (NTSB) in accident investigations.</w:t>
      </w:r>
    </w:p>
    <w:p w14:paraId="2AD18695" w14:textId="77777777" w:rsidR="000264CF" w:rsidRPr="00F11911" w:rsidRDefault="000264CF" w:rsidP="000264CF">
      <w:pPr>
        <w:pStyle w:val="NoSpacing"/>
        <w:ind w:left="720" w:hanging="720"/>
      </w:pPr>
    </w:p>
    <w:p w14:paraId="591AF4B5" w14:textId="781A6AA2" w:rsidR="00F11911" w:rsidRDefault="00F11911" w:rsidP="00F11911">
      <w:pPr>
        <w:pStyle w:val="NoSpacing"/>
        <w:rPr>
          <w:b/>
          <w:bCs/>
        </w:rPr>
      </w:pPr>
      <w:r w:rsidRPr="000264CF">
        <w:rPr>
          <w:b/>
          <w:bCs/>
        </w:rPr>
        <w:t>Outcome</w:t>
      </w:r>
      <w:r w:rsidR="000264CF">
        <w:rPr>
          <w:b/>
          <w:bCs/>
        </w:rPr>
        <w:t>:</w:t>
      </w:r>
      <w:r w:rsidRPr="000264CF">
        <w:rPr>
          <w:b/>
          <w:bCs/>
        </w:rPr>
        <w:t xml:space="preserve"> 7.9</w:t>
      </w:r>
      <w:r w:rsidRPr="000264CF">
        <w:rPr>
          <w:b/>
          <w:bCs/>
        </w:rPr>
        <w:tab/>
      </w:r>
      <w:r w:rsidR="000264CF">
        <w:rPr>
          <w:b/>
          <w:bCs/>
        </w:rPr>
        <w:t>.</w:t>
      </w:r>
      <w:r w:rsidRPr="000264CF">
        <w:rPr>
          <w:b/>
          <w:bCs/>
        </w:rPr>
        <w:tab/>
        <w:t>Small Unmanned Aircraft Systems</w:t>
      </w:r>
    </w:p>
    <w:p w14:paraId="4E6B671B" w14:textId="77777777" w:rsidR="002E0D07" w:rsidRPr="000264CF" w:rsidRDefault="002E0D07" w:rsidP="00F11911">
      <w:pPr>
        <w:pStyle w:val="NoSpacing"/>
        <w:rPr>
          <w:b/>
          <w:bCs/>
        </w:rPr>
      </w:pPr>
    </w:p>
    <w:p w14:paraId="7A2ABA96" w14:textId="77777777" w:rsidR="00F11911" w:rsidRPr="002E0D07" w:rsidRDefault="00F11911" w:rsidP="00F11911">
      <w:pPr>
        <w:pStyle w:val="NoSpacing"/>
        <w:rPr>
          <w:b/>
          <w:bCs/>
        </w:rPr>
      </w:pPr>
      <w:proofErr w:type="gramStart"/>
      <w:r w:rsidRPr="002E0D07">
        <w:rPr>
          <w:b/>
          <w:bCs/>
        </w:rPr>
        <w:t>Competencies</w:t>
      </w:r>
      <w:proofErr w:type="gramEnd"/>
    </w:p>
    <w:p w14:paraId="54450FD7" w14:textId="77777777" w:rsidR="00F11911" w:rsidRPr="00F11911" w:rsidRDefault="00F11911" w:rsidP="002E0D07">
      <w:pPr>
        <w:pStyle w:val="NoSpacing"/>
        <w:ind w:left="720" w:hanging="720"/>
      </w:pPr>
      <w:r w:rsidRPr="00F11911">
        <w:t>7.9.1.</w:t>
      </w:r>
      <w:r w:rsidRPr="00F11911">
        <w:tab/>
        <w:t xml:space="preserve">Describe regulatory requirements for certification, rating, inspection, reporting and compliance for </w:t>
      </w:r>
      <w:proofErr w:type="gramStart"/>
      <w:r w:rsidRPr="00F11911">
        <w:t>small unmanned</w:t>
      </w:r>
      <w:proofErr w:type="gramEnd"/>
      <w:r w:rsidRPr="00F11911">
        <w:t xml:space="preserve"> aircraft systems.</w:t>
      </w:r>
    </w:p>
    <w:p w14:paraId="787D94FA" w14:textId="77777777" w:rsidR="00F11911" w:rsidRPr="00F11911" w:rsidRDefault="00F11911" w:rsidP="00F11911">
      <w:pPr>
        <w:pStyle w:val="NoSpacing"/>
      </w:pPr>
      <w:r w:rsidRPr="00F11911">
        <w:t>7.9.2.</w:t>
      </w:r>
      <w:r w:rsidRPr="00F11911">
        <w:tab/>
        <w:t xml:space="preserve">Describe registration requirements for </w:t>
      </w:r>
      <w:proofErr w:type="gramStart"/>
      <w:r w:rsidRPr="00F11911">
        <w:t>small unmanned</w:t>
      </w:r>
      <w:proofErr w:type="gramEnd"/>
      <w:r w:rsidRPr="00F11911">
        <w:t xml:space="preserve"> aircraft systems.</w:t>
      </w:r>
    </w:p>
    <w:p w14:paraId="04C92DEA" w14:textId="77777777" w:rsidR="00F11911" w:rsidRPr="00F11911" w:rsidRDefault="00F11911" w:rsidP="00F11911">
      <w:pPr>
        <w:pStyle w:val="NoSpacing"/>
      </w:pPr>
      <w:r w:rsidRPr="00F11911">
        <w:lastRenderedPageBreak/>
        <w:t>7.9.3.</w:t>
      </w:r>
      <w:r w:rsidRPr="00F11911">
        <w:tab/>
        <w:t xml:space="preserve">Describe operating rules for </w:t>
      </w:r>
      <w:proofErr w:type="gramStart"/>
      <w:r w:rsidRPr="00F11911">
        <w:t>small unmanned</w:t>
      </w:r>
      <w:proofErr w:type="gramEnd"/>
      <w:r w:rsidRPr="00F11911">
        <w:t xml:space="preserve"> aircraft systems.</w:t>
      </w:r>
    </w:p>
    <w:p w14:paraId="34F31D7C" w14:textId="77777777" w:rsidR="00F11911" w:rsidRPr="00F11911" w:rsidRDefault="00F11911" w:rsidP="00F11911">
      <w:pPr>
        <w:pStyle w:val="NoSpacing"/>
      </w:pPr>
      <w:r w:rsidRPr="00F11911">
        <w:t>7.9.4.</w:t>
      </w:r>
      <w:r w:rsidRPr="00F11911">
        <w:tab/>
        <w:t xml:space="preserve">Describe operating limitations for </w:t>
      </w:r>
      <w:proofErr w:type="gramStart"/>
      <w:r w:rsidRPr="00F11911">
        <w:t>small unmanned</w:t>
      </w:r>
      <w:proofErr w:type="gramEnd"/>
      <w:r w:rsidRPr="00F11911">
        <w:t xml:space="preserve"> aircraft systems.</w:t>
      </w:r>
    </w:p>
    <w:p w14:paraId="6DBEEFB7" w14:textId="77777777" w:rsidR="00F11911" w:rsidRPr="00F11911" w:rsidRDefault="00F11911" w:rsidP="00F11911">
      <w:pPr>
        <w:pStyle w:val="NoSpacing"/>
      </w:pPr>
      <w:r w:rsidRPr="00F11911">
        <w:t>7.9.5.</w:t>
      </w:r>
      <w:r w:rsidRPr="00F11911">
        <w:tab/>
        <w:t xml:space="preserve">Describe </w:t>
      </w:r>
      <w:proofErr w:type="gramStart"/>
      <w:r w:rsidRPr="00F11911">
        <w:t>small unmanned</w:t>
      </w:r>
      <w:proofErr w:type="gramEnd"/>
      <w:r w:rsidRPr="00F11911">
        <w:t xml:space="preserve"> aircraft waiver policy and requirements.</w:t>
      </w:r>
    </w:p>
    <w:p w14:paraId="50FF3F3C" w14:textId="77777777" w:rsidR="00F11911" w:rsidRPr="00F11911" w:rsidRDefault="00F11911" w:rsidP="00F11911">
      <w:pPr>
        <w:pStyle w:val="NoSpacing"/>
      </w:pPr>
      <w:r w:rsidRPr="00F11911">
        <w:t>7.9.6.</w:t>
      </w:r>
      <w:r w:rsidRPr="00F11911">
        <w:tab/>
        <w:t>Determine required crew roles (CRM, SRM).</w:t>
      </w:r>
    </w:p>
    <w:p w14:paraId="6B29AF18" w14:textId="77777777" w:rsidR="00F11911" w:rsidRPr="00F11911" w:rsidRDefault="00F11911" w:rsidP="002E0D07">
      <w:pPr>
        <w:pStyle w:val="NoSpacing"/>
        <w:ind w:left="720" w:hanging="720"/>
      </w:pPr>
      <w:r w:rsidRPr="00F11911">
        <w:t>7.9.7.</w:t>
      </w:r>
      <w:r w:rsidRPr="00F11911">
        <w:tab/>
        <w:t>Describe the purpose of visual observers, control stations and autonomous operations.</w:t>
      </w:r>
    </w:p>
    <w:p w14:paraId="392F24CE" w14:textId="77777777" w:rsidR="00F11911" w:rsidRDefault="00F11911" w:rsidP="00F11911">
      <w:pPr>
        <w:pStyle w:val="NoSpacing"/>
      </w:pPr>
      <w:r w:rsidRPr="00F11911">
        <w:t>7.9.8.</w:t>
      </w:r>
      <w:r w:rsidRPr="00F11911">
        <w:tab/>
        <w:t>Describe pre-flight, in-flight and post-flight communications procedures.</w:t>
      </w:r>
    </w:p>
    <w:p w14:paraId="29609992" w14:textId="77777777" w:rsidR="002E0D07" w:rsidRPr="00F11911" w:rsidRDefault="002E0D07" w:rsidP="00F11911">
      <w:pPr>
        <w:pStyle w:val="NoSpacing"/>
      </w:pPr>
    </w:p>
    <w:p w14:paraId="60A3BAB1" w14:textId="3BC44ED1" w:rsidR="00F11911" w:rsidRPr="002E0D07" w:rsidRDefault="00F11911" w:rsidP="00F11911">
      <w:pPr>
        <w:pStyle w:val="NoSpacing"/>
        <w:rPr>
          <w:b/>
          <w:bCs/>
        </w:rPr>
      </w:pPr>
      <w:r w:rsidRPr="002E0D07">
        <w:rPr>
          <w:b/>
          <w:bCs/>
        </w:rPr>
        <w:t>Outcome</w:t>
      </w:r>
      <w:r w:rsidR="002E0D07">
        <w:rPr>
          <w:b/>
          <w:bCs/>
        </w:rPr>
        <w:t>:</w:t>
      </w:r>
      <w:r w:rsidRPr="002E0D07">
        <w:rPr>
          <w:b/>
          <w:bCs/>
        </w:rPr>
        <w:t xml:space="preserve"> 7.10</w:t>
      </w:r>
      <w:r w:rsidR="00FA65F5">
        <w:rPr>
          <w:b/>
          <w:bCs/>
        </w:rPr>
        <w:t>.</w:t>
      </w:r>
      <w:r w:rsidRPr="002E0D07">
        <w:rPr>
          <w:b/>
          <w:bCs/>
        </w:rPr>
        <w:tab/>
        <w:t>Geographic Information Systems (GIS)</w:t>
      </w:r>
    </w:p>
    <w:p w14:paraId="043DF990" w14:textId="77777777" w:rsidR="00F11911" w:rsidRDefault="00F11911" w:rsidP="00F11911">
      <w:pPr>
        <w:pStyle w:val="NoSpacing"/>
      </w:pPr>
      <w:r w:rsidRPr="00F11911">
        <w:tab/>
      </w:r>
      <w:r w:rsidRPr="00F11911">
        <w:tab/>
      </w:r>
      <w:r w:rsidRPr="00F11911">
        <w:tab/>
        <w:t>Employ GIS computer applications to interpret data, maps and land use.</w:t>
      </w:r>
    </w:p>
    <w:p w14:paraId="1360A41F" w14:textId="77777777" w:rsidR="00FA65F5" w:rsidRPr="00F11911" w:rsidRDefault="00FA65F5" w:rsidP="00F11911">
      <w:pPr>
        <w:pStyle w:val="NoSpacing"/>
      </w:pPr>
    </w:p>
    <w:p w14:paraId="589BB3F2" w14:textId="77777777" w:rsidR="00F11911" w:rsidRPr="00FA65F5" w:rsidRDefault="00F11911" w:rsidP="00F11911">
      <w:pPr>
        <w:pStyle w:val="NoSpacing"/>
        <w:rPr>
          <w:b/>
          <w:bCs/>
        </w:rPr>
      </w:pPr>
      <w:proofErr w:type="gramStart"/>
      <w:r w:rsidRPr="00FA65F5">
        <w:rPr>
          <w:b/>
          <w:bCs/>
        </w:rPr>
        <w:t>Competencies</w:t>
      </w:r>
      <w:proofErr w:type="gramEnd"/>
    </w:p>
    <w:p w14:paraId="68533250" w14:textId="77777777" w:rsidR="00F11911" w:rsidRPr="00F11911" w:rsidRDefault="00F11911" w:rsidP="00F11911">
      <w:pPr>
        <w:pStyle w:val="NoSpacing"/>
      </w:pPr>
      <w:r w:rsidRPr="00F11911">
        <w:t>7.10.1.</w:t>
      </w:r>
      <w:r w:rsidRPr="00F11911">
        <w:tab/>
        <w:t>Interpret and evaluate the accuracy of digital imagery and aerial photography.</w:t>
      </w:r>
    </w:p>
    <w:p w14:paraId="5ABE1A60" w14:textId="77777777" w:rsidR="00F11911" w:rsidRPr="00F11911" w:rsidRDefault="00F11911" w:rsidP="00F11911">
      <w:pPr>
        <w:pStyle w:val="NoSpacing"/>
      </w:pPr>
      <w:r w:rsidRPr="00F11911">
        <w:t>7.10.2.</w:t>
      </w:r>
      <w:r w:rsidRPr="00F11911">
        <w:tab/>
        <w:t>Define remote sensing.</w:t>
      </w:r>
    </w:p>
    <w:p w14:paraId="4A06C39E" w14:textId="77777777" w:rsidR="00F11911" w:rsidRPr="00F11911" w:rsidRDefault="00F11911" w:rsidP="00F11911">
      <w:pPr>
        <w:pStyle w:val="NoSpacing"/>
      </w:pPr>
      <w:r w:rsidRPr="00F11911">
        <w:t>7.10.3.</w:t>
      </w:r>
      <w:r w:rsidRPr="00F11911">
        <w:tab/>
        <w:t>Describe GIS applications for remote sensing.</w:t>
      </w:r>
    </w:p>
    <w:p w14:paraId="008B7013" w14:textId="77777777" w:rsidR="00F11911" w:rsidRPr="00F11911" w:rsidRDefault="00F11911" w:rsidP="00F11911">
      <w:pPr>
        <w:pStyle w:val="NoSpacing"/>
      </w:pPr>
      <w:r w:rsidRPr="00F11911">
        <w:t>7.10.4.</w:t>
      </w:r>
      <w:r w:rsidRPr="00F11911">
        <w:tab/>
        <w:t>Explain map projections and the use of scales.</w:t>
      </w:r>
    </w:p>
    <w:p w14:paraId="00573D0F" w14:textId="77777777" w:rsidR="00F11911" w:rsidRPr="00F11911" w:rsidRDefault="00F11911" w:rsidP="00F11911">
      <w:pPr>
        <w:pStyle w:val="NoSpacing"/>
      </w:pPr>
      <w:r w:rsidRPr="00F11911">
        <w:t>7.10.5.</w:t>
      </w:r>
      <w:r w:rsidRPr="00F11911">
        <w:tab/>
        <w:t>Describe GIS data structures (e.g., vector, grid, triangulated irregular network [TIN]).</w:t>
      </w:r>
    </w:p>
    <w:p w14:paraId="2DCE05C0" w14:textId="77777777" w:rsidR="00F11911" w:rsidRPr="00F11911" w:rsidRDefault="00F11911" w:rsidP="00FA65F5">
      <w:pPr>
        <w:pStyle w:val="NoSpacing"/>
        <w:ind w:left="720" w:hanging="720"/>
      </w:pPr>
      <w:r w:rsidRPr="00F11911">
        <w:t>7.10.6.</w:t>
      </w:r>
      <w:r w:rsidRPr="00F11911">
        <w:tab/>
        <w:t>Explain digital elevation methods (e.g., digital elevation model [DEM], global positioning system [GPS]).</w:t>
      </w:r>
    </w:p>
    <w:p w14:paraId="53BF568C" w14:textId="77777777" w:rsidR="00F11911" w:rsidRPr="00F11911" w:rsidRDefault="00F11911" w:rsidP="00FA65F5">
      <w:pPr>
        <w:pStyle w:val="NoSpacing"/>
        <w:ind w:left="720" w:hanging="720"/>
      </w:pPr>
      <w:r w:rsidRPr="00F11911">
        <w:t>7.10.7.</w:t>
      </w:r>
      <w:r w:rsidRPr="00F11911">
        <w:tab/>
        <w:t xml:space="preserve">Interpret spatial interpolation and two- and three-dimensional functional spatial analyses. </w:t>
      </w:r>
    </w:p>
    <w:p w14:paraId="6E682B59" w14:textId="77777777" w:rsidR="00F11911" w:rsidRPr="00F11911" w:rsidRDefault="00F11911" w:rsidP="00F11911">
      <w:pPr>
        <w:pStyle w:val="NoSpacing"/>
      </w:pPr>
      <w:r w:rsidRPr="00F11911">
        <w:t>7.10.8.</w:t>
      </w:r>
      <w:r w:rsidRPr="00F11911">
        <w:tab/>
        <w:t>Demonstrate ranging methods.</w:t>
      </w:r>
    </w:p>
    <w:p w14:paraId="2D53E427" w14:textId="77777777" w:rsidR="00F11911" w:rsidRPr="00F11911" w:rsidRDefault="00F11911" w:rsidP="00F11911">
      <w:pPr>
        <w:pStyle w:val="NoSpacing"/>
      </w:pPr>
      <w:r w:rsidRPr="00F11911">
        <w:t>7.10.9.</w:t>
      </w:r>
      <w:r w:rsidRPr="00F11911">
        <w:tab/>
        <w:t>Identify sources of errors in GIS and formulate corrections and solutions.</w:t>
      </w:r>
    </w:p>
    <w:p w14:paraId="06647886" w14:textId="7D84FEB8" w:rsidR="00F11911" w:rsidRPr="00F11911" w:rsidRDefault="00F11911" w:rsidP="00F11911">
      <w:pPr>
        <w:pStyle w:val="NoSpacing"/>
      </w:pPr>
      <w:r w:rsidRPr="00F11911">
        <w:t>7.10.</w:t>
      </w:r>
      <w:proofErr w:type="gramStart"/>
      <w:r w:rsidRPr="00F11911">
        <w:t>10.Determine</w:t>
      </w:r>
      <w:proofErr w:type="gramEnd"/>
      <w:r w:rsidRPr="00F11911">
        <w:t xml:space="preserve"> one’s position on the earth using GPS.</w:t>
      </w:r>
    </w:p>
    <w:p w14:paraId="577063AD" w14:textId="722CC14B" w:rsidR="00F11911" w:rsidRDefault="00F11911" w:rsidP="00F11911">
      <w:pPr>
        <w:pStyle w:val="NoSpacing"/>
      </w:pPr>
      <w:r w:rsidRPr="00F11911">
        <w:t>7.10.</w:t>
      </w:r>
      <w:proofErr w:type="gramStart"/>
      <w:r w:rsidRPr="00F11911">
        <w:t>11.Integrate</w:t>
      </w:r>
      <w:proofErr w:type="gramEnd"/>
      <w:r w:rsidRPr="00F11911">
        <w:t xml:space="preserve"> GPS data into GIS applications.</w:t>
      </w:r>
    </w:p>
    <w:p w14:paraId="361173C6" w14:textId="77777777" w:rsidR="00FA65F5" w:rsidRPr="00F11911" w:rsidRDefault="00FA65F5" w:rsidP="00F11911">
      <w:pPr>
        <w:pStyle w:val="NoSpacing"/>
      </w:pPr>
    </w:p>
    <w:p w14:paraId="0DACCA21" w14:textId="14DDDD26" w:rsidR="00F11911" w:rsidRPr="00704166" w:rsidRDefault="00F11911" w:rsidP="00F11911">
      <w:pPr>
        <w:pStyle w:val="NoSpacing"/>
        <w:rPr>
          <w:b/>
          <w:bCs/>
        </w:rPr>
      </w:pPr>
      <w:r w:rsidRPr="00704166">
        <w:rPr>
          <w:b/>
          <w:bCs/>
        </w:rPr>
        <w:t>Outcome</w:t>
      </w:r>
      <w:r w:rsidR="00704166">
        <w:rPr>
          <w:b/>
          <w:bCs/>
        </w:rPr>
        <w:t>:</w:t>
      </w:r>
      <w:r w:rsidRPr="00704166">
        <w:rPr>
          <w:b/>
          <w:bCs/>
        </w:rPr>
        <w:t xml:space="preserve"> 7.11</w:t>
      </w:r>
      <w:r w:rsidR="00704166">
        <w:rPr>
          <w:b/>
          <w:bCs/>
        </w:rPr>
        <w:t>.</w:t>
      </w:r>
      <w:r w:rsidRPr="00704166">
        <w:rPr>
          <w:b/>
          <w:bCs/>
        </w:rPr>
        <w:tab/>
        <w:t>Preflight Preparation</w:t>
      </w:r>
    </w:p>
    <w:p w14:paraId="38D30524" w14:textId="77777777" w:rsidR="00F11911" w:rsidRDefault="00F11911" w:rsidP="00704166">
      <w:pPr>
        <w:pStyle w:val="NoSpacing"/>
        <w:ind w:left="1440" w:firstLine="720"/>
      </w:pPr>
      <w:r w:rsidRPr="00F11911">
        <w:t>Describe the necessary actions prior to engaging in flight.</w:t>
      </w:r>
    </w:p>
    <w:p w14:paraId="40A38959" w14:textId="77777777" w:rsidR="00704166" w:rsidRPr="00F11911" w:rsidRDefault="00704166" w:rsidP="00704166">
      <w:pPr>
        <w:pStyle w:val="NoSpacing"/>
        <w:ind w:left="1440" w:firstLine="720"/>
      </w:pPr>
    </w:p>
    <w:p w14:paraId="127915EA" w14:textId="77777777" w:rsidR="00F11911" w:rsidRPr="00704166" w:rsidRDefault="00F11911" w:rsidP="00F11911">
      <w:pPr>
        <w:pStyle w:val="NoSpacing"/>
        <w:rPr>
          <w:b/>
          <w:bCs/>
        </w:rPr>
      </w:pPr>
      <w:proofErr w:type="gramStart"/>
      <w:r w:rsidRPr="00704166">
        <w:rPr>
          <w:b/>
          <w:bCs/>
        </w:rPr>
        <w:t>Competencies</w:t>
      </w:r>
      <w:proofErr w:type="gramEnd"/>
    </w:p>
    <w:p w14:paraId="4A4A71B2" w14:textId="77777777" w:rsidR="00F11911" w:rsidRPr="00F11911" w:rsidRDefault="00F11911" w:rsidP="00F11911">
      <w:pPr>
        <w:pStyle w:val="NoSpacing"/>
      </w:pPr>
      <w:r w:rsidRPr="00F11911">
        <w:t>7.11.1.</w:t>
      </w:r>
      <w:r w:rsidRPr="00F11911">
        <w:tab/>
        <w:t xml:space="preserve">Describe pilot qualifications. </w:t>
      </w:r>
    </w:p>
    <w:p w14:paraId="24F8A2A4" w14:textId="77777777" w:rsidR="00F11911" w:rsidRPr="00F11911" w:rsidRDefault="00F11911" w:rsidP="00F11911">
      <w:pPr>
        <w:pStyle w:val="NoSpacing"/>
      </w:pPr>
      <w:r w:rsidRPr="00F11911">
        <w:t>7.11.2.</w:t>
      </w:r>
      <w:r w:rsidRPr="00F11911">
        <w:tab/>
        <w:t xml:space="preserve">Describe airworthiness requirements. </w:t>
      </w:r>
    </w:p>
    <w:p w14:paraId="71843369" w14:textId="77777777" w:rsidR="00F11911" w:rsidRPr="00F11911" w:rsidRDefault="00F11911" w:rsidP="00704166">
      <w:pPr>
        <w:pStyle w:val="NoSpacing"/>
        <w:ind w:left="720" w:hanging="720"/>
      </w:pPr>
      <w:r w:rsidRPr="00F11911">
        <w:t>7.11.3.</w:t>
      </w:r>
      <w:r w:rsidRPr="00F11911">
        <w:tab/>
        <w:t>Describe weather and environmental obstructions to visibility (e.g., smoke, haze, volcanic ash).</w:t>
      </w:r>
    </w:p>
    <w:p w14:paraId="77B52812" w14:textId="77777777" w:rsidR="00F11911" w:rsidRPr="00F11911" w:rsidRDefault="00F11911" w:rsidP="00704166">
      <w:pPr>
        <w:pStyle w:val="NoSpacing"/>
        <w:ind w:left="720" w:hanging="720"/>
      </w:pPr>
      <w:r w:rsidRPr="00F11911">
        <w:t>7.11.4.</w:t>
      </w:r>
      <w:r w:rsidRPr="00F11911">
        <w:tab/>
        <w:t>Describe weather products and resources required for preflight planning, current and forecast weather for departure, enroute, and arrival phases of flight.</w:t>
      </w:r>
    </w:p>
    <w:p w14:paraId="7BCF2E26" w14:textId="77777777" w:rsidR="00F11911" w:rsidRPr="00F11911" w:rsidRDefault="00F11911" w:rsidP="00F11911">
      <w:pPr>
        <w:pStyle w:val="NoSpacing"/>
      </w:pPr>
      <w:r w:rsidRPr="00F11911">
        <w:t>7.11.5.</w:t>
      </w:r>
      <w:r w:rsidRPr="00F11911">
        <w:tab/>
        <w:t>Describe potential flight hazards.</w:t>
      </w:r>
    </w:p>
    <w:p w14:paraId="562A727F" w14:textId="77777777" w:rsidR="00F11911" w:rsidRPr="00F11911" w:rsidRDefault="00F11911" w:rsidP="00F11911">
      <w:pPr>
        <w:pStyle w:val="NoSpacing"/>
      </w:pPr>
      <w:r w:rsidRPr="00F11911">
        <w:t>7.11.6.</w:t>
      </w:r>
      <w:r w:rsidRPr="00F11911">
        <w:tab/>
        <w:t>Describe the Notice to Air Missions (NOTAM) system and its use.</w:t>
      </w:r>
    </w:p>
    <w:p w14:paraId="3577545E" w14:textId="77777777" w:rsidR="00F11911" w:rsidRPr="00F11911" w:rsidRDefault="00F11911" w:rsidP="00F11911">
      <w:pPr>
        <w:pStyle w:val="NoSpacing"/>
      </w:pPr>
      <w:r w:rsidRPr="00F11911">
        <w:t>7.11.7.</w:t>
      </w:r>
      <w:r w:rsidRPr="00F11911">
        <w:tab/>
        <w:t>Create cross-country flight plans.</w:t>
      </w:r>
    </w:p>
    <w:p w14:paraId="3DEC7902" w14:textId="77777777" w:rsidR="00F11911" w:rsidRPr="00F11911" w:rsidRDefault="00F11911" w:rsidP="00704166">
      <w:pPr>
        <w:pStyle w:val="NoSpacing"/>
        <w:ind w:left="720" w:hanging="720"/>
      </w:pPr>
      <w:r w:rsidRPr="00F11911">
        <w:t>7.11.8.</w:t>
      </w:r>
      <w:r w:rsidRPr="00F11911">
        <w:tab/>
        <w:t>Define and describe piloting requirements for special use airspace (SUA), special flight rules areas (SFRA), temporary flight restrictions (TFR), and other airspace areas.</w:t>
      </w:r>
    </w:p>
    <w:p w14:paraId="33EB19EB" w14:textId="77777777" w:rsidR="00F11911" w:rsidRPr="00F11911" w:rsidRDefault="00F11911" w:rsidP="00F11911">
      <w:pPr>
        <w:pStyle w:val="NoSpacing"/>
      </w:pPr>
      <w:r w:rsidRPr="00F11911">
        <w:t>7.11.9.</w:t>
      </w:r>
      <w:r w:rsidRPr="00F11911">
        <w:tab/>
        <w:t xml:space="preserve">Calculate performance and limitations. </w:t>
      </w:r>
    </w:p>
    <w:p w14:paraId="5D4E1E31" w14:textId="5CD9032E" w:rsidR="00F11911" w:rsidRPr="00F11911" w:rsidRDefault="00F11911" w:rsidP="00F11911">
      <w:pPr>
        <w:pStyle w:val="NoSpacing"/>
      </w:pPr>
      <w:r w:rsidRPr="00F11911">
        <w:t>7.11.</w:t>
      </w:r>
      <w:proofErr w:type="gramStart"/>
      <w:r w:rsidRPr="00F11911">
        <w:t>10.Determine</w:t>
      </w:r>
      <w:proofErr w:type="gramEnd"/>
      <w:r w:rsidRPr="00F11911">
        <w:t xml:space="preserve"> performance and limitations by </w:t>
      </w:r>
      <w:proofErr w:type="gramStart"/>
      <w:r w:rsidRPr="00F11911">
        <w:t>using of</w:t>
      </w:r>
      <w:proofErr w:type="gramEnd"/>
      <w:r w:rsidRPr="00F11911">
        <w:t xml:space="preserve"> charts, tables, and data.</w:t>
      </w:r>
    </w:p>
    <w:p w14:paraId="18E92521" w14:textId="0C5BF27A" w:rsidR="00F11911" w:rsidRPr="00F11911" w:rsidRDefault="00F11911" w:rsidP="00F11911">
      <w:pPr>
        <w:pStyle w:val="NoSpacing"/>
      </w:pPr>
      <w:r w:rsidRPr="00F11911">
        <w:t>7.11.</w:t>
      </w:r>
      <w:proofErr w:type="gramStart"/>
      <w:r w:rsidRPr="00F11911">
        <w:t>11.Describe</w:t>
      </w:r>
      <w:proofErr w:type="gramEnd"/>
      <w:r w:rsidRPr="00F11911">
        <w:t xml:space="preserve"> atmospheric conditions affecting performance.</w:t>
      </w:r>
    </w:p>
    <w:p w14:paraId="733FAE0F" w14:textId="77777777" w:rsidR="00860A61" w:rsidRDefault="00F11911" w:rsidP="00860A61">
      <w:pPr>
        <w:pStyle w:val="NoSpacing"/>
      </w:pPr>
      <w:r w:rsidRPr="00F11911">
        <w:lastRenderedPageBreak/>
        <w:t>7.11.</w:t>
      </w:r>
      <w:proofErr w:type="gramStart"/>
      <w:r w:rsidRPr="00F11911">
        <w:t>12</w:t>
      </w:r>
      <w:r w:rsidR="00704166">
        <w:t>.</w:t>
      </w:r>
      <w:r w:rsidRPr="00F11911">
        <w:t>Describe</w:t>
      </w:r>
      <w:proofErr w:type="gramEnd"/>
      <w:r w:rsidRPr="00F11911">
        <w:t xml:space="preserve"> how pilot technique and airport environment affect aircraft performance and </w:t>
      </w:r>
    </w:p>
    <w:p w14:paraId="434228F9" w14:textId="67103149" w:rsidR="00F11911" w:rsidRPr="00F11911" w:rsidRDefault="00F11911" w:rsidP="00860A61">
      <w:pPr>
        <w:pStyle w:val="NoSpacing"/>
        <w:ind w:firstLine="720"/>
      </w:pPr>
      <w:r w:rsidRPr="00F11911">
        <w:t>limitations.</w:t>
      </w:r>
    </w:p>
    <w:p w14:paraId="5C2AA4F5" w14:textId="6D056EE8" w:rsidR="00F11911" w:rsidRPr="00F11911" w:rsidRDefault="00F11911" w:rsidP="00F11911">
      <w:pPr>
        <w:pStyle w:val="NoSpacing"/>
      </w:pPr>
      <w:r w:rsidRPr="00F11911">
        <w:t>7.11.</w:t>
      </w:r>
      <w:proofErr w:type="gramStart"/>
      <w:r w:rsidRPr="00F11911">
        <w:t>13.Describe</w:t>
      </w:r>
      <w:proofErr w:type="gramEnd"/>
      <w:r w:rsidRPr="00F11911">
        <w:t xml:space="preserve"> operation of systems.</w:t>
      </w:r>
    </w:p>
    <w:p w14:paraId="6B07364D" w14:textId="047CA50F" w:rsidR="00F11911" w:rsidRPr="00F11911" w:rsidRDefault="00F11911" w:rsidP="00F11911">
      <w:pPr>
        <w:pStyle w:val="NoSpacing"/>
      </w:pPr>
      <w:r w:rsidRPr="00F11911">
        <w:t>7.11.</w:t>
      </w:r>
      <w:proofErr w:type="gramStart"/>
      <w:r w:rsidRPr="00F11911">
        <w:t>14.Perform</w:t>
      </w:r>
      <w:proofErr w:type="gramEnd"/>
      <w:r w:rsidRPr="00F11911">
        <w:t xml:space="preserve"> and analyze a preflight assessment. </w:t>
      </w:r>
    </w:p>
    <w:p w14:paraId="0EBB0603" w14:textId="3CD4DDC8" w:rsidR="00F11911" w:rsidRPr="00F11911" w:rsidRDefault="00F11911" w:rsidP="00F11911">
      <w:pPr>
        <w:pStyle w:val="NoSpacing"/>
      </w:pPr>
      <w:r w:rsidRPr="00F11911">
        <w:t>7.11.16. Demonstrate proper engine starting.</w:t>
      </w:r>
    </w:p>
    <w:p w14:paraId="37E25311" w14:textId="4D4D1760" w:rsidR="00F11911" w:rsidRDefault="00F11911" w:rsidP="00F11911">
      <w:pPr>
        <w:pStyle w:val="NoSpacing"/>
      </w:pPr>
      <w:r w:rsidRPr="00F11911">
        <w:t>7.11.</w:t>
      </w:r>
      <w:proofErr w:type="gramStart"/>
      <w:r w:rsidRPr="00F11911">
        <w:t>18.Perform</w:t>
      </w:r>
      <w:proofErr w:type="gramEnd"/>
      <w:r w:rsidRPr="00F11911">
        <w:t xml:space="preserve"> a before takeoff check.</w:t>
      </w:r>
    </w:p>
    <w:p w14:paraId="424C269A" w14:textId="77777777" w:rsidR="00860A61" w:rsidRPr="00F11911" w:rsidRDefault="00860A61" w:rsidP="00F11911">
      <w:pPr>
        <w:pStyle w:val="NoSpacing"/>
      </w:pPr>
    </w:p>
    <w:p w14:paraId="009992F0" w14:textId="6A379F3A" w:rsidR="00F11911" w:rsidRPr="00860A61" w:rsidRDefault="00F11911" w:rsidP="00F11911">
      <w:pPr>
        <w:pStyle w:val="NoSpacing"/>
        <w:rPr>
          <w:b/>
          <w:bCs/>
        </w:rPr>
      </w:pPr>
      <w:r w:rsidRPr="00860A61">
        <w:rPr>
          <w:b/>
          <w:bCs/>
        </w:rPr>
        <w:t>Outcome</w:t>
      </w:r>
      <w:r w:rsidR="00860A61">
        <w:rPr>
          <w:b/>
          <w:bCs/>
        </w:rPr>
        <w:t xml:space="preserve">: </w:t>
      </w:r>
      <w:r w:rsidRPr="00860A61">
        <w:rPr>
          <w:b/>
          <w:bCs/>
        </w:rPr>
        <w:t>7.12</w:t>
      </w:r>
      <w:r w:rsidR="00860A61">
        <w:rPr>
          <w:b/>
          <w:bCs/>
        </w:rPr>
        <w:t>.</w:t>
      </w:r>
      <w:r w:rsidRPr="00860A61">
        <w:rPr>
          <w:b/>
          <w:bCs/>
        </w:rPr>
        <w:tab/>
        <w:t>Takeoff and Landing</w:t>
      </w:r>
    </w:p>
    <w:p w14:paraId="1EA6B9E9" w14:textId="77777777" w:rsidR="00F11911" w:rsidRDefault="00F11911" w:rsidP="00860A61">
      <w:pPr>
        <w:pStyle w:val="NoSpacing"/>
        <w:ind w:left="1440" w:firstLine="720"/>
      </w:pPr>
      <w:r w:rsidRPr="00F11911">
        <w:t>Define, determine and navigate aspects of takeoff and landing.</w:t>
      </w:r>
    </w:p>
    <w:p w14:paraId="3D37222D" w14:textId="77777777" w:rsidR="00860A61" w:rsidRPr="00F11911" w:rsidRDefault="00860A61" w:rsidP="00860A61">
      <w:pPr>
        <w:pStyle w:val="NoSpacing"/>
        <w:ind w:left="1440" w:firstLine="720"/>
      </w:pPr>
    </w:p>
    <w:p w14:paraId="7D36E660" w14:textId="77777777" w:rsidR="00F11911" w:rsidRPr="00860A61" w:rsidRDefault="00F11911" w:rsidP="00F11911">
      <w:pPr>
        <w:pStyle w:val="NoSpacing"/>
        <w:rPr>
          <w:b/>
          <w:bCs/>
        </w:rPr>
      </w:pPr>
      <w:proofErr w:type="gramStart"/>
      <w:r w:rsidRPr="00860A61">
        <w:rPr>
          <w:b/>
          <w:bCs/>
        </w:rPr>
        <w:t>Competencies</w:t>
      </w:r>
      <w:proofErr w:type="gramEnd"/>
    </w:p>
    <w:p w14:paraId="3E30E833" w14:textId="77777777" w:rsidR="00F11911" w:rsidRPr="00F11911" w:rsidRDefault="00F11911" w:rsidP="00F11911">
      <w:pPr>
        <w:pStyle w:val="NoSpacing"/>
      </w:pPr>
      <w:r w:rsidRPr="00F11911">
        <w:t>7.12.1.</w:t>
      </w:r>
      <w:r w:rsidRPr="00F11911">
        <w:tab/>
        <w:t>Describe takeoffs, landings, and go-arounds.</w:t>
      </w:r>
    </w:p>
    <w:p w14:paraId="7548BD5F" w14:textId="77777777" w:rsidR="00F11911" w:rsidRPr="00F11911" w:rsidRDefault="00F11911" w:rsidP="00F11911">
      <w:pPr>
        <w:pStyle w:val="NoSpacing"/>
      </w:pPr>
      <w:r w:rsidRPr="00F11911">
        <w:t>7.12.2.</w:t>
      </w:r>
      <w:r w:rsidRPr="00F11911">
        <w:tab/>
        <w:t>Demonstrate a normal takeoff and climb.</w:t>
      </w:r>
    </w:p>
    <w:p w14:paraId="0295E558" w14:textId="77777777" w:rsidR="00F11911" w:rsidRPr="00F11911" w:rsidRDefault="00F11911" w:rsidP="00F11911">
      <w:pPr>
        <w:pStyle w:val="NoSpacing"/>
      </w:pPr>
      <w:r w:rsidRPr="00F11911">
        <w:t>7.12.3.</w:t>
      </w:r>
      <w:r w:rsidRPr="00F11911">
        <w:tab/>
        <w:t>Demonstrate a normal approach and landing.</w:t>
      </w:r>
    </w:p>
    <w:p w14:paraId="4B8C0FF3" w14:textId="0726F5C9" w:rsidR="00F11911" w:rsidRDefault="00F11911" w:rsidP="00F11911">
      <w:pPr>
        <w:pStyle w:val="NoSpacing"/>
      </w:pPr>
      <w:r w:rsidRPr="00F11911">
        <w:t>7.12.</w:t>
      </w:r>
      <w:proofErr w:type="gramStart"/>
      <w:r w:rsidRPr="00F11911">
        <w:t>10.Demonstrate</w:t>
      </w:r>
      <w:proofErr w:type="gramEnd"/>
      <w:r w:rsidRPr="00F11911">
        <w:t xml:space="preserve"> postflight procedures.</w:t>
      </w:r>
    </w:p>
    <w:p w14:paraId="0339FF51" w14:textId="77777777" w:rsidR="00860A61" w:rsidRPr="00F11911" w:rsidRDefault="00860A61" w:rsidP="00F11911">
      <w:pPr>
        <w:pStyle w:val="NoSpacing"/>
      </w:pPr>
    </w:p>
    <w:p w14:paraId="574CB2D9" w14:textId="3EBC9978" w:rsidR="00F11911" w:rsidRPr="00860A61" w:rsidRDefault="00F11911" w:rsidP="00F11911">
      <w:pPr>
        <w:pStyle w:val="NoSpacing"/>
        <w:rPr>
          <w:b/>
          <w:bCs/>
        </w:rPr>
      </w:pPr>
      <w:r w:rsidRPr="00860A61">
        <w:rPr>
          <w:b/>
          <w:bCs/>
        </w:rPr>
        <w:t>Outcome</w:t>
      </w:r>
      <w:r w:rsidR="00860A61">
        <w:rPr>
          <w:b/>
          <w:bCs/>
        </w:rPr>
        <w:t>:</w:t>
      </w:r>
      <w:r w:rsidRPr="00860A61">
        <w:rPr>
          <w:b/>
          <w:bCs/>
        </w:rPr>
        <w:t xml:space="preserve"> 7.13</w:t>
      </w:r>
      <w:r w:rsidR="00860A61">
        <w:rPr>
          <w:b/>
          <w:bCs/>
        </w:rPr>
        <w:t>.</w:t>
      </w:r>
      <w:r w:rsidRPr="00860A61">
        <w:rPr>
          <w:b/>
          <w:bCs/>
        </w:rPr>
        <w:tab/>
        <w:t>Flight Environment</w:t>
      </w:r>
    </w:p>
    <w:p w14:paraId="347609F2" w14:textId="77777777" w:rsidR="00F11911" w:rsidRDefault="00F11911" w:rsidP="00860A61">
      <w:pPr>
        <w:pStyle w:val="NoSpacing"/>
        <w:ind w:left="1440" w:firstLine="720"/>
      </w:pPr>
      <w:r w:rsidRPr="00F11911">
        <w:t>Define, determine and navigate aspects of the flight environment.</w:t>
      </w:r>
    </w:p>
    <w:p w14:paraId="30FA7ED9" w14:textId="77777777" w:rsidR="00860A61" w:rsidRPr="00F11911" w:rsidRDefault="00860A61" w:rsidP="00860A61">
      <w:pPr>
        <w:pStyle w:val="NoSpacing"/>
        <w:ind w:left="1440" w:firstLine="720"/>
      </w:pPr>
    </w:p>
    <w:p w14:paraId="2F685DF6" w14:textId="77777777" w:rsidR="00F11911" w:rsidRPr="00860A61" w:rsidRDefault="00F11911" w:rsidP="00F11911">
      <w:pPr>
        <w:pStyle w:val="NoSpacing"/>
        <w:rPr>
          <w:b/>
          <w:bCs/>
        </w:rPr>
      </w:pPr>
      <w:proofErr w:type="gramStart"/>
      <w:r w:rsidRPr="00860A61">
        <w:rPr>
          <w:b/>
          <w:bCs/>
        </w:rPr>
        <w:t>Competencies</w:t>
      </w:r>
      <w:proofErr w:type="gramEnd"/>
    </w:p>
    <w:p w14:paraId="51E96010" w14:textId="77777777" w:rsidR="00F11911" w:rsidRPr="00F11911" w:rsidRDefault="00F11911" w:rsidP="00F11911">
      <w:pPr>
        <w:pStyle w:val="NoSpacing"/>
      </w:pPr>
      <w:r w:rsidRPr="00F11911">
        <w:t>7.13.2.</w:t>
      </w:r>
      <w:r w:rsidRPr="00F11911">
        <w:tab/>
        <w:t xml:space="preserve">Determine </w:t>
      </w:r>
      <w:proofErr w:type="gramStart"/>
      <w:r w:rsidRPr="00F11911">
        <w:t>right</w:t>
      </w:r>
      <w:proofErr w:type="gramEnd"/>
      <w:r w:rsidRPr="00F11911">
        <w:t xml:space="preserve"> of way and describe minimum safe altitude rules.</w:t>
      </w:r>
    </w:p>
    <w:p w14:paraId="01171A69" w14:textId="77777777" w:rsidR="00F11911" w:rsidRPr="00F11911" w:rsidRDefault="00F11911" w:rsidP="00F11911">
      <w:pPr>
        <w:pStyle w:val="NoSpacing"/>
      </w:pPr>
      <w:r w:rsidRPr="00F11911">
        <w:t>7.13.3.</w:t>
      </w:r>
      <w:r w:rsidRPr="00F11911">
        <w:tab/>
        <w:t xml:space="preserve">Demonstrate performance and ground reference maneuvers. </w:t>
      </w:r>
    </w:p>
    <w:p w14:paraId="6E5CE464" w14:textId="77777777" w:rsidR="00F11911" w:rsidRPr="00F11911" w:rsidRDefault="00F11911" w:rsidP="00F11911">
      <w:pPr>
        <w:pStyle w:val="NoSpacing"/>
      </w:pPr>
      <w:r w:rsidRPr="00F11911">
        <w:t>7.13.9.</w:t>
      </w:r>
      <w:r w:rsidRPr="00F11911">
        <w:tab/>
        <w:t xml:space="preserve">Navigate slow </w:t>
      </w:r>
      <w:proofErr w:type="gramStart"/>
      <w:r w:rsidRPr="00F11911">
        <w:t>flight</w:t>
      </w:r>
      <w:proofErr w:type="gramEnd"/>
      <w:r w:rsidRPr="00F11911">
        <w:t xml:space="preserve"> and stalls.</w:t>
      </w:r>
    </w:p>
    <w:p w14:paraId="7CB2BDA5" w14:textId="14E11B75" w:rsidR="00F11911" w:rsidRPr="00F11911" w:rsidRDefault="00F11911" w:rsidP="00F11911">
      <w:pPr>
        <w:pStyle w:val="NoSpacing"/>
      </w:pPr>
      <w:r w:rsidRPr="00F11911">
        <w:t>7.13.</w:t>
      </w:r>
      <w:proofErr w:type="gramStart"/>
      <w:r w:rsidRPr="00F11911">
        <w:t>10.Describe</w:t>
      </w:r>
      <w:proofErr w:type="gramEnd"/>
      <w:r w:rsidRPr="00F11911">
        <w:t xml:space="preserve"> maneuvering during slow flight.</w:t>
      </w:r>
    </w:p>
    <w:p w14:paraId="70226F48" w14:textId="1AE71C11" w:rsidR="00F11911" w:rsidRPr="00F11911" w:rsidRDefault="00F11911" w:rsidP="00F11911">
      <w:pPr>
        <w:pStyle w:val="NoSpacing"/>
      </w:pPr>
      <w:r w:rsidRPr="00F11911">
        <w:t>7.13.</w:t>
      </w:r>
      <w:proofErr w:type="gramStart"/>
      <w:r w:rsidRPr="00F11911">
        <w:t>11.Describe</w:t>
      </w:r>
      <w:proofErr w:type="gramEnd"/>
      <w:r w:rsidRPr="00F11911">
        <w:t xml:space="preserve"> power-on and power-off stalls.</w:t>
      </w:r>
    </w:p>
    <w:p w14:paraId="7413FF3C" w14:textId="2F2C735F" w:rsidR="00F11911" w:rsidRPr="00F11911" w:rsidRDefault="00F11911" w:rsidP="00F11911">
      <w:pPr>
        <w:pStyle w:val="NoSpacing"/>
      </w:pPr>
      <w:r w:rsidRPr="00F11911">
        <w:t>7.13.</w:t>
      </w:r>
      <w:proofErr w:type="gramStart"/>
      <w:r w:rsidRPr="00F11911">
        <w:t>14.Demonstrate</w:t>
      </w:r>
      <w:proofErr w:type="gramEnd"/>
      <w:r w:rsidRPr="00F11911">
        <w:t xml:space="preserve"> straight-and-level flight.</w:t>
      </w:r>
    </w:p>
    <w:p w14:paraId="3E339828" w14:textId="5752CA05" w:rsidR="00F11911" w:rsidRPr="00F11911" w:rsidRDefault="00F11911" w:rsidP="00F11911">
      <w:pPr>
        <w:pStyle w:val="NoSpacing"/>
      </w:pPr>
      <w:r w:rsidRPr="00F11911">
        <w:t>7.13.</w:t>
      </w:r>
      <w:proofErr w:type="gramStart"/>
      <w:r w:rsidRPr="00F11911">
        <w:t>15.Demonstrate</w:t>
      </w:r>
      <w:proofErr w:type="gramEnd"/>
      <w:r w:rsidRPr="00F11911">
        <w:t xml:space="preserve"> constant airspeed climbs.</w:t>
      </w:r>
    </w:p>
    <w:p w14:paraId="5C611E01" w14:textId="1E1CF8BC" w:rsidR="00F11911" w:rsidRPr="00F11911" w:rsidRDefault="00F11911" w:rsidP="00F11911">
      <w:pPr>
        <w:pStyle w:val="NoSpacing"/>
      </w:pPr>
      <w:r w:rsidRPr="00F11911">
        <w:t>7.13.</w:t>
      </w:r>
      <w:proofErr w:type="gramStart"/>
      <w:r w:rsidRPr="00F11911">
        <w:t>16.Demonstrate</w:t>
      </w:r>
      <w:proofErr w:type="gramEnd"/>
      <w:r w:rsidRPr="00F11911">
        <w:t xml:space="preserve"> constant </w:t>
      </w:r>
      <w:proofErr w:type="gramStart"/>
      <w:r w:rsidRPr="00F11911">
        <w:t>airspeed</w:t>
      </w:r>
      <w:proofErr w:type="gramEnd"/>
      <w:r w:rsidRPr="00F11911">
        <w:t xml:space="preserve"> descents. </w:t>
      </w:r>
    </w:p>
    <w:p w14:paraId="14C906A6" w14:textId="587F12BF" w:rsidR="00F11911" w:rsidRPr="00F11911" w:rsidRDefault="00F11911" w:rsidP="00F11911">
      <w:pPr>
        <w:pStyle w:val="NoSpacing"/>
      </w:pPr>
      <w:r w:rsidRPr="00F11911">
        <w:t>7.13.</w:t>
      </w:r>
      <w:proofErr w:type="gramStart"/>
      <w:r w:rsidRPr="00F11911">
        <w:t>18.Describe</w:t>
      </w:r>
      <w:proofErr w:type="gramEnd"/>
      <w:r w:rsidRPr="00F11911">
        <w:t xml:space="preserve"> recovery from unusual flight attitudes. </w:t>
      </w:r>
    </w:p>
    <w:p w14:paraId="7F10D290" w14:textId="1DFF0A0C" w:rsidR="00F11911" w:rsidRDefault="00F11911" w:rsidP="00F11911">
      <w:pPr>
        <w:pStyle w:val="NoSpacing"/>
      </w:pPr>
      <w:r w:rsidRPr="00F11911">
        <w:t>7.13.</w:t>
      </w:r>
      <w:proofErr w:type="gramStart"/>
      <w:r w:rsidRPr="00F11911">
        <w:t>20.Analyze</w:t>
      </w:r>
      <w:proofErr w:type="gramEnd"/>
      <w:r w:rsidRPr="00F11911">
        <w:t xml:space="preserve"> the challenges of night operations.</w:t>
      </w:r>
    </w:p>
    <w:p w14:paraId="65BD8B76" w14:textId="77777777" w:rsidR="00860A61" w:rsidRPr="00F11911" w:rsidRDefault="00860A61" w:rsidP="00F11911">
      <w:pPr>
        <w:pStyle w:val="NoSpacing"/>
      </w:pPr>
    </w:p>
    <w:p w14:paraId="436ACA5C" w14:textId="6653C355" w:rsidR="00F11911" w:rsidRPr="00860A61" w:rsidRDefault="00F11911" w:rsidP="00F11911">
      <w:pPr>
        <w:pStyle w:val="NoSpacing"/>
        <w:rPr>
          <w:b/>
          <w:bCs/>
        </w:rPr>
      </w:pPr>
      <w:r w:rsidRPr="00860A61">
        <w:rPr>
          <w:b/>
          <w:bCs/>
        </w:rPr>
        <w:t>Outcome</w:t>
      </w:r>
      <w:r w:rsidR="00860A61">
        <w:rPr>
          <w:b/>
          <w:bCs/>
        </w:rPr>
        <w:t>:</w:t>
      </w:r>
      <w:r w:rsidRPr="00860A61">
        <w:rPr>
          <w:b/>
          <w:bCs/>
        </w:rPr>
        <w:t xml:space="preserve"> 7.14</w:t>
      </w:r>
      <w:r w:rsidR="009926E2">
        <w:rPr>
          <w:b/>
          <w:bCs/>
        </w:rPr>
        <w:t>.</w:t>
      </w:r>
      <w:r w:rsidRPr="00860A61">
        <w:rPr>
          <w:b/>
          <w:bCs/>
        </w:rPr>
        <w:tab/>
        <w:t>Emergency Operations</w:t>
      </w:r>
    </w:p>
    <w:p w14:paraId="72E20290" w14:textId="77777777" w:rsidR="00F11911" w:rsidRDefault="00F11911" w:rsidP="009926E2">
      <w:pPr>
        <w:pStyle w:val="NoSpacing"/>
        <w:ind w:left="1440" w:firstLine="720"/>
      </w:pPr>
      <w:r w:rsidRPr="00F11911">
        <w:t>Define, determine and navigate aspects of emergency flight operations.</w:t>
      </w:r>
    </w:p>
    <w:p w14:paraId="6D5BA787" w14:textId="77777777" w:rsidR="009926E2" w:rsidRPr="00F11911" w:rsidRDefault="009926E2" w:rsidP="009926E2">
      <w:pPr>
        <w:pStyle w:val="NoSpacing"/>
        <w:ind w:left="1440" w:firstLine="720"/>
      </w:pPr>
    </w:p>
    <w:p w14:paraId="638931AA" w14:textId="77777777" w:rsidR="00F11911" w:rsidRPr="009926E2" w:rsidRDefault="00F11911" w:rsidP="00F11911">
      <w:pPr>
        <w:pStyle w:val="NoSpacing"/>
        <w:rPr>
          <w:b/>
          <w:bCs/>
        </w:rPr>
      </w:pPr>
      <w:proofErr w:type="gramStart"/>
      <w:r w:rsidRPr="009926E2">
        <w:rPr>
          <w:b/>
          <w:bCs/>
        </w:rPr>
        <w:t>Competencies</w:t>
      </w:r>
      <w:proofErr w:type="gramEnd"/>
    </w:p>
    <w:p w14:paraId="21434191" w14:textId="77777777" w:rsidR="00F11911" w:rsidRPr="00F11911" w:rsidRDefault="00F11911" w:rsidP="00F11911">
      <w:pPr>
        <w:pStyle w:val="NoSpacing"/>
      </w:pPr>
      <w:r w:rsidRPr="00F11911">
        <w:t>7.14.1.</w:t>
      </w:r>
      <w:r w:rsidRPr="00F11911">
        <w:tab/>
        <w:t>Describe emergency operations.</w:t>
      </w:r>
    </w:p>
    <w:p w14:paraId="2C37265A" w14:textId="77777777" w:rsidR="00F11911" w:rsidRPr="00F11911" w:rsidRDefault="00F11911" w:rsidP="00F11911">
      <w:pPr>
        <w:pStyle w:val="NoSpacing"/>
      </w:pPr>
      <w:r w:rsidRPr="00F11911">
        <w:t>7.14.2.</w:t>
      </w:r>
      <w:r w:rsidRPr="00F11911">
        <w:tab/>
        <w:t>Demonstrate emergency descent.</w:t>
      </w:r>
    </w:p>
    <w:p w14:paraId="5AC719E5" w14:textId="77777777" w:rsidR="00F11911" w:rsidRPr="00F11911" w:rsidRDefault="00F11911" w:rsidP="00F11911">
      <w:pPr>
        <w:pStyle w:val="NoSpacing"/>
      </w:pPr>
      <w:r w:rsidRPr="00F11911">
        <w:t>7.14.4.</w:t>
      </w:r>
      <w:r w:rsidRPr="00F11911">
        <w:tab/>
        <w:t>Describe systems and equipment malfunctions.</w:t>
      </w:r>
    </w:p>
    <w:p w14:paraId="23393FCF" w14:textId="7036DBC1" w:rsidR="00F11911" w:rsidRPr="00F11911" w:rsidRDefault="00F11911" w:rsidP="00F11911">
      <w:pPr>
        <w:pStyle w:val="NoSpacing"/>
      </w:pPr>
      <w:r w:rsidRPr="00F11911">
        <w:t>7.14.</w:t>
      </w:r>
      <w:proofErr w:type="gramStart"/>
      <w:r w:rsidRPr="00F11911">
        <w:t>14.Describe</w:t>
      </w:r>
      <w:proofErr w:type="gramEnd"/>
      <w:r w:rsidRPr="00F11911">
        <w:t xml:space="preserve"> characteristics and potential hazards of batteries or other fuel sources.</w:t>
      </w:r>
    </w:p>
    <w:p w14:paraId="6651A4F7" w14:textId="039962BE" w:rsidR="00F11911" w:rsidRPr="00F11911" w:rsidRDefault="00F11911" w:rsidP="00F11911">
      <w:pPr>
        <w:pStyle w:val="NoSpacing"/>
      </w:pPr>
      <w:r w:rsidRPr="00F11911">
        <w:t>7.14.</w:t>
      </w:r>
      <w:proofErr w:type="gramStart"/>
      <w:r w:rsidRPr="00F11911">
        <w:t>15.Describe</w:t>
      </w:r>
      <w:proofErr w:type="gramEnd"/>
      <w:r w:rsidRPr="00F11911">
        <w:t xml:space="preserve"> loss of aircraft control link and </w:t>
      </w:r>
      <w:proofErr w:type="gramStart"/>
      <w:r w:rsidRPr="00F11911">
        <w:t>fly</w:t>
      </w:r>
      <w:proofErr w:type="gramEnd"/>
      <w:r w:rsidRPr="00F11911">
        <w:t>-aways.</w:t>
      </w:r>
    </w:p>
    <w:p w14:paraId="74C69390" w14:textId="77777777" w:rsidR="009926E2" w:rsidRDefault="00F11911" w:rsidP="00F11911">
      <w:pPr>
        <w:pStyle w:val="NoSpacing"/>
      </w:pPr>
      <w:r w:rsidRPr="00F11911">
        <w:t>7.14.</w:t>
      </w:r>
      <w:proofErr w:type="gramStart"/>
      <w:r w:rsidRPr="00F11911">
        <w:t>16.Describe</w:t>
      </w:r>
      <w:proofErr w:type="gramEnd"/>
      <w:r w:rsidRPr="00F11911">
        <w:t xml:space="preserve"> loss of Global Positioning System (GPS) signal during flight and potential </w:t>
      </w:r>
    </w:p>
    <w:p w14:paraId="65327D7B" w14:textId="459B6034" w:rsidR="00F11911" w:rsidRPr="00F11911" w:rsidRDefault="00F11911" w:rsidP="009926E2">
      <w:pPr>
        <w:pStyle w:val="NoSpacing"/>
        <w:ind w:firstLine="720"/>
      </w:pPr>
      <w:r w:rsidRPr="00F11911">
        <w:t xml:space="preserve">consequences. </w:t>
      </w:r>
    </w:p>
    <w:p w14:paraId="383C8101" w14:textId="77777777" w:rsidR="00F11911" w:rsidRPr="00F11911" w:rsidRDefault="00F11911" w:rsidP="00F11911">
      <w:pPr>
        <w:pStyle w:val="NoSpacing"/>
        <w:rPr>
          <w:strike/>
        </w:rPr>
      </w:pPr>
    </w:p>
    <w:sectPr w:rsidR="00F11911" w:rsidRPr="00F11911"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 w:type="continuationNotice" w:id="1">
    <w:p w14:paraId="75F0735A" w14:textId="77777777" w:rsidR="00BB73E5" w:rsidRDefault="00BB73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2894B0EF"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E1E46">
      <w:t>Unmanned Aircraft Systems</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 w:type="continuationNotice" w:id="1">
    <w:p w14:paraId="0B985EAE" w14:textId="77777777" w:rsidR="00BB73E5" w:rsidRDefault="00BB73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8241"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02466"/>
    <w:rsid w:val="000264CF"/>
    <w:rsid w:val="000265EB"/>
    <w:rsid w:val="00040519"/>
    <w:rsid w:val="00050A63"/>
    <w:rsid w:val="000572D7"/>
    <w:rsid w:val="00067713"/>
    <w:rsid w:val="00077ADC"/>
    <w:rsid w:val="000865C9"/>
    <w:rsid w:val="000911B3"/>
    <w:rsid w:val="00096167"/>
    <w:rsid w:val="000A1E5A"/>
    <w:rsid w:val="000B1C66"/>
    <w:rsid w:val="000F11E9"/>
    <w:rsid w:val="001167DC"/>
    <w:rsid w:val="00121B01"/>
    <w:rsid w:val="00174566"/>
    <w:rsid w:val="0018417A"/>
    <w:rsid w:val="0018517F"/>
    <w:rsid w:val="001A0528"/>
    <w:rsid w:val="001B6F46"/>
    <w:rsid w:val="001D51D5"/>
    <w:rsid w:val="001D5A62"/>
    <w:rsid w:val="001E36FF"/>
    <w:rsid w:val="001E4A59"/>
    <w:rsid w:val="001F06C0"/>
    <w:rsid w:val="0022264C"/>
    <w:rsid w:val="00241CF9"/>
    <w:rsid w:val="002445FF"/>
    <w:rsid w:val="00252F33"/>
    <w:rsid w:val="002538D0"/>
    <w:rsid w:val="00267CFA"/>
    <w:rsid w:val="00292540"/>
    <w:rsid w:val="002E0D07"/>
    <w:rsid w:val="00302330"/>
    <w:rsid w:val="00320374"/>
    <w:rsid w:val="00382F32"/>
    <w:rsid w:val="003851FC"/>
    <w:rsid w:val="00390EA2"/>
    <w:rsid w:val="00391E63"/>
    <w:rsid w:val="003A6288"/>
    <w:rsid w:val="003B5012"/>
    <w:rsid w:val="0040021F"/>
    <w:rsid w:val="00400461"/>
    <w:rsid w:val="00423F2F"/>
    <w:rsid w:val="00430507"/>
    <w:rsid w:val="00431B3D"/>
    <w:rsid w:val="00433C8C"/>
    <w:rsid w:val="00452A24"/>
    <w:rsid w:val="00475959"/>
    <w:rsid w:val="004901FB"/>
    <w:rsid w:val="0049214B"/>
    <w:rsid w:val="004A7795"/>
    <w:rsid w:val="004C14B0"/>
    <w:rsid w:val="004F1563"/>
    <w:rsid w:val="004F5D57"/>
    <w:rsid w:val="004F7DA5"/>
    <w:rsid w:val="00500685"/>
    <w:rsid w:val="00517664"/>
    <w:rsid w:val="005238E0"/>
    <w:rsid w:val="00536823"/>
    <w:rsid w:val="0054182D"/>
    <w:rsid w:val="00565445"/>
    <w:rsid w:val="005A2BFB"/>
    <w:rsid w:val="005B3D43"/>
    <w:rsid w:val="005D7006"/>
    <w:rsid w:val="006103CC"/>
    <w:rsid w:val="00643DBB"/>
    <w:rsid w:val="00646166"/>
    <w:rsid w:val="006F046F"/>
    <w:rsid w:val="006F70A7"/>
    <w:rsid w:val="00704166"/>
    <w:rsid w:val="007078A5"/>
    <w:rsid w:val="00732360"/>
    <w:rsid w:val="007772AF"/>
    <w:rsid w:val="00787A92"/>
    <w:rsid w:val="00801CFA"/>
    <w:rsid w:val="008066F0"/>
    <w:rsid w:val="008208E2"/>
    <w:rsid w:val="00821A1E"/>
    <w:rsid w:val="00824136"/>
    <w:rsid w:val="0083485E"/>
    <w:rsid w:val="00842EB0"/>
    <w:rsid w:val="00860A61"/>
    <w:rsid w:val="008740C9"/>
    <w:rsid w:val="008A1F1C"/>
    <w:rsid w:val="008B7F78"/>
    <w:rsid w:val="008C2CE3"/>
    <w:rsid w:val="00924FC9"/>
    <w:rsid w:val="00933A76"/>
    <w:rsid w:val="00952A87"/>
    <w:rsid w:val="00971EC5"/>
    <w:rsid w:val="009926E2"/>
    <w:rsid w:val="009A2F24"/>
    <w:rsid w:val="009A6309"/>
    <w:rsid w:val="009B7AAB"/>
    <w:rsid w:val="00A05352"/>
    <w:rsid w:val="00A27D8D"/>
    <w:rsid w:val="00A51ED2"/>
    <w:rsid w:val="00A6314D"/>
    <w:rsid w:val="00A82A9B"/>
    <w:rsid w:val="00A85D8A"/>
    <w:rsid w:val="00A95E86"/>
    <w:rsid w:val="00AE660B"/>
    <w:rsid w:val="00B43F88"/>
    <w:rsid w:val="00BA7EF6"/>
    <w:rsid w:val="00BB0D4A"/>
    <w:rsid w:val="00BB637E"/>
    <w:rsid w:val="00BB73E5"/>
    <w:rsid w:val="00BC16CE"/>
    <w:rsid w:val="00BE0936"/>
    <w:rsid w:val="00BE1E46"/>
    <w:rsid w:val="00C169C1"/>
    <w:rsid w:val="00C22323"/>
    <w:rsid w:val="00C4452D"/>
    <w:rsid w:val="00C724E3"/>
    <w:rsid w:val="00C822CE"/>
    <w:rsid w:val="00CC2E37"/>
    <w:rsid w:val="00CD5722"/>
    <w:rsid w:val="00CD6375"/>
    <w:rsid w:val="00CF3482"/>
    <w:rsid w:val="00D011F6"/>
    <w:rsid w:val="00D04D67"/>
    <w:rsid w:val="00D520B1"/>
    <w:rsid w:val="00DA4921"/>
    <w:rsid w:val="00DD4861"/>
    <w:rsid w:val="00E11C6A"/>
    <w:rsid w:val="00E12380"/>
    <w:rsid w:val="00E13518"/>
    <w:rsid w:val="00E52885"/>
    <w:rsid w:val="00E777C9"/>
    <w:rsid w:val="00EA248F"/>
    <w:rsid w:val="00EB453F"/>
    <w:rsid w:val="00EC50D6"/>
    <w:rsid w:val="00ED1153"/>
    <w:rsid w:val="00ED28D8"/>
    <w:rsid w:val="00F072D5"/>
    <w:rsid w:val="00F11911"/>
    <w:rsid w:val="00F620E8"/>
    <w:rsid w:val="00F672D7"/>
    <w:rsid w:val="00F75F61"/>
    <w:rsid w:val="00F8627B"/>
    <w:rsid w:val="00F944DD"/>
    <w:rsid w:val="00FA65F5"/>
    <w:rsid w:val="00FC10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2F2C7918-3091-4D0C-9B59-03FB71033A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302330"/>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302330"/>
    <w:rPr>
      <w:rFonts w:eastAsia="Cambria" w:cs="Times New Roman"/>
      <w:b/>
      <w:bCs/>
      <w:kern w:val="0"/>
      <w:sz w:val="22"/>
      <w:szCs w:val="22"/>
      <w14:ligatures w14:val="none"/>
    </w:rPr>
  </w:style>
  <w:style w:type="character" w:customStyle="1" w:styleId="apple-converted-space">
    <w:name w:val="apple-converted-space"/>
    <w:basedOn w:val="DefaultParagraphFont"/>
    <w:rsid w:val="000865C9"/>
  </w:style>
  <w:style w:type="character" w:customStyle="1" w:styleId="normaltextrun">
    <w:name w:val="normaltextrun"/>
    <w:basedOn w:val="DefaultParagraphFont"/>
    <w:rsid w:val="00F119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24</TotalTime>
  <Pages>9</Pages>
  <Words>2822</Words>
  <Characters>16087</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18872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17</cp:revision>
  <cp:lastPrinted>2023-10-23T22:03:00Z</cp:lastPrinted>
  <dcterms:created xsi:type="dcterms:W3CDTF">2024-10-23T12:33:00Z</dcterms:created>
  <dcterms:modified xsi:type="dcterms:W3CDTF">2024-10-23T12:58:00Z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