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F745A0" w14:textId="77777777" w:rsidR="002445FF" w:rsidRPr="00CF690B" w:rsidRDefault="002445FF" w:rsidP="002445FF">
      <w:pPr>
        <w:pStyle w:val="Heading2"/>
        <w:jc w:val="center"/>
        <w:rPr>
          <w:color w:val="002060"/>
        </w:rPr>
      </w:pPr>
      <w:r w:rsidRPr="00CF690B">
        <w:rPr>
          <w:color w:val="002060"/>
        </w:rPr>
        <w:t>Business and Administrative Services Career Field</w:t>
      </w:r>
    </w:p>
    <w:p w14:paraId="3836E677" w14:textId="34773A1E" w:rsidR="002445FF" w:rsidRDefault="00020700" w:rsidP="002445FF">
      <w:pPr>
        <w:pStyle w:val="Heading2"/>
        <w:jc w:val="center"/>
        <w:rPr>
          <w:color w:val="002060"/>
        </w:rPr>
      </w:pPr>
      <w:r>
        <w:rPr>
          <w:color w:val="002060"/>
        </w:rPr>
        <w:t>Operations Management</w:t>
      </w:r>
    </w:p>
    <w:p w14:paraId="44C1F39F" w14:textId="18DE6C89"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Subject Code: 14</w:t>
      </w:r>
      <w:r w:rsidR="00020700">
        <w:rPr>
          <w:rFonts w:ascii="Source Sans Pro" w:eastAsia="Times New Roman" w:hAnsi="Source Sans Pro" w:cs="Arial"/>
          <w:b/>
          <w:bCs/>
          <w:color w:val="000000"/>
          <w:sz w:val="28"/>
          <w:szCs w:val="21"/>
          <w:lang w:bidi="en-US"/>
        </w:rPr>
        <w:t>2020</w:t>
      </w:r>
    </w:p>
    <w:p w14:paraId="5FABF07A" w14:textId="77777777"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Outcome &amp; Competency Descriptions</w:t>
      </w:r>
    </w:p>
    <w:p w14:paraId="623570BA" w14:textId="77777777" w:rsidR="002445FF" w:rsidRPr="00CF690B" w:rsidRDefault="002445FF" w:rsidP="002445FF">
      <w:pPr>
        <w:jc w:val="center"/>
        <w:rPr>
          <w:rFonts w:ascii="Source Sans Pro" w:eastAsia="Times New Roman" w:hAnsi="Source Sans Pro" w:cs="Arial"/>
          <w:b/>
          <w:bCs/>
          <w:color w:val="000000"/>
          <w:sz w:val="28"/>
          <w:szCs w:val="21"/>
          <w:lang w:bidi="en-US"/>
        </w:rPr>
      </w:pPr>
    </w:p>
    <w:p w14:paraId="37328BCD" w14:textId="77777777" w:rsidR="002445FF" w:rsidRPr="0088783F" w:rsidRDefault="002445FF" w:rsidP="002445FF">
      <w:pPr>
        <w:rPr>
          <w:rFonts w:ascii="Source Sans Pro" w:eastAsia="Times New Roman" w:hAnsi="Source Sans Pro" w:cs="Arial"/>
          <w:sz w:val="24"/>
        </w:rPr>
      </w:pPr>
      <w:r w:rsidRPr="0088783F">
        <w:rPr>
          <w:rFonts w:ascii="Source Sans Pro" w:eastAsia="Times New Roman" w:hAnsi="Source Sans Pro" w:cs="Arial"/>
          <w:b/>
          <w:sz w:val="24"/>
          <w:lang w:bidi="en-US"/>
        </w:rPr>
        <w:t>Course Description:</w:t>
      </w:r>
      <w:r w:rsidRPr="0088783F">
        <w:rPr>
          <w:rFonts w:ascii="Source Sans Pro" w:eastAsia="Times New Roman" w:hAnsi="Source Sans Pro" w:cs="Arial"/>
          <w:sz w:val="24"/>
        </w:rPr>
        <w:t xml:space="preserve"> </w:t>
      </w:r>
    </w:p>
    <w:p w14:paraId="4AD372A1" w14:textId="77777777" w:rsidR="0088783F" w:rsidRPr="0088783F" w:rsidRDefault="0088783F" w:rsidP="0088783F">
      <w:pPr>
        <w:pStyle w:val="VerticalStyle"/>
        <w:spacing w:after="120" w:line="240" w:lineRule="auto"/>
        <w:ind w:left="0"/>
        <w:rPr>
          <w:rFonts w:ascii="Source Sans Pro" w:hAnsi="Source Sans Pro" w:cs="Arial"/>
          <w:b w:val="0"/>
          <w:bCs w:val="0"/>
          <w:sz w:val="24"/>
          <w:szCs w:val="24"/>
        </w:rPr>
      </w:pPr>
      <w:r w:rsidRPr="0088783F">
        <w:rPr>
          <w:rFonts w:ascii="Source Sans Pro" w:hAnsi="Source Sans Pro" w:cs="Arial"/>
          <w:b w:val="0"/>
          <w:bCs w:val="0"/>
          <w:sz w:val="24"/>
          <w:szCs w:val="24"/>
        </w:rPr>
        <w:t>Operations Management explores how to plan, organize and monitor day-to-day business activities. Learners will develop knowledge and skills to plan production activities, promote workplace safety and manage inventory, quality control and operational risk. This course also includes learning outcomes in facilities management and managerial accounting.</w:t>
      </w:r>
    </w:p>
    <w:p w14:paraId="6EF19F16" w14:textId="77777777" w:rsidR="002445FF" w:rsidRDefault="002445FF" w:rsidP="002445FF">
      <w:pPr>
        <w:pStyle w:val="NoSpacing"/>
      </w:pPr>
    </w:p>
    <w:p w14:paraId="39520EAA" w14:textId="77777777" w:rsidR="002445FF" w:rsidRPr="002445FF" w:rsidRDefault="002445FF" w:rsidP="002445FF">
      <w:pPr>
        <w:pStyle w:val="NoSpacing"/>
        <w:rPr>
          <w:rFonts w:cstheme="minorHAnsi"/>
          <w:b/>
          <w:bCs/>
          <w:color w:val="002060"/>
        </w:rPr>
      </w:pPr>
      <w:r w:rsidRPr="002445FF">
        <w:rPr>
          <w:rFonts w:cstheme="minorHAnsi"/>
          <w:b/>
          <w:bCs/>
          <w:color w:val="002060"/>
        </w:rPr>
        <w:t xml:space="preserve">Strand 1. </w:t>
      </w:r>
      <w:r w:rsidRPr="002445FF">
        <w:rPr>
          <w:rFonts w:cstheme="minorHAnsi"/>
          <w:b/>
          <w:bCs/>
          <w:color w:val="002060"/>
        </w:rPr>
        <w:tab/>
      </w:r>
      <w:r w:rsidRPr="002445FF">
        <w:rPr>
          <w:rFonts w:cstheme="minorHAnsi"/>
          <w:b/>
          <w:bCs/>
          <w:color w:val="002060"/>
        </w:rPr>
        <w:tab/>
        <w:t>Business Operations/21st Century Skills</w:t>
      </w:r>
    </w:p>
    <w:p w14:paraId="1C095C90" w14:textId="5593C2CB" w:rsidR="002445FF" w:rsidRPr="002445FF" w:rsidRDefault="002445FF" w:rsidP="00517664">
      <w:pPr>
        <w:pStyle w:val="NoSpacing"/>
        <w:ind w:left="2160"/>
        <w:rPr>
          <w:b/>
          <w:bCs/>
          <w:strike/>
        </w:rPr>
      </w:pPr>
      <w:r w:rsidRPr="002445FF">
        <w:rPr>
          <w:bCs/>
        </w:rPr>
        <w:t xml:space="preserve">Learners apply principles of economics, business management, marketing and employability in an entrepreneur, manager and employee role to the leadership, planning, developing and </w:t>
      </w:r>
      <w:proofErr w:type="gramStart"/>
      <w:r w:rsidRPr="002445FF">
        <w:rPr>
          <w:bCs/>
        </w:rPr>
        <w:t>analyzing of</w:t>
      </w:r>
      <w:proofErr w:type="gramEnd"/>
      <w:r w:rsidRPr="002445FF">
        <w:rPr>
          <w:bCs/>
        </w:rPr>
        <w:t xml:space="preserve"> business enterprises related to the career field.</w:t>
      </w:r>
    </w:p>
    <w:p w14:paraId="2E30BAC2" w14:textId="77777777" w:rsidR="002445FF" w:rsidRPr="002445FF" w:rsidRDefault="002445FF" w:rsidP="002445FF">
      <w:pPr>
        <w:pStyle w:val="NoSpacing"/>
        <w:rPr>
          <w:b/>
        </w:rPr>
      </w:pPr>
    </w:p>
    <w:p w14:paraId="6427E0B8" w14:textId="119B3B97" w:rsidR="00B0329B" w:rsidRPr="00B0329B" w:rsidRDefault="00B0329B" w:rsidP="00B0329B">
      <w:pPr>
        <w:pStyle w:val="NoSpacing"/>
        <w:rPr>
          <w:b/>
          <w:bCs/>
        </w:rPr>
      </w:pPr>
      <w:r w:rsidRPr="00B0329B">
        <w:rPr>
          <w:b/>
          <w:bCs/>
        </w:rPr>
        <w:t>Outcome</w:t>
      </w:r>
      <w:r>
        <w:rPr>
          <w:b/>
          <w:bCs/>
        </w:rPr>
        <w:t>:</w:t>
      </w:r>
      <w:r w:rsidRPr="00B0329B">
        <w:rPr>
          <w:b/>
          <w:bCs/>
        </w:rPr>
        <w:t xml:space="preserve"> 1.3</w:t>
      </w:r>
      <w:r>
        <w:rPr>
          <w:b/>
          <w:bCs/>
        </w:rPr>
        <w:t>.</w:t>
      </w:r>
      <w:r w:rsidRPr="00B0329B">
        <w:rPr>
          <w:b/>
          <w:bCs/>
        </w:rPr>
        <w:t xml:space="preserve"> </w:t>
      </w:r>
      <w:r w:rsidRPr="00B0329B">
        <w:rPr>
          <w:b/>
          <w:bCs/>
        </w:rPr>
        <w:tab/>
        <w:t>Business Ethics and Law</w:t>
      </w:r>
    </w:p>
    <w:p w14:paraId="68E4D320" w14:textId="77777777" w:rsidR="00B0329B" w:rsidRDefault="00B0329B" w:rsidP="00B0329B">
      <w:pPr>
        <w:pStyle w:val="NoSpacing"/>
        <w:ind w:left="2160"/>
      </w:pPr>
      <w:r w:rsidRPr="00B0329B">
        <w:t>Analyze how professional, ethical, and legal behavior contributes to continuous improvement in organizational performance and regulatory compliance.</w:t>
      </w:r>
    </w:p>
    <w:p w14:paraId="2B3B7E7F" w14:textId="77777777" w:rsidR="00B0329B" w:rsidRPr="00B0329B" w:rsidRDefault="00B0329B" w:rsidP="00B0329B">
      <w:pPr>
        <w:pStyle w:val="NoSpacing"/>
        <w:ind w:left="2160"/>
      </w:pPr>
    </w:p>
    <w:p w14:paraId="2D845C20" w14:textId="77777777" w:rsidR="00B0329B" w:rsidRPr="00B0329B" w:rsidRDefault="00B0329B" w:rsidP="00B0329B">
      <w:pPr>
        <w:pStyle w:val="NoSpacing"/>
        <w:rPr>
          <w:b/>
          <w:bCs/>
        </w:rPr>
      </w:pPr>
      <w:proofErr w:type="gramStart"/>
      <w:r w:rsidRPr="00B0329B">
        <w:rPr>
          <w:b/>
          <w:bCs/>
        </w:rPr>
        <w:t>Competencies</w:t>
      </w:r>
      <w:proofErr w:type="gramEnd"/>
    </w:p>
    <w:p w14:paraId="49CF07DF" w14:textId="24709698" w:rsidR="00B0329B" w:rsidRPr="00B0329B" w:rsidRDefault="00B0329B" w:rsidP="00B0329B">
      <w:pPr>
        <w:pStyle w:val="NoSpacing"/>
        <w:ind w:left="720" w:hanging="720"/>
      </w:pPr>
      <w:r w:rsidRPr="00B0329B">
        <w:t>1.3.1</w:t>
      </w:r>
      <w:r>
        <w:t>.</w:t>
      </w:r>
      <w:r w:rsidRPr="00B0329B">
        <w:tab/>
        <w:t>Analyze how regulatory compliance affects business operations and organizational performance.</w:t>
      </w:r>
    </w:p>
    <w:p w14:paraId="266DE475" w14:textId="0E4E1180" w:rsidR="00B0329B" w:rsidRPr="00B0329B" w:rsidRDefault="00B0329B" w:rsidP="00B0329B">
      <w:pPr>
        <w:pStyle w:val="NoSpacing"/>
        <w:ind w:left="720" w:hanging="720"/>
      </w:pPr>
      <w:r w:rsidRPr="00B0329B">
        <w:t>1.3.2</w:t>
      </w:r>
      <w:r>
        <w:t>.</w:t>
      </w:r>
      <w:r w:rsidRPr="00B0329B">
        <w:tab/>
        <w:t>Follow protocols and practices necessary to maintain a clean, safe and healthy work environment.</w:t>
      </w:r>
    </w:p>
    <w:p w14:paraId="60E22C4D" w14:textId="64020B87" w:rsidR="00B0329B" w:rsidRDefault="00B0329B" w:rsidP="00B0329B">
      <w:pPr>
        <w:pStyle w:val="NoSpacing"/>
        <w:ind w:left="720" w:hanging="720"/>
      </w:pPr>
      <w:r w:rsidRPr="00B0329B">
        <w:t>1.3.5</w:t>
      </w:r>
      <w:r>
        <w:t>.</w:t>
      </w:r>
      <w:r w:rsidRPr="00B0329B">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1E5FDA32" w14:textId="77777777" w:rsidR="00B0329B" w:rsidRPr="00B0329B" w:rsidRDefault="00B0329B" w:rsidP="00B0329B">
      <w:pPr>
        <w:pStyle w:val="NoSpacing"/>
        <w:ind w:left="720" w:hanging="720"/>
      </w:pPr>
    </w:p>
    <w:p w14:paraId="5FCA70F8" w14:textId="7E59178D" w:rsidR="00B0329B" w:rsidRPr="00B0329B" w:rsidRDefault="00B0329B" w:rsidP="00B0329B">
      <w:pPr>
        <w:pStyle w:val="NoSpacing"/>
        <w:rPr>
          <w:b/>
          <w:bCs/>
        </w:rPr>
      </w:pPr>
      <w:r w:rsidRPr="00B0329B">
        <w:rPr>
          <w:b/>
          <w:bCs/>
        </w:rPr>
        <w:t>Outcome</w:t>
      </w:r>
      <w:r>
        <w:rPr>
          <w:b/>
          <w:bCs/>
        </w:rPr>
        <w:t>:</w:t>
      </w:r>
      <w:r w:rsidRPr="00B0329B">
        <w:rPr>
          <w:b/>
          <w:bCs/>
        </w:rPr>
        <w:t xml:space="preserve"> 1.11</w:t>
      </w:r>
      <w:r>
        <w:rPr>
          <w:b/>
          <w:bCs/>
        </w:rPr>
        <w:t>.</w:t>
      </w:r>
      <w:r w:rsidRPr="00B0329B">
        <w:rPr>
          <w:b/>
          <w:bCs/>
        </w:rPr>
        <w:t xml:space="preserve"> </w:t>
      </w:r>
      <w:r w:rsidRPr="00B0329B">
        <w:rPr>
          <w:b/>
          <w:bCs/>
        </w:rPr>
        <w:tab/>
        <w:t>Principles of Business Economics</w:t>
      </w:r>
    </w:p>
    <w:p w14:paraId="745CC29E" w14:textId="77777777" w:rsidR="00B0329B" w:rsidRDefault="00B0329B" w:rsidP="00B0329B">
      <w:pPr>
        <w:pStyle w:val="NoSpacing"/>
        <w:ind w:left="2160"/>
      </w:pPr>
      <w:r w:rsidRPr="00B0329B">
        <w:t>Examine and employ economic principles, concepts and policies to accomplish organizational goals and objectives.</w:t>
      </w:r>
    </w:p>
    <w:p w14:paraId="2A31D51A" w14:textId="77777777" w:rsidR="00B0329B" w:rsidRPr="00B0329B" w:rsidRDefault="00B0329B" w:rsidP="00B0329B">
      <w:pPr>
        <w:pStyle w:val="NoSpacing"/>
        <w:ind w:left="2160"/>
      </w:pPr>
    </w:p>
    <w:p w14:paraId="25A31026" w14:textId="77777777" w:rsidR="00B0329B" w:rsidRPr="00B0329B" w:rsidRDefault="00B0329B" w:rsidP="00B0329B">
      <w:pPr>
        <w:pStyle w:val="NoSpacing"/>
        <w:rPr>
          <w:b/>
          <w:bCs/>
        </w:rPr>
      </w:pPr>
      <w:proofErr w:type="gramStart"/>
      <w:r w:rsidRPr="00B0329B">
        <w:rPr>
          <w:b/>
          <w:bCs/>
        </w:rPr>
        <w:t>Competencies</w:t>
      </w:r>
      <w:proofErr w:type="gramEnd"/>
    </w:p>
    <w:p w14:paraId="7BAF593E" w14:textId="54C9169E" w:rsidR="00B0329B" w:rsidRPr="00B0329B" w:rsidRDefault="00B0329B" w:rsidP="00B0329B">
      <w:pPr>
        <w:pStyle w:val="NoSpacing"/>
        <w:ind w:left="720" w:hanging="720"/>
      </w:pPr>
      <w:r w:rsidRPr="00B0329B">
        <w:t>1.11.4</w:t>
      </w:r>
      <w:r>
        <w:t>.</w:t>
      </w:r>
      <w:r w:rsidRPr="00B0329B">
        <w:tab/>
        <w:t>Determine how the quality, quantity and pricing of goods and services are affected by domestic and international competition in a market economy.</w:t>
      </w:r>
    </w:p>
    <w:p w14:paraId="10FF9EC1" w14:textId="417592E0" w:rsidR="00B0329B" w:rsidRDefault="00B0329B">
      <w:pPr>
        <w:rPr>
          <w:rFonts w:ascii="Source Sans Pro" w:hAnsi="Source Sans Pro"/>
          <w:kern w:val="2"/>
          <w:sz w:val="24"/>
          <w14:ligatures w14:val="standardContextual"/>
        </w:rPr>
      </w:pPr>
      <w:r>
        <w:br w:type="page"/>
      </w:r>
    </w:p>
    <w:p w14:paraId="0E5ABDCF" w14:textId="32865FB0" w:rsidR="00B0329B" w:rsidRPr="002445FF" w:rsidRDefault="00B0329B" w:rsidP="00B0329B">
      <w:pPr>
        <w:pStyle w:val="NoSpacing"/>
        <w:rPr>
          <w:rFonts w:cstheme="minorHAnsi"/>
          <w:b/>
          <w:bCs/>
          <w:color w:val="002060"/>
        </w:rPr>
      </w:pPr>
      <w:r w:rsidRPr="002445FF">
        <w:rPr>
          <w:rFonts w:cstheme="minorHAnsi"/>
          <w:b/>
          <w:bCs/>
          <w:color w:val="002060"/>
        </w:rPr>
        <w:lastRenderedPageBreak/>
        <w:t xml:space="preserve">Strand </w:t>
      </w:r>
      <w:r>
        <w:rPr>
          <w:rFonts w:cstheme="minorHAnsi"/>
          <w:b/>
          <w:bCs/>
          <w:color w:val="002060"/>
        </w:rPr>
        <w:t>2</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Foundations</w:t>
      </w:r>
    </w:p>
    <w:p w14:paraId="1BADA714" w14:textId="21B64843" w:rsidR="00B0329B" w:rsidRDefault="00B0329B" w:rsidP="00B0329B">
      <w:pPr>
        <w:pStyle w:val="NoSpacing"/>
        <w:ind w:left="2160"/>
      </w:pPr>
      <w:r w:rsidRPr="002445FF">
        <w:rPr>
          <w:bCs/>
        </w:rPr>
        <w:t xml:space="preserve">Learners </w:t>
      </w:r>
      <w:r w:rsidRPr="00B0329B">
        <w:t>acquire foundational knowledge of business activities supported by economic principles, business processes and global business considerations.</w:t>
      </w:r>
    </w:p>
    <w:p w14:paraId="184177E4" w14:textId="77777777" w:rsidR="00B0329B" w:rsidRPr="00B0329B" w:rsidRDefault="00B0329B" w:rsidP="00B0329B">
      <w:pPr>
        <w:pStyle w:val="NoSpacing"/>
        <w:ind w:left="2160"/>
      </w:pPr>
    </w:p>
    <w:p w14:paraId="6FEF6B60" w14:textId="22A11EB3" w:rsidR="00B0329B" w:rsidRPr="00B0329B" w:rsidRDefault="00B0329B" w:rsidP="00B0329B">
      <w:pPr>
        <w:pStyle w:val="NoSpacing"/>
        <w:rPr>
          <w:b/>
          <w:bCs/>
        </w:rPr>
      </w:pPr>
      <w:r w:rsidRPr="00B0329B">
        <w:rPr>
          <w:b/>
          <w:bCs/>
        </w:rPr>
        <w:t>Outcome</w:t>
      </w:r>
      <w:r>
        <w:rPr>
          <w:b/>
          <w:bCs/>
        </w:rPr>
        <w:t>:</w:t>
      </w:r>
      <w:r w:rsidRPr="00B0329B">
        <w:rPr>
          <w:b/>
          <w:bCs/>
        </w:rPr>
        <w:t xml:space="preserve"> 2.1. </w:t>
      </w:r>
      <w:r w:rsidRPr="00B0329B">
        <w:rPr>
          <w:b/>
          <w:bCs/>
        </w:rPr>
        <w:tab/>
        <w:t>Business Activities</w:t>
      </w:r>
    </w:p>
    <w:p w14:paraId="4EF73C28" w14:textId="77777777" w:rsidR="00B0329B" w:rsidRDefault="00B0329B" w:rsidP="00B0329B">
      <w:pPr>
        <w:pStyle w:val="NoSpacing"/>
        <w:ind w:left="2160"/>
      </w:pPr>
      <w:r w:rsidRPr="00B0329B">
        <w:t>Relate business functions to business models, operations and strategies.</w:t>
      </w:r>
    </w:p>
    <w:p w14:paraId="60FFC93E" w14:textId="77777777" w:rsidR="00B0329B" w:rsidRPr="00B0329B" w:rsidRDefault="00B0329B" w:rsidP="00B0329B">
      <w:pPr>
        <w:pStyle w:val="NoSpacing"/>
        <w:ind w:left="2160"/>
      </w:pPr>
    </w:p>
    <w:p w14:paraId="7DCBB527" w14:textId="77777777" w:rsidR="00B0329B" w:rsidRPr="00B0329B" w:rsidRDefault="00B0329B" w:rsidP="00B0329B">
      <w:pPr>
        <w:pStyle w:val="NoSpacing"/>
        <w:rPr>
          <w:b/>
          <w:bCs/>
        </w:rPr>
      </w:pPr>
      <w:proofErr w:type="gramStart"/>
      <w:r w:rsidRPr="00B0329B">
        <w:rPr>
          <w:b/>
          <w:bCs/>
        </w:rPr>
        <w:t>Competencies</w:t>
      </w:r>
      <w:proofErr w:type="gramEnd"/>
    </w:p>
    <w:p w14:paraId="0AF18538" w14:textId="4FD838B9" w:rsidR="00B0329B" w:rsidRPr="00B0329B" w:rsidRDefault="00B0329B" w:rsidP="00B0329B">
      <w:pPr>
        <w:pStyle w:val="NoSpacing"/>
        <w:ind w:left="720" w:hanging="720"/>
      </w:pPr>
      <w:r w:rsidRPr="00B0329B">
        <w:t>2.1.8</w:t>
      </w:r>
      <w:r>
        <w:t>.</w:t>
      </w:r>
      <w:r w:rsidRPr="00B0329B">
        <w:tab/>
        <w:t>Explain the role and function of supply chain management and how it interacts with other business activities.</w:t>
      </w:r>
    </w:p>
    <w:p w14:paraId="6E90661F" w14:textId="3504EBF2" w:rsidR="00B0329B" w:rsidRPr="00B0329B" w:rsidRDefault="00B0329B" w:rsidP="00B0329B">
      <w:pPr>
        <w:pStyle w:val="NoSpacing"/>
        <w:ind w:left="720" w:hanging="720"/>
      </w:pPr>
      <w:r w:rsidRPr="00B0329B">
        <w:t>2.1.9</w:t>
      </w:r>
      <w:r>
        <w:t>.</w:t>
      </w:r>
      <w:r w:rsidRPr="00B0329B">
        <w:tab/>
        <w:t>Explain the role and function of strategic management and how it interacts with other business activities.</w:t>
      </w:r>
    </w:p>
    <w:p w14:paraId="34AA969E" w14:textId="18DC7B7B" w:rsidR="00B0329B" w:rsidRPr="00B0329B" w:rsidRDefault="00B0329B" w:rsidP="00B0329B">
      <w:pPr>
        <w:pStyle w:val="NoSpacing"/>
        <w:ind w:left="720" w:hanging="720"/>
      </w:pPr>
      <w:r w:rsidRPr="00B0329B">
        <w:t>2.1.10</w:t>
      </w:r>
      <w:r>
        <w:t>.</w:t>
      </w:r>
      <w:r w:rsidRPr="00B0329B">
        <w:tab/>
        <w:t>Explain the role and function of operations management and how it interacts with other business activities.</w:t>
      </w:r>
    </w:p>
    <w:p w14:paraId="0F60FFD9" w14:textId="3AF41FEC" w:rsidR="00B0329B" w:rsidRPr="00B0329B" w:rsidRDefault="00B0329B" w:rsidP="00B0329B">
      <w:pPr>
        <w:pStyle w:val="NoSpacing"/>
        <w:ind w:left="720" w:hanging="720"/>
      </w:pPr>
      <w:r w:rsidRPr="00B0329B">
        <w:t>2.1.11</w:t>
      </w:r>
      <w:r>
        <w:t>.</w:t>
      </w:r>
      <w:r w:rsidRPr="00B0329B">
        <w:tab/>
        <w:t>Explain the role and function of sales and how it interacts with other business activities.</w:t>
      </w:r>
    </w:p>
    <w:p w14:paraId="1743D025" w14:textId="427981FE" w:rsidR="00B0329B" w:rsidRDefault="00B0329B" w:rsidP="00B0329B">
      <w:pPr>
        <w:pStyle w:val="NoSpacing"/>
        <w:ind w:left="720" w:hanging="720"/>
      </w:pPr>
      <w:r w:rsidRPr="00B0329B">
        <w:t>2.1.12</w:t>
      </w:r>
      <w:r>
        <w:t>.</w:t>
      </w:r>
      <w:r w:rsidRPr="00B0329B">
        <w:tab/>
        <w:t>Explain the role and function of logistics and how it interacts with other business activities.</w:t>
      </w:r>
    </w:p>
    <w:p w14:paraId="2E9C4478" w14:textId="77777777" w:rsidR="00B0329B" w:rsidRPr="00B0329B" w:rsidRDefault="00B0329B" w:rsidP="00B0329B">
      <w:pPr>
        <w:pStyle w:val="NoSpacing"/>
        <w:ind w:left="720" w:hanging="720"/>
      </w:pPr>
    </w:p>
    <w:p w14:paraId="1F94EAA5" w14:textId="39E5CF3E" w:rsidR="00B0329B" w:rsidRPr="00B0329B" w:rsidRDefault="00B0329B" w:rsidP="00B0329B">
      <w:pPr>
        <w:pStyle w:val="NoSpacing"/>
        <w:rPr>
          <w:b/>
          <w:bCs/>
        </w:rPr>
      </w:pPr>
      <w:r w:rsidRPr="00B0329B">
        <w:rPr>
          <w:b/>
          <w:bCs/>
        </w:rPr>
        <w:t>Outcome</w:t>
      </w:r>
      <w:r>
        <w:rPr>
          <w:b/>
          <w:bCs/>
        </w:rPr>
        <w:t>:</w:t>
      </w:r>
      <w:r w:rsidRPr="00B0329B">
        <w:rPr>
          <w:b/>
          <w:bCs/>
        </w:rPr>
        <w:t xml:space="preserve"> 2.2</w:t>
      </w:r>
      <w:r>
        <w:rPr>
          <w:b/>
          <w:bCs/>
        </w:rPr>
        <w:t>.</w:t>
      </w:r>
      <w:r w:rsidRPr="00B0329B">
        <w:rPr>
          <w:b/>
          <w:bCs/>
        </w:rPr>
        <w:t xml:space="preserve"> </w:t>
      </w:r>
      <w:r w:rsidRPr="00B0329B">
        <w:rPr>
          <w:b/>
          <w:bCs/>
        </w:rPr>
        <w:tab/>
        <w:t>Economic Principles</w:t>
      </w:r>
    </w:p>
    <w:p w14:paraId="2EFA6F32" w14:textId="77777777" w:rsidR="00B0329B" w:rsidRDefault="00B0329B" w:rsidP="00B0329B">
      <w:pPr>
        <w:pStyle w:val="NoSpacing"/>
        <w:ind w:left="2160"/>
      </w:pPr>
      <w:r w:rsidRPr="00B0329B">
        <w:t>Relate principles and concepts of applied economics to business models, operations and strategies.</w:t>
      </w:r>
    </w:p>
    <w:p w14:paraId="48ACBFE4" w14:textId="77777777" w:rsidR="00B0329B" w:rsidRPr="00B0329B" w:rsidRDefault="00B0329B" w:rsidP="00B0329B">
      <w:pPr>
        <w:pStyle w:val="NoSpacing"/>
        <w:ind w:left="2160"/>
      </w:pPr>
    </w:p>
    <w:p w14:paraId="58888DEE" w14:textId="77777777" w:rsidR="00B0329B" w:rsidRPr="00B0329B" w:rsidRDefault="00B0329B" w:rsidP="00B0329B">
      <w:pPr>
        <w:pStyle w:val="NoSpacing"/>
        <w:rPr>
          <w:b/>
          <w:bCs/>
        </w:rPr>
      </w:pPr>
      <w:proofErr w:type="gramStart"/>
      <w:r w:rsidRPr="00B0329B">
        <w:rPr>
          <w:b/>
          <w:bCs/>
        </w:rPr>
        <w:t>Competencies</w:t>
      </w:r>
      <w:proofErr w:type="gramEnd"/>
    </w:p>
    <w:p w14:paraId="09B9C938" w14:textId="264A77DB" w:rsidR="00B0329B" w:rsidRPr="00B0329B" w:rsidRDefault="00B0329B" w:rsidP="00B0329B">
      <w:pPr>
        <w:pStyle w:val="NoSpacing"/>
      </w:pPr>
      <w:r w:rsidRPr="00B0329B">
        <w:t>2.2.9</w:t>
      </w:r>
      <w:r>
        <w:t>.</w:t>
      </w:r>
      <w:r w:rsidRPr="00B0329B">
        <w:tab/>
        <w:t>Analyze the impact of specialization and division of labor on productivity.</w:t>
      </w:r>
    </w:p>
    <w:p w14:paraId="37691015" w14:textId="11E4C0DD" w:rsidR="00B0329B" w:rsidRDefault="00B0329B" w:rsidP="00B0329B">
      <w:pPr>
        <w:pStyle w:val="NoSpacing"/>
        <w:ind w:left="720" w:hanging="720"/>
      </w:pPr>
      <w:r w:rsidRPr="00B0329B">
        <w:t>2.2.11</w:t>
      </w:r>
      <w:r>
        <w:t>.</w:t>
      </w:r>
      <w:r w:rsidRPr="00B0329B">
        <w:tab/>
        <w:t>Explain the impact of the law of diminishing returns and the concept of economies of scale.</w:t>
      </w:r>
    </w:p>
    <w:p w14:paraId="74F385BC" w14:textId="77777777" w:rsidR="00B0329B" w:rsidRPr="00B0329B" w:rsidRDefault="00B0329B" w:rsidP="00B0329B">
      <w:pPr>
        <w:pStyle w:val="NoSpacing"/>
        <w:ind w:left="720" w:hanging="720"/>
      </w:pPr>
    </w:p>
    <w:p w14:paraId="549ACBF2" w14:textId="6BE1F62D" w:rsidR="00B0329B" w:rsidRPr="00B0329B" w:rsidRDefault="00B0329B" w:rsidP="00B0329B">
      <w:pPr>
        <w:pStyle w:val="NoSpacing"/>
        <w:rPr>
          <w:b/>
          <w:bCs/>
        </w:rPr>
      </w:pPr>
      <w:r w:rsidRPr="00B0329B">
        <w:rPr>
          <w:b/>
          <w:bCs/>
        </w:rPr>
        <w:t>Outcome</w:t>
      </w:r>
      <w:r>
        <w:rPr>
          <w:b/>
          <w:bCs/>
        </w:rPr>
        <w:t>:</w:t>
      </w:r>
      <w:r w:rsidRPr="00B0329B">
        <w:rPr>
          <w:b/>
          <w:bCs/>
        </w:rPr>
        <w:t xml:space="preserve"> 2.3</w:t>
      </w:r>
      <w:r>
        <w:rPr>
          <w:b/>
          <w:bCs/>
        </w:rPr>
        <w:t>.</w:t>
      </w:r>
      <w:r w:rsidRPr="00B0329B">
        <w:rPr>
          <w:b/>
          <w:bCs/>
        </w:rPr>
        <w:tab/>
        <w:t>Global Business</w:t>
      </w:r>
    </w:p>
    <w:p w14:paraId="518EE658" w14:textId="77777777" w:rsidR="00B0329B" w:rsidRDefault="00B0329B" w:rsidP="00B0329B">
      <w:pPr>
        <w:pStyle w:val="NoSpacing"/>
        <w:ind w:left="2160"/>
      </w:pPr>
      <w:r w:rsidRPr="00B0329B">
        <w:t>Relate global business functions to internal business operations, activities and strategies.</w:t>
      </w:r>
    </w:p>
    <w:p w14:paraId="7008C4DD" w14:textId="77777777" w:rsidR="00B0329B" w:rsidRPr="00B0329B" w:rsidRDefault="00B0329B" w:rsidP="00B0329B">
      <w:pPr>
        <w:pStyle w:val="NoSpacing"/>
        <w:ind w:left="2160"/>
      </w:pPr>
    </w:p>
    <w:p w14:paraId="7227993B" w14:textId="77777777" w:rsidR="00B0329B" w:rsidRPr="00B0329B" w:rsidRDefault="00B0329B" w:rsidP="00B0329B">
      <w:pPr>
        <w:pStyle w:val="NoSpacing"/>
        <w:rPr>
          <w:b/>
          <w:bCs/>
        </w:rPr>
      </w:pPr>
      <w:proofErr w:type="gramStart"/>
      <w:r w:rsidRPr="00B0329B">
        <w:rPr>
          <w:b/>
          <w:bCs/>
        </w:rPr>
        <w:t>Competencies</w:t>
      </w:r>
      <w:proofErr w:type="gramEnd"/>
    </w:p>
    <w:p w14:paraId="742E4F69" w14:textId="1B75333F" w:rsidR="00B0329B" w:rsidRPr="00B0329B" w:rsidRDefault="00B0329B" w:rsidP="00B0329B">
      <w:pPr>
        <w:pStyle w:val="NoSpacing"/>
        <w:ind w:left="720" w:hanging="720"/>
      </w:pPr>
      <w:r w:rsidRPr="00B0329B">
        <w:t>2.3.7</w:t>
      </w:r>
      <w:r>
        <w:t>.</w:t>
      </w:r>
      <w:r w:rsidRPr="00B0329B">
        <w:tab/>
        <w:t>Describe costs associated with global business, methods used to analyze those costs and the role of outsourcing and offshoring in cost management.</w:t>
      </w:r>
    </w:p>
    <w:p w14:paraId="2FA96D66" w14:textId="7A3BAD28" w:rsidR="00B0329B" w:rsidRDefault="00B0329B" w:rsidP="00B0329B">
      <w:pPr>
        <w:pStyle w:val="NoSpacing"/>
        <w:ind w:left="720" w:hanging="720"/>
      </w:pPr>
      <w:r w:rsidRPr="00B0329B">
        <w:t>2.3.8</w:t>
      </w:r>
      <w:r>
        <w:t>.</w:t>
      </w:r>
      <w:r w:rsidRPr="00B0329B">
        <w:tab/>
        <w:t xml:space="preserve">Describe regulatory policies and </w:t>
      </w:r>
      <w:proofErr w:type="gramStart"/>
      <w:r w:rsidRPr="00B0329B">
        <w:t>the government</w:t>
      </w:r>
      <w:proofErr w:type="gramEnd"/>
      <w:r w:rsidRPr="00B0329B">
        <w:t xml:space="preserve"> agencies that influence global trade and describe their impact.</w:t>
      </w:r>
    </w:p>
    <w:p w14:paraId="5E2EAF6B" w14:textId="77777777" w:rsidR="00B0329B" w:rsidRDefault="00B0329B" w:rsidP="00B0329B">
      <w:pPr>
        <w:pStyle w:val="NoSpacing"/>
        <w:ind w:left="720" w:hanging="720"/>
      </w:pPr>
    </w:p>
    <w:p w14:paraId="1F250809" w14:textId="6AB20288" w:rsidR="0014350E" w:rsidRDefault="0014350E">
      <w:pPr>
        <w:rPr>
          <w:rFonts w:ascii="Source Sans Pro" w:hAnsi="Source Sans Pro"/>
          <w:kern w:val="2"/>
          <w:sz w:val="24"/>
          <w14:ligatures w14:val="standardContextual"/>
        </w:rPr>
      </w:pPr>
      <w:r>
        <w:br w:type="page"/>
      </w:r>
    </w:p>
    <w:p w14:paraId="4A17FD43" w14:textId="77777777" w:rsidR="0014350E" w:rsidRDefault="0014350E" w:rsidP="00B0329B">
      <w:pPr>
        <w:pStyle w:val="NoSpacing"/>
        <w:ind w:left="720" w:hanging="720"/>
      </w:pPr>
    </w:p>
    <w:p w14:paraId="00DC1F20" w14:textId="3E77697A" w:rsidR="0014350E" w:rsidRPr="002445FF" w:rsidRDefault="0014350E" w:rsidP="0014350E">
      <w:pPr>
        <w:pStyle w:val="NoSpacing"/>
        <w:rPr>
          <w:rFonts w:cstheme="minorHAnsi"/>
          <w:b/>
          <w:bCs/>
          <w:color w:val="002060"/>
        </w:rPr>
      </w:pPr>
      <w:r w:rsidRPr="002445FF">
        <w:rPr>
          <w:rFonts w:cstheme="minorHAnsi"/>
          <w:b/>
          <w:bCs/>
          <w:color w:val="002060"/>
        </w:rPr>
        <w:t xml:space="preserve">Strand </w:t>
      </w:r>
      <w:r>
        <w:rPr>
          <w:rFonts w:cstheme="minorHAnsi"/>
          <w:b/>
          <w:bCs/>
          <w:color w:val="002060"/>
        </w:rPr>
        <w:t>4</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Governance</w:t>
      </w:r>
    </w:p>
    <w:p w14:paraId="2E5B34F5" w14:textId="216D2641" w:rsidR="00B0329B" w:rsidRDefault="0014350E" w:rsidP="0014350E">
      <w:pPr>
        <w:pStyle w:val="NoSpacing"/>
        <w:ind w:left="2160"/>
      </w:pPr>
      <w:r w:rsidRPr="002445FF">
        <w:rPr>
          <w:bCs/>
        </w:rPr>
        <w:t xml:space="preserve">Learners </w:t>
      </w:r>
      <w:r w:rsidR="00B0329B" w:rsidRPr="00B0329B">
        <w:t>acquire foundational legal knowledge and apply business governance principles to minimize risk, maintain organizational compliance and establish and maintain organizational structure.</w:t>
      </w:r>
    </w:p>
    <w:p w14:paraId="76FA2D4A" w14:textId="77777777" w:rsidR="0014350E" w:rsidRPr="00B0329B" w:rsidRDefault="0014350E" w:rsidP="0014350E">
      <w:pPr>
        <w:pStyle w:val="NoSpacing"/>
        <w:ind w:left="2160"/>
      </w:pPr>
    </w:p>
    <w:p w14:paraId="7C0B760A" w14:textId="34A7A759" w:rsidR="00B0329B" w:rsidRPr="0014350E" w:rsidRDefault="00B0329B" w:rsidP="00B0329B">
      <w:pPr>
        <w:pStyle w:val="NoSpacing"/>
        <w:rPr>
          <w:b/>
          <w:bCs/>
        </w:rPr>
      </w:pPr>
      <w:r w:rsidRPr="0014350E">
        <w:rPr>
          <w:b/>
          <w:bCs/>
        </w:rPr>
        <w:t>Outcome</w:t>
      </w:r>
      <w:r w:rsidR="0014350E">
        <w:rPr>
          <w:b/>
          <w:bCs/>
        </w:rPr>
        <w:t>:</w:t>
      </w:r>
      <w:r w:rsidRPr="0014350E">
        <w:rPr>
          <w:b/>
          <w:bCs/>
        </w:rPr>
        <w:t xml:space="preserve"> 4.1</w:t>
      </w:r>
      <w:r w:rsidR="0014350E">
        <w:rPr>
          <w:b/>
          <w:bCs/>
        </w:rPr>
        <w:t>.</w:t>
      </w:r>
      <w:r w:rsidRPr="0014350E">
        <w:rPr>
          <w:b/>
          <w:bCs/>
        </w:rPr>
        <w:tab/>
        <w:t>Risk Management Fundamentals</w:t>
      </w:r>
    </w:p>
    <w:p w14:paraId="5EBC5212" w14:textId="77777777" w:rsidR="00B0329B" w:rsidRDefault="00B0329B" w:rsidP="0014350E">
      <w:pPr>
        <w:pStyle w:val="NoSpacing"/>
        <w:ind w:left="1440" w:firstLine="720"/>
      </w:pPr>
      <w:r w:rsidRPr="00B0329B">
        <w:t>Identify policies, processes and strategies to manage risk.</w:t>
      </w:r>
    </w:p>
    <w:p w14:paraId="0A6DDDA6" w14:textId="77777777" w:rsidR="0014350E" w:rsidRPr="00B0329B" w:rsidRDefault="0014350E" w:rsidP="0014350E">
      <w:pPr>
        <w:pStyle w:val="NoSpacing"/>
        <w:ind w:left="1440" w:firstLine="720"/>
      </w:pPr>
    </w:p>
    <w:p w14:paraId="79A560DD" w14:textId="77777777" w:rsidR="00B0329B" w:rsidRPr="0014350E" w:rsidRDefault="00B0329B" w:rsidP="00B0329B">
      <w:pPr>
        <w:pStyle w:val="NoSpacing"/>
        <w:rPr>
          <w:b/>
          <w:bCs/>
        </w:rPr>
      </w:pPr>
      <w:proofErr w:type="gramStart"/>
      <w:r w:rsidRPr="0014350E">
        <w:rPr>
          <w:b/>
          <w:bCs/>
        </w:rPr>
        <w:t>Competencies</w:t>
      </w:r>
      <w:proofErr w:type="gramEnd"/>
    </w:p>
    <w:p w14:paraId="588206CE" w14:textId="33DCD1B1" w:rsidR="00B0329B" w:rsidRPr="00B0329B" w:rsidRDefault="00B0329B" w:rsidP="00B0329B">
      <w:pPr>
        <w:pStyle w:val="NoSpacing"/>
      </w:pPr>
      <w:r w:rsidRPr="00B0329B">
        <w:t>4.1.4</w:t>
      </w:r>
      <w:r w:rsidR="0014350E">
        <w:t>.</w:t>
      </w:r>
      <w:r w:rsidRPr="00B0329B">
        <w:tab/>
        <w:t xml:space="preserve">Describe </w:t>
      </w:r>
      <w:proofErr w:type="gramStart"/>
      <w:r w:rsidRPr="00B0329B">
        <w:t>ways</w:t>
      </w:r>
      <w:proofErr w:type="gramEnd"/>
      <w:r w:rsidRPr="00B0329B">
        <w:t xml:space="preserve"> businesses prevent, control, transfer and retain risks. </w:t>
      </w:r>
    </w:p>
    <w:p w14:paraId="0F4BE4E1" w14:textId="39654978" w:rsidR="00B0329B" w:rsidRPr="00B0329B" w:rsidRDefault="00B0329B" w:rsidP="0014350E">
      <w:pPr>
        <w:pStyle w:val="NoSpacing"/>
        <w:ind w:left="720" w:hanging="720"/>
      </w:pPr>
      <w:r w:rsidRPr="00B0329B">
        <w:t>4.1.5</w:t>
      </w:r>
      <w:r w:rsidR="0014350E">
        <w:t>.</w:t>
      </w:r>
      <w:r w:rsidRPr="00B0329B">
        <w:tab/>
        <w:t>Identify areas of enterprise risk that must be managed (e.g., security, confidentiality, privacy, processing integrity, availability).</w:t>
      </w:r>
    </w:p>
    <w:p w14:paraId="6D984F9F" w14:textId="7DC05615" w:rsidR="00B0329B" w:rsidRPr="00B0329B" w:rsidRDefault="00B0329B" w:rsidP="00B0329B">
      <w:pPr>
        <w:pStyle w:val="NoSpacing"/>
      </w:pPr>
      <w:r w:rsidRPr="00B0329B">
        <w:t>4.1.6</w:t>
      </w:r>
      <w:r w:rsidR="0014350E">
        <w:t>.</w:t>
      </w:r>
      <w:r w:rsidRPr="00B0329B">
        <w:tab/>
        <w:t xml:space="preserve">Describe quantitative and qualitative approaches to measuring and analyzing risk. </w:t>
      </w:r>
    </w:p>
    <w:p w14:paraId="07337655" w14:textId="56B36D7F" w:rsidR="00B0329B" w:rsidRPr="00B0329B" w:rsidRDefault="00B0329B" w:rsidP="0014350E">
      <w:pPr>
        <w:pStyle w:val="NoSpacing"/>
        <w:ind w:left="720" w:hanging="720"/>
      </w:pPr>
      <w:r w:rsidRPr="00B0329B">
        <w:t>4.1.7</w:t>
      </w:r>
      <w:r w:rsidR="0014350E">
        <w:t>.</w:t>
      </w:r>
      <w:r w:rsidRPr="00B0329B">
        <w:tab/>
        <w:t xml:space="preserve">Distinguish </w:t>
      </w:r>
      <w:proofErr w:type="gramStart"/>
      <w:r w:rsidRPr="00B0329B">
        <w:t>among</w:t>
      </w:r>
      <w:proofErr w:type="gramEnd"/>
      <w:r w:rsidRPr="00B0329B">
        <w:t xml:space="preserve"> key risk indicators, key performance indicators and process indicators.  </w:t>
      </w:r>
    </w:p>
    <w:p w14:paraId="5C4F6030" w14:textId="3C7C835E" w:rsidR="00B0329B" w:rsidRPr="00B0329B" w:rsidRDefault="00B0329B" w:rsidP="00B0329B">
      <w:pPr>
        <w:pStyle w:val="NoSpacing"/>
      </w:pPr>
      <w:r w:rsidRPr="00B0329B">
        <w:t>4.1.8</w:t>
      </w:r>
      <w:r w:rsidR="0014350E">
        <w:t>.</w:t>
      </w:r>
      <w:r w:rsidRPr="00B0329B">
        <w:tab/>
        <w:t>Develop a risk profile using the risk-reward relationship.</w:t>
      </w:r>
    </w:p>
    <w:p w14:paraId="6C29EBF3" w14:textId="4C8FE0FA" w:rsidR="00B0329B" w:rsidRPr="00B0329B" w:rsidRDefault="00B0329B" w:rsidP="00B0329B">
      <w:pPr>
        <w:pStyle w:val="NoSpacing"/>
      </w:pPr>
      <w:r w:rsidRPr="00B0329B">
        <w:t>4.1.9</w:t>
      </w:r>
      <w:r w:rsidR="000A19CC">
        <w:t>.</w:t>
      </w:r>
      <w:r w:rsidRPr="00B0329B">
        <w:tab/>
        <w:t>Select strategies for managing risk and recovering from disasters.</w:t>
      </w:r>
    </w:p>
    <w:p w14:paraId="1F4DB34E" w14:textId="46B6BF1F" w:rsidR="00B0329B" w:rsidRDefault="00B0329B" w:rsidP="00B0329B">
      <w:pPr>
        <w:pStyle w:val="NoSpacing"/>
      </w:pPr>
      <w:r w:rsidRPr="00B0329B">
        <w:t>4.1.10</w:t>
      </w:r>
      <w:r w:rsidR="000A19CC">
        <w:t>.</w:t>
      </w:r>
      <w:r w:rsidRPr="00B0329B">
        <w:tab/>
        <w:t>Describe the elements of an enterprise risk-management policy.</w:t>
      </w:r>
    </w:p>
    <w:p w14:paraId="79DEDB76" w14:textId="77777777" w:rsidR="000A19CC" w:rsidRPr="00B0329B" w:rsidRDefault="000A19CC" w:rsidP="00B0329B">
      <w:pPr>
        <w:pStyle w:val="NoSpacing"/>
      </w:pPr>
    </w:p>
    <w:p w14:paraId="02E46BB7" w14:textId="1D76A5B5" w:rsidR="00B0329B" w:rsidRPr="000A19CC" w:rsidRDefault="00B0329B" w:rsidP="00B0329B">
      <w:pPr>
        <w:pStyle w:val="NoSpacing"/>
        <w:rPr>
          <w:b/>
          <w:bCs/>
        </w:rPr>
      </w:pPr>
      <w:r w:rsidRPr="000A19CC">
        <w:rPr>
          <w:b/>
          <w:bCs/>
        </w:rPr>
        <w:t>Outcome</w:t>
      </w:r>
      <w:r w:rsidR="000A19CC">
        <w:rPr>
          <w:b/>
          <w:bCs/>
        </w:rPr>
        <w:t>:</w:t>
      </w:r>
      <w:r w:rsidRPr="000A19CC">
        <w:rPr>
          <w:b/>
          <w:bCs/>
        </w:rPr>
        <w:t xml:space="preserve"> 4.2</w:t>
      </w:r>
      <w:r w:rsidR="000A19CC">
        <w:rPr>
          <w:b/>
          <w:bCs/>
        </w:rPr>
        <w:t>.</w:t>
      </w:r>
      <w:r w:rsidRPr="000A19CC">
        <w:rPr>
          <w:b/>
          <w:bCs/>
        </w:rPr>
        <w:t xml:space="preserve"> </w:t>
      </w:r>
      <w:r w:rsidRPr="000A19CC">
        <w:rPr>
          <w:b/>
          <w:bCs/>
        </w:rPr>
        <w:tab/>
        <w:t>Contract Oversight</w:t>
      </w:r>
    </w:p>
    <w:p w14:paraId="1004FDB0" w14:textId="77777777" w:rsidR="00B0329B" w:rsidRDefault="00B0329B" w:rsidP="000A19CC">
      <w:pPr>
        <w:pStyle w:val="NoSpacing"/>
        <w:ind w:left="1440" w:firstLine="720"/>
      </w:pPr>
      <w:r w:rsidRPr="00B0329B">
        <w:t>Administer and evaluate contracts.</w:t>
      </w:r>
    </w:p>
    <w:p w14:paraId="368760BA" w14:textId="77777777" w:rsidR="000A19CC" w:rsidRPr="00B0329B" w:rsidRDefault="000A19CC" w:rsidP="000A19CC">
      <w:pPr>
        <w:pStyle w:val="NoSpacing"/>
        <w:ind w:left="1440" w:firstLine="720"/>
      </w:pPr>
    </w:p>
    <w:p w14:paraId="2A84F0E1" w14:textId="77777777" w:rsidR="00B0329B" w:rsidRPr="000A19CC" w:rsidRDefault="00B0329B" w:rsidP="00B0329B">
      <w:pPr>
        <w:pStyle w:val="NoSpacing"/>
        <w:rPr>
          <w:b/>
          <w:bCs/>
        </w:rPr>
      </w:pPr>
      <w:proofErr w:type="gramStart"/>
      <w:r w:rsidRPr="000A19CC">
        <w:rPr>
          <w:b/>
          <w:bCs/>
        </w:rPr>
        <w:t>Competencies</w:t>
      </w:r>
      <w:proofErr w:type="gramEnd"/>
    </w:p>
    <w:p w14:paraId="4919AB19" w14:textId="271AC300" w:rsidR="00B0329B" w:rsidRDefault="00B0329B" w:rsidP="007F3F61">
      <w:pPr>
        <w:pStyle w:val="NoSpacing"/>
        <w:ind w:left="720" w:hanging="720"/>
      </w:pPr>
      <w:r w:rsidRPr="00B0329B">
        <w:t>4.2.9</w:t>
      </w:r>
      <w:r w:rsidR="007F3F61">
        <w:t>.</w:t>
      </w:r>
      <w:r w:rsidRPr="00B0329B">
        <w:tab/>
        <w:t>Determine strategies to manage compliance of outsourced and hosted service providers.</w:t>
      </w:r>
    </w:p>
    <w:p w14:paraId="49220420" w14:textId="77777777" w:rsidR="007F3F61" w:rsidRPr="00B0329B" w:rsidRDefault="007F3F61" w:rsidP="007F3F61">
      <w:pPr>
        <w:pStyle w:val="NoSpacing"/>
        <w:ind w:left="720" w:hanging="720"/>
      </w:pPr>
    </w:p>
    <w:p w14:paraId="78C5C33B" w14:textId="640D6C0E" w:rsidR="00B0329B" w:rsidRPr="007F3F61" w:rsidRDefault="00B0329B" w:rsidP="00B0329B">
      <w:pPr>
        <w:pStyle w:val="NoSpacing"/>
        <w:rPr>
          <w:b/>
          <w:bCs/>
        </w:rPr>
      </w:pPr>
      <w:r w:rsidRPr="007F3F61">
        <w:rPr>
          <w:b/>
          <w:bCs/>
        </w:rPr>
        <w:t>Outcome</w:t>
      </w:r>
      <w:r w:rsidR="007F3F61">
        <w:rPr>
          <w:b/>
          <w:bCs/>
        </w:rPr>
        <w:t>:</w:t>
      </w:r>
      <w:r w:rsidRPr="007F3F61">
        <w:rPr>
          <w:b/>
          <w:bCs/>
        </w:rPr>
        <w:t xml:space="preserve"> 4.3</w:t>
      </w:r>
      <w:r w:rsidR="007F3F61">
        <w:rPr>
          <w:b/>
          <w:bCs/>
        </w:rPr>
        <w:t>.</w:t>
      </w:r>
      <w:r w:rsidRPr="007F3F61">
        <w:rPr>
          <w:b/>
          <w:bCs/>
        </w:rPr>
        <w:t xml:space="preserve"> </w:t>
      </w:r>
      <w:r w:rsidRPr="007F3F61">
        <w:rPr>
          <w:b/>
          <w:bCs/>
        </w:rPr>
        <w:tab/>
        <w:t>Compliance</w:t>
      </w:r>
    </w:p>
    <w:p w14:paraId="55DFB6E1" w14:textId="77777777" w:rsidR="00B0329B" w:rsidRDefault="00B0329B" w:rsidP="007F3F61">
      <w:pPr>
        <w:pStyle w:val="NoSpacing"/>
        <w:ind w:left="1440" w:firstLine="720"/>
      </w:pPr>
      <w:r w:rsidRPr="00B0329B">
        <w:t>Identify policies, processes and strategies to manage compliance.</w:t>
      </w:r>
    </w:p>
    <w:p w14:paraId="363CC453" w14:textId="77777777" w:rsidR="007F3F61" w:rsidRPr="00B0329B" w:rsidRDefault="007F3F61" w:rsidP="007F3F61">
      <w:pPr>
        <w:pStyle w:val="NoSpacing"/>
        <w:ind w:left="1440" w:firstLine="720"/>
      </w:pPr>
    </w:p>
    <w:p w14:paraId="0277A6BD" w14:textId="77777777" w:rsidR="00B0329B" w:rsidRPr="007F3F61" w:rsidRDefault="00B0329B" w:rsidP="00B0329B">
      <w:pPr>
        <w:pStyle w:val="NoSpacing"/>
        <w:rPr>
          <w:b/>
          <w:bCs/>
        </w:rPr>
      </w:pPr>
      <w:proofErr w:type="gramStart"/>
      <w:r w:rsidRPr="007F3F61">
        <w:rPr>
          <w:b/>
          <w:bCs/>
        </w:rPr>
        <w:t>Competencies</w:t>
      </w:r>
      <w:proofErr w:type="gramEnd"/>
    </w:p>
    <w:p w14:paraId="434461B3" w14:textId="544486AF" w:rsidR="00B0329B" w:rsidRPr="00B0329B" w:rsidRDefault="00B0329B" w:rsidP="007F3F61">
      <w:pPr>
        <w:pStyle w:val="NoSpacing"/>
        <w:ind w:left="720" w:hanging="720"/>
      </w:pPr>
      <w:r w:rsidRPr="00B0329B">
        <w:t>4.3.4</w:t>
      </w:r>
      <w:r w:rsidR="007F3F61">
        <w:t>.</w:t>
      </w:r>
      <w:r w:rsidRPr="00B0329B">
        <w:tab/>
        <w:t>Describe the factors that influence compliance program costs and effectiveness (e.g., organizational size and structure, accreditation, incentives availability).</w:t>
      </w:r>
    </w:p>
    <w:p w14:paraId="3164DCFB" w14:textId="63EFBBF1" w:rsidR="00B0329B" w:rsidRPr="00B0329B" w:rsidRDefault="00B0329B" w:rsidP="00B0329B">
      <w:pPr>
        <w:pStyle w:val="NoSpacing"/>
      </w:pPr>
      <w:r w:rsidRPr="00B0329B">
        <w:t>4.3.7</w:t>
      </w:r>
      <w:r w:rsidR="007F3F61">
        <w:t>.</w:t>
      </w:r>
      <w:r w:rsidRPr="00B0329B">
        <w:tab/>
        <w:t>Discuss methods for documenting adherence to compliance policies and procedures.</w:t>
      </w:r>
    </w:p>
    <w:p w14:paraId="057E6892" w14:textId="7F09FA9E" w:rsidR="00B0329B" w:rsidRDefault="00B0329B" w:rsidP="007F3F61">
      <w:pPr>
        <w:pStyle w:val="NoSpacing"/>
        <w:ind w:left="720" w:hanging="720"/>
      </w:pPr>
      <w:r w:rsidRPr="00B0329B">
        <w:t>4.3.8</w:t>
      </w:r>
      <w:r w:rsidR="007F3F61">
        <w:t>.</w:t>
      </w:r>
      <w:r w:rsidRPr="00B0329B">
        <w:tab/>
        <w:t>Explain the role and function of compliance assessment activities (e.g., due-diligence reviews, internal audits, work plan reviews).</w:t>
      </w:r>
    </w:p>
    <w:p w14:paraId="0A91F3DF" w14:textId="77777777" w:rsidR="007F3F61" w:rsidRPr="00B0329B" w:rsidRDefault="007F3F61" w:rsidP="007F3F61">
      <w:pPr>
        <w:pStyle w:val="NoSpacing"/>
        <w:ind w:left="720" w:hanging="720"/>
      </w:pPr>
    </w:p>
    <w:p w14:paraId="5D7E6548" w14:textId="2F3EC7F8" w:rsidR="00B0329B" w:rsidRPr="007F3F61" w:rsidRDefault="00B0329B" w:rsidP="00B0329B">
      <w:pPr>
        <w:pStyle w:val="NoSpacing"/>
        <w:rPr>
          <w:b/>
          <w:bCs/>
        </w:rPr>
      </w:pPr>
      <w:r w:rsidRPr="007F3F61">
        <w:rPr>
          <w:b/>
          <w:bCs/>
        </w:rPr>
        <w:t>Outcome</w:t>
      </w:r>
      <w:r w:rsidR="007F3F61">
        <w:rPr>
          <w:b/>
          <w:bCs/>
        </w:rPr>
        <w:t>:</w:t>
      </w:r>
      <w:r w:rsidRPr="007F3F61">
        <w:rPr>
          <w:b/>
          <w:bCs/>
        </w:rPr>
        <w:t xml:space="preserve"> 4.6</w:t>
      </w:r>
      <w:r w:rsidR="007F3F61">
        <w:rPr>
          <w:b/>
          <w:bCs/>
        </w:rPr>
        <w:t>.</w:t>
      </w:r>
      <w:r w:rsidRPr="007F3F61">
        <w:rPr>
          <w:b/>
          <w:bCs/>
        </w:rPr>
        <w:t xml:space="preserve"> </w:t>
      </w:r>
      <w:r w:rsidRPr="007F3F61">
        <w:rPr>
          <w:b/>
          <w:bCs/>
        </w:rPr>
        <w:tab/>
        <w:t>Corporate Social Responsibility</w:t>
      </w:r>
    </w:p>
    <w:p w14:paraId="5500567E" w14:textId="77777777" w:rsidR="00B0329B" w:rsidRDefault="00B0329B" w:rsidP="007F3F61">
      <w:pPr>
        <w:pStyle w:val="NoSpacing"/>
        <w:ind w:left="2160"/>
      </w:pPr>
      <w:r w:rsidRPr="00B0329B">
        <w:t>Identify and evaluate corporate social responsibility policies and strategies.</w:t>
      </w:r>
    </w:p>
    <w:p w14:paraId="50D271B7" w14:textId="77777777" w:rsidR="007F3F61" w:rsidRPr="00B0329B" w:rsidRDefault="007F3F61" w:rsidP="007F3F61">
      <w:pPr>
        <w:pStyle w:val="NoSpacing"/>
        <w:ind w:left="2160"/>
      </w:pPr>
    </w:p>
    <w:p w14:paraId="090309BA" w14:textId="77777777" w:rsidR="00B0329B" w:rsidRPr="007F3F61" w:rsidRDefault="00B0329B" w:rsidP="00B0329B">
      <w:pPr>
        <w:pStyle w:val="NoSpacing"/>
        <w:rPr>
          <w:b/>
          <w:bCs/>
        </w:rPr>
      </w:pPr>
      <w:proofErr w:type="gramStart"/>
      <w:r w:rsidRPr="007F3F61">
        <w:rPr>
          <w:b/>
          <w:bCs/>
        </w:rPr>
        <w:t>Competencies</w:t>
      </w:r>
      <w:proofErr w:type="gramEnd"/>
    </w:p>
    <w:p w14:paraId="5498D1E7" w14:textId="346150D9" w:rsidR="00B0329B" w:rsidRPr="00B0329B" w:rsidRDefault="00B0329B" w:rsidP="00B0329B">
      <w:pPr>
        <w:pStyle w:val="NoSpacing"/>
      </w:pPr>
      <w:r w:rsidRPr="00B0329B">
        <w:t>4.6.4</w:t>
      </w:r>
      <w:r w:rsidR="007F3F61">
        <w:t>.</w:t>
      </w:r>
      <w:r w:rsidRPr="00B0329B">
        <w:tab/>
      </w:r>
      <w:r w:rsidRPr="00B0329B">
        <w:rPr>
          <w:shd w:val="clear" w:color="auto" w:fill="FFFFFF"/>
        </w:rPr>
        <w:t>Identify and report noncompliance with corporate social responsibility policies</w:t>
      </w:r>
      <w:r w:rsidRPr="00B0329B">
        <w:t>.</w:t>
      </w:r>
    </w:p>
    <w:p w14:paraId="05B960A4" w14:textId="146766BB" w:rsidR="007F3F61" w:rsidRDefault="007F3F61">
      <w:pPr>
        <w:rPr>
          <w:rFonts w:ascii="Source Sans Pro" w:hAnsi="Source Sans Pro"/>
          <w:kern w:val="2"/>
          <w:sz w:val="24"/>
          <w14:ligatures w14:val="standardContextual"/>
        </w:rPr>
      </w:pPr>
      <w:r>
        <w:br w:type="page"/>
      </w:r>
    </w:p>
    <w:p w14:paraId="7CEB9582" w14:textId="78B8197B" w:rsidR="007F3F61" w:rsidRPr="002445FF" w:rsidRDefault="007F3F61" w:rsidP="007F3F61">
      <w:pPr>
        <w:pStyle w:val="NoSpacing"/>
        <w:rPr>
          <w:rFonts w:cstheme="minorHAnsi"/>
          <w:b/>
          <w:bCs/>
          <w:color w:val="002060"/>
        </w:rPr>
      </w:pPr>
      <w:r w:rsidRPr="002445FF">
        <w:rPr>
          <w:rFonts w:cstheme="minorHAnsi"/>
          <w:b/>
          <w:bCs/>
          <w:color w:val="002060"/>
        </w:rPr>
        <w:lastRenderedPageBreak/>
        <w:t xml:space="preserve">Strand </w:t>
      </w:r>
      <w:r>
        <w:rPr>
          <w:rFonts w:cstheme="minorHAnsi"/>
          <w:b/>
          <w:bCs/>
          <w:color w:val="002060"/>
        </w:rPr>
        <w:t>6</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Bus</w:t>
      </w:r>
      <w:r>
        <w:rPr>
          <w:rFonts w:cstheme="minorHAnsi"/>
          <w:b/>
          <w:bCs/>
          <w:color w:val="002060"/>
        </w:rPr>
        <w:t>iness Management</w:t>
      </w:r>
    </w:p>
    <w:p w14:paraId="79652334" w14:textId="7F5619B6" w:rsidR="00B0329B" w:rsidRDefault="007F3F61" w:rsidP="007F3F61">
      <w:pPr>
        <w:pStyle w:val="NoSpacing"/>
        <w:ind w:left="2160"/>
      </w:pPr>
      <w:r w:rsidRPr="002445FF">
        <w:rPr>
          <w:bCs/>
        </w:rPr>
        <w:t xml:space="preserve">Learners </w:t>
      </w:r>
      <w:r w:rsidR="00B0329B" w:rsidRPr="00B0329B">
        <w:t>identify and apply policies, processes and strategies for effective management of information, projects, strategy and talent.</w:t>
      </w:r>
    </w:p>
    <w:p w14:paraId="5F052BB4" w14:textId="6B6E9908" w:rsidR="008937C6" w:rsidRDefault="008937C6" w:rsidP="00B0329B">
      <w:pPr>
        <w:pStyle w:val="NoSpacing"/>
      </w:pPr>
    </w:p>
    <w:p w14:paraId="20EB59DD" w14:textId="6BF38379" w:rsidR="00B0329B" w:rsidRPr="00CB0068" w:rsidRDefault="00CB0068" w:rsidP="00B0329B">
      <w:pPr>
        <w:pStyle w:val="NoSpacing"/>
        <w:rPr>
          <w:b/>
          <w:bCs/>
        </w:rPr>
      </w:pPr>
      <w:r w:rsidRPr="00CB0068">
        <w:rPr>
          <w:b/>
          <w:bCs/>
        </w:rPr>
        <w:t>Outcome: 6.2.</w:t>
      </w:r>
      <w:r w:rsidRPr="00CB0068">
        <w:rPr>
          <w:b/>
          <w:bCs/>
        </w:rPr>
        <w:tab/>
        <w:t>Strategic Planning</w:t>
      </w:r>
    </w:p>
    <w:p w14:paraId="6B091AAC" w14:textId="4C34FA52" w:rsidR="00CB0068" w:rsidRDefault="00B0329B" w:rsidP="00203CEC">
      <w:pPr>
        <w:pStyle w:val="NoSpacing"/>
        <w:ind w:left="1440" w:firstLine="720"/>
      </w:pPr>
      <w:r w:rsidRPr="00B0329B">
        <w:t>Apply strategic planning processes.</w:t>
      </w:r>
    </w:p>
    <w:p w14:paraId="3E88C1E0" w14:textId="77777777" w:rsidR="008C0F2E" w:rsidRDefault="008C0F2E" w:rsidP="00B0329B">
      <w:pPr>
        <w:pStyle w:val="NoSpacing"/>
      </w:pPr>
    </w:p>
    <w:p w14:paraId="11BACFD6" w14:textId="77777777" w:rsidR="008C0F2E" w:rsidRPr="008C0F2E" w:rsidRDefault="008C0F2E" w:rsidP="008C0F2E">
      <w:pPr>
        <w:pStyle w:val="NoSpacing"/>
        <w:rPr>
          <w:b/>
          <w:bCs/>
        </w:rPr>
      </w:pPr>
      <w:proofErr w:type="gramStart"/>
      <w:r w:rsidRPr="008C0F2E">
        <w:rPr>
          <w:b/>
          <w:bCs/>
        </w:rPr>
        <w:t>Competencies</w:t>
      </w:r>
      <w:proofErr w:type="gramEnd"/>
    </w:p>
    <w:p w14:paraId="46C402A2" w14:textId="6C7E557F" w:rsidR="008C0F2E" w:rsidRPr="008C0F2E" w:rsidRDefault="008C0F2E" w:rsidP="008C0F2E">
      <w:pPr>
        <w:pStyle w:val="NoSpacing"/>
        <w:ind w:left="720" w:hanging="720"/>
      </w:pPr>
      <w:r w:rsidRPr="008C0F2E">
        <w:t>6.2.4</w:t>
      </w:r>
      <w:r>
        <w:t>.</w:t>
      </w:r>
      <w:r w:rsidRPr="008C0F2E">
        <w:tab/>
        <w:t>Identify and benchmark (e.g., dashboards, scorecards) key performance indicators and key risk indicators.</w:t>
      </w:r>
    </w:p>
    <w:p w14:paraId="68A5DC0A" w14:textId="77777777" w:rsidR="008C0F2E" w:rsidRDefault="008C0F2E" w:rsidP="008C0F2E">
      <w:pPr>
        <w:pStyle w:val="NoSpacing"/>
      </w:pPr>
    </w:p>
    <w:p w14:paraId="38DF9CF5" w14:textId="71C8AE39" w:rsidR="00887426" w:rsidRPr="002445FF" w:rsidRDefault="00887426" w:rsidP="00887426">
      <w:pPr>
        <w:pStyle w:val="NoSpacing"/>
        <w:rPr>
          <w:rFonts w:cstheme="minorHAnsi"/>
          <w:b/>
          <w:bCs/>
          <w:color w:val="002060"/>
        </w:rPr>
      </w:pPr>
      <w:r w:rsidRPr="002445FF">
        <w:rPr>
          <w:rFonts w:cstheme="minorHAnsi"/>
          <w:b/>
          <w:bCs/>
          <w:color w:val="002060"/>
        </w:rPr>
        <w:t xml:space="preserve">Strand </w:t>
      </w:r>
      <w:r>
        <w:rPr>
          <w:rFonts w:cstheme="minorHAnsi"/>
          <w:b/>
          <w:bCs/>
          <w:color w:val="002060"/>
        </w:rPr>
        <w:t>7</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Operations Management</w:t>
      </w:r>
    </w:p>
    <w:p w14:paraId="528460E1" w14:textId="7A636BB0" w:rsidR="008C0F2E" w:rsidRDefault="00887426" w:rsidP="00887426">
      <w:pPr>
        <w:pStyle w:val="NoSpacing"/>
        <w:ind w:left="2160"/>
      </w:pPr>
      <w:r w:rsidRPr="002445FF">
        <w:rPr>
          <w:bCs/>
        </w:rPr>
        <w:t xml:space="preserve">Learners </w:t>
      </w:r>
      <w:r w:rsidR="008C0F2E" w:rsidRPr="008C0F2E">
        <w:t>identify and apply policies, processes and strategies for business operations.</w:t>
      </w:r>
    </w:p>
    <w:p w14:paraId="23749C6A" w14:textId="77777777" w:rsidR="00887426" w:rsidRPr="008C0F2E" w:rsidRDefault="00887426" w:rsidP="00887426">
      <w:pPr>
        <w:pStyle w:val="NoSpacing"/>
        <w:ind w:left="2160"/>
      </w:pPr>
    </w:p>
    <w:p w14:paraId="3B856CB5" w14:textId="0641BD24" w:rsidR="008C0F2E" w:rsidRPr="00887426" w:rsidRDefault="008C0F2E" w:rsidP="008C0F2E">
      <w:pPr>
        <w:pStyle w:val="NoSpacing"/>
        <w:rPr>
          <w:b/>
          <w:bCs/>
        </w:rPr>
      </w:pPr>
      <w:r w:rsidRPr="00887426">
        <w:rPr>
          <w:b/>
          <w:bCs/>
        </w:rPr>
        <w:t>Outcome</w:t>
      </w:r>
      <w:r w:rsidR="00887426">
        <w:rPr>
          <w:b/>
          <w:bCs/>
        </w:rPr>
        <w:t>:</w:t>
      </w:r>
      <w:r w:rsidRPr="00887426">
        <w:rPr>
          <w:b/>
          <w:bCs/>
        </w:rPr>
        <w:t xml:space="preserve"> 7.1</w:t>
      </w:r>
      <w:r w:rsidR="00887426">
        <w:rPr>
          <w:b/>
          <w:bCs/>
        </w:rPr>
        <w:t>.</w:t>
      </w:r>
      <w:r w:rsidRPr="00887426">
        <w:rPr>
          <w:b/>
          <w:bCs/>
        </w:rPr>
        <w:tab/>
        <w:t>Safety, Health and Security</w:t>
      </w:r>
    </w:p>
    <w:p w14:paraId="08A834D9" w14:textId="77777777" w:rsidR="008C0F2E" w:rsidRDefault="008C0F2E" w:rsidP="00887426">
      <w:pPr>
        <w:pStyle w:val="NoSpacing"/>
        <w:ind w:left="2160"/>
      </w:pPr>
      <w:r w:rsidRPr="008C0F2E">
        <w:t>Identify, administer and evaluate safety, health and security policies, processes and strategies.</w:t>
      </w:r>
    </w:p>
    <w:p w14:paraId="182B7693" w14:textId="77777777" w:rsidR="00887426" w:rsidRPr="008C0F2E" w:rsidRDefault="00887426" w:rsidP="00887426">
      <w:pPr>
        <w:pStyle w:val="NoSpacing"/>
        <w:ind w:left="2160"/>
      </w:pPr>
    </w:p>
    <w:p w14:paraId="38001B2F" w14:textId="77777777" w:rsidR="008C0F2E" w:rsidRPr="008840A9" w:rsidRDefault="008C0F2E" w:rsidP="008C0F2E">
      <w:pPr>
        <w:pStyle w:val="NoSpacing"/>
        <w:rPr>
          <w:b/>
          <w:bCs/>
        </w:rPr>
      </w:pPr>
      <w:proofErr w:type="gramStart"/>
      <w:r w:rsidRPr="008840A9">
        <w:rPr>
          <w:b/>
          <w:bCs/>
        </w:rPr>
        <w:t>Competencies</w:t>
      </w:r>
      <w:proofErr w:type="gramEnd"/>
    </w:p>
    <w:p w14:paraId="771FB64F" w14:textId="500989AB" w:rsidR="008C0F2E" w:rsidRPr="008C0F2E" w:rsidRDefault="008C0F2E" w:rsidP="008840A9">
      <w:pPr>
        <w:pStyle w:val="NoSpacing"/>
        <w:ind w:left="720" w:hanging="720"/>
      </w:pPr>
      <w:r w:rsidRPr="008C0F2E">
        <w:t>7.1.5</w:t>
      </w:r>
      <w:r w:rsidR="008840A9">
        <w:t>.</w:t>
      </w:r>
      <w:r w:rsidRPr="008C0F2E">
        <w:tab/>
        <w:t>Describe policies, procedures, performance aids and monitoring activities to promote and support workplace safety and security goals.</w:t>
      </w:r>
    </w:p>
    <w:p w14:paraId="16A1E58B" w14:textId="18F339DE" w:rsidR="008C0F2E" w:rsidRPr="008C0F2E" w:rsidRDefault="008C0F2E" w:rsidP="008C0F2E">
      <w:pPr>
        <w:pStyle w:val="NoSpacing"/>
      </w:pPr>
      <w:r w:rsidRPr="008C0F2E">
        <w:t>7.1.6</w:t>
      </w:r>
      <w:r w:rsidR="008840A9">
        <w:t>.</w:t>
      </w:r>
      <w:r w:rsidRPr="008C0F2E">
        <w:tab/>
        <w:t>Explain the role and function of safety inspections.</w:t>
      </w:r>
    </w:p>
    <w:p w14:paraId="5BEFCE40" w14:textId="45FFBDD5" w:rsidR="008C0F2E" w:rsidRPr="008C0F2E" w:rsidRDefault="008C0F2E" w:rsidP="008840A9">
      <w:pPr>
        <w:pStyle w:val="NoSpacing"/>
        <w:ind w:left="720" w:hanging="720"/>
      </w:pPr>
      <w:r w:rsidRPr="008C0F2E">
        <w:t>7.1.7</w:t>
      </w:r>
      <w:r w:rsidR="008840A9">
        <w:t>.</w:t>
      </w:r>
      <w:r w:rsidRPr="008C0F2E">
        <w:tab/>
        <w:t xml:space="preserve">Implement emergency response, business recovery, and incidence response plans based on available business and community resources. </w:t>
      </w:r>
    </w:p>
    <w:p w14:paraId="19C85567" w14:textId="7F227974" w:rsidR="008C0F2E" w:rsidRPr="008C0F2E" w:rsidRDefault="008C0F2E" w:rsidP="008C0F2E">
      <w:pPr>
        <w:pStyle w:val="NoSpacing"/>
      </w:pPr>
      <w:r w:rsidRPr="008C0F2E">
        <w:t>7.1.8</w:t>
      </w:r>
      <w:r w:rsidR="008840A9">
        <w:t>.</w:t>
      </w:r>
      <w:r w:rsidRPr="008C0F2E">
        <w:tab/>
        <w:t>Describe business continuity and disaster reaction exercises.</w:t>
      </w:r>
    </w:p>
    <w:p w14:paraId="35811654" w14:textId="1ED4211C" w:rsidR="008C0F2E" w:rsidRPr="008C0F2E" w:rsidRDefault="008C0F2E" w:rsidP="008C0F2E">
      <w:pPr>
        <w:pStyle w:val="NoSpacing"/>
      </w:pPr>
      <w:r w:rsidRPr="008C0F2E">
        <w:t>7.1.9</w:t>
      </w:r>
      <w:r w:rsidR="008840A9">
        <w:t>.</w:t>
      </w:r>
      <w:r w:rsidRPr="008C0F2E">
        <w:tab/>
        <w:t>Describe the importance of reporting and investigating safety and security incidents.</w:t>
      </w:r>
    </w:p>
    <w:p w14:paraId="34425A0D" w14:textId="04467A72" w:rsidR="008C0F2E" w:rsidRPr="008C0F2E" w:rsidRDefault="008C0F2E" w:rsidP="008840A9">
      <w:pPr>
        <w:pStyle w:val="NoSpacing"/>
        <w:ind w:left="720" w:hanging="720"/>
      </w:pPr>
      <w:r w:rsidRPr="008C0F2E">
        <w:t>7.1.10</w:t>
      </w:r>
      <w:r w:rsidR="008840A9">
        <w:t>.</w:t>
      </w:r>
      <w:r w:rsidRPr="008C0F2E">
        <w:tab/>
        <w:t>Describe the impact of workplace incidents on business reputation, brand and performance; and describe strategies to reduce risk.</w:t>
      </w:r>
    </w:p>
    <w:p w14:paraId="70856DC6" w14:textId="10FDE2E3" w:rsidR="008C0F2E" w:rsidRDefault="008C0F2E" w:rsidP="008840A9">
      <w:pPr>
        <w:pStyle w:val="NoSpacing"/>
        <w:ind w:left="720" w:hanging="720"/>
      </w:pPr>
      <w:r w:rsidRPr="008C0F2E">
        <w:t>7.1.11</w:t>
      </w:r>
      <w:r w:rsidR="008840A9">
        <w:t>.</w:t>
      </w:r>
      <w:r w:rsidR="008840A9">
        <w:tab/>
      </w:r>
      <w:r w:rsidRPr="008C0F2E">
        <w:t>Explain how emergency and incidence response plans are adjusted to address hazardous materials’ presence or release.</w:t>
      </w:r>
    </w:p>
    <w:p w14:paraId="4F97FB51" w14:textId="77777777" w:rsidR="008840A9" w:rsidRPr="008C0F2E" w:rsidRDefault="008840A9" w:rsidP="008840A9">
      <w:pPr>
        <w:pStyle w:val="NoSpacing"/>
        <w:ind w:left="720" w:hanging="720"/>
      </w:pPr>
    </w:p>
    <w:p w14:paraId="49D148F4" w14:textId="19C10485" w:rsidR="008C0F2E" w:rsidRPr="000E3B77" w:rsidRDefault="008C0F2E" w:rsidP="008C0F2E">
      <w:pPr>
        <w:pStyle w:val="NoSpacing"/>
        <w:rPr>
          <w:b/>
          <w:bCs/>
        </w:rPr>
      </w:pPr>
      <w:r w:rsidRPr="000E3B77">
        <w:rPr>
          <w:b/>
          <w:bCs/>
        </w:rPr>
        <w:t>Outcome</w:t>
      </w:r>
      <w:r w:rsidR="000E3B77">
        <w:rPr>
          <w:b/>
          <w:bCs/>
        </w:rPr>
        <w:t xml:space="preserve">: </w:t>
      </w:r>
      <w:r w:rsidRPr="000E3B77">
        <w:rPr>
          <w:b/>
          <w:bCs/>
        </w:rPr>
        <w:t>7.2</w:t>
      </w:r>
      <w:r w:rsidR="000E3B77">
        <w:rPr>
          <w:b/>
          <w:bCs/>
        </w:rPr>
        <w:t>.</w:t>
      </w:r>
      <w:r w:rsidRPr="000E3B77">
        <w:rPr>
          <w:b/>
          <w:bCs/>
        </w:rPr>
        <w:tab/>
        <w:t>Sourcing and Procurement</w:t>
      </w:r>
      <w:r w:rsidRPr="000E3B77">
        <w:rPr>
          <w:b/>
          <w:bCs/>
        </w:rPr>
        <w:tab/>
      </w:r>
    </w:p>
    <w:p w14:paraId="7CE89493" w14:textId="77777777" w:rsidR="008C0F2E" w:rsidRDefault="008C0F2E" w:rsidP="000E3B77">
      <w:pPr>
        <w:pStyle w:val="NoSpacing"/>
        <w:ind w:left="1440" w:firstLine="720"/>
      </w:pPr>
      <w:r w:rsidRPr="008C0F2E">
        <w:t>Plan, implement and evaluate sourcing and procurement activities.</w:t>
      </w:r>
    </w:p>
    <w:p w14:paraId="043D8979" w14:textId="77777777" w:rsidR="000E3B77" w:rsidRPr="008C0F2E" w:rsidRDefault="000E3B77" w:rsidP="000E3B77">
      <w:pPr>
        <w:pStyle w:val="NoSpacing"/>
        <w:ind w:left="1440" w:firstLine="720"/>
      </w:pPr>
    </w:p>
    <w:p w14:paraId="0198C6BD" w14:textId="77777777" w:rsidR="008C0F2E" w:rsidRPr="000E3B77" w:rsidRDefault="008C0F2E" w:rsidP="008C0F2E">
      <w:pPr>
        <w:pStyle w:val="NoSpacing"/>
        <w:rPr>
          <w:b/>
          <w:bCs/>
        </w:rPr>
      </w:pPr>
      <w:proofErr w:type="gramStart"/>
      <w:r w:rsidRPr="000E3B77">
        <w:rPr>
          <w:b/>
          <w:bCs/>
        </w:rPr>
        <w:t>Competencies</w:t>
      </w:r>
      <w:proofErr w:type="gramEnd"/>
    </w:p>
    <w:p w14:paraId="5D0CF389" w14:textId="47CF8A8C" w:rsidR="008C0F2E" w:rsidRPr="008C0F2E" w:rsidRDefault="008C0F2E" w:rsidP="008C0F2E">
      <w:pPr>
        <w:pStyle w:val="NoSpacing"/>
      </w:pPr>
      <w:r w:rsidRPr="008C0F2E">
        <w:t>7.2.1</w:t>
      </w:r>
      <w:r w:rsidR="000E3B77">
        <w:t>.</w:t>
      </w:r>
      <w:r w:rsidRPr="008C0F2E">
        <w:tab/>
        <w:t xml:space="preserve">Differentiate </w:t>
      </w:r>
      <w:proofErr w:type="gramStart"/>
      <w:r w:rsidRPr="008C0F2E">
        <w:t>among</w:t>
      </w:r>
      <w:proofErr w:type="gramEnd"/>
      <w:r w:rsidRPr="008C0F2E">
        <w:t xml:space="preserve"> purchasing, procurement and sourcing. </w:t>
      </w:r>
    </w:p>
    <w:p w14:paraId="54E7B56C" w14:textId="0003016B" w:rsidR="008C0F2E" w:rsidRPr="008C0F2E" w:rsidRDefault="008C0F2E" w:rsidP="000E3B77">
      <w:pPr>
        <w:pStyle w:val="NoSpacing"/>
        <w:ind w:left="720" w:hanging="720"/>
      </w:pPr>
      <w:r w:rsidRPr="008C0F2E">
        <w:t>7.2.2</w:t>
      </w:r>
      <w:r w:rsidR="000E3B77">
        <w:t>.</w:t>
      </w:r>
      <w:r w:rsidRPr="008C0F2E">
        <w:tab/>
        <w:t xml:space="preserve">Identify potential sources of materials or services </w:t>
      </w:r>
      <w:proofErr w:type="gramStart"/>
      <w:r w:rsidRPr="008C0F2E">
        <w:t>locally, and</w:t>
      </w:r>
      <w:proofErr w:type="gramEnd"/>
      <w:r w:rsidRPr="008C0F2E">
        <w:t xml:space="preserve"> make purchasing recommendations.</w:t>
      </w:r>
    </w:p>
    <w:p w14:paraId="5827CFB1" w14:textId="0E5A1035" w:rsidR="008C0F2E" w:rsidRPr="008C0F2E" w:rsidRDefault="008C0F2E" w:rsidP="008C0F2E">
      <w:pPr>
        <w:pStyle w:val="NoSpacing"/>
      </w:pPr>
      <w:r w:rsidRPr="008C0F2E">
        <w:t>7.2.3</w:t>
      </w:r>
      <w:r w:rsidR="000E3B77">
        <w:t>.</w:t>
      </w:r>
      <w:r w:rsidRPr="008C0F2E">
        <w:tab/>
        <w:t xml:space="preserve">Evaluate the impact of using global sources. </w:t>
      </w:r>
    </w:p>
    <w:p w14:paraId="0A57A2E1" w14:textId="302C8CC9" w:rsidR="008C0F2E" w:rsidRPr="008C0F2E" w:rsidRDefault="008C0F2E" w:rsidP="000E3B77">
      <w:pPr>
        <w:pStyle w:val="NoSpacing"/>
        <w:ind w:left="720" w:hanging="720"/>
      </w:pPr>
      <w:r w:rsidRPr="008C0F2E">
        <w:t>7.2.4</w:t>
      </w:r>
      <w:r w:rsidR="000E3B77">
        <w:t>.</w:t>
      </w:r>
      <w:r w:rsidRPr="008C0F2E">
        <w:tab/>
        <w:t>Describe how the bid or contracting process (e.g., bid specification, vendor or supplier search, bid review, selection of vendor) impacts business objectives.</w:t>
      </w:r>
    </w:p>
    <w:p w14:paraId="5F104297" w14:textId="3821BFEB" w:rsidR="008C0F2E" w:rsidRPr="008C0F2E" w:rsidRDefault="008C0F2E" w:rsidP="000E3B77">
      <w:pPr>
        <w:pStyle w:val="NoSpacing"/>
        <w:ind w:left="720" w:hanging="720"/>
      </w:pPr>
      <w:r w:rsidRPr="008C0F2E">
        <w:t>7.2.5</w:t>
      </w:r>
      <w:r w:rsidR="000E3B77">
        <w:t>.</w:t>
      </w:r>
      <w:r w:rsidRPr="008C0F2E">
        <w:tab/>
        <w:t>Describe the importance of negotiating vendor contracts with suppliers (e.g., service and maintenance, supplies, system development).</w:t>
      </w:r>
    </w:p>
    <w:p w14:paraId="0DD7852F" w14:textId="01CC61BF" w:rsidR="008C0F2E" w:rsidRPr="008C0F2E" w:rsidRDefault="008C0F2E" w:rsidP="000E3B77">
      <w:pPr>
        <w:pStyle w:val="NoSpacing"/>
        <w:ind w:left="720" w:hanging="720"/>
      </w:pPr>
      <w:r w:rsidRPr="008C0F2E">
        <w:t>7.2.6</w:t>
      </w:r>
      <w:r w:rsidR="000E3B77">
        <w:t>.</w:t>
      </w:r>
      <w:r w:rsidRPr="008C0F2E">
        <w:tab/>
        <w:t>Describe the purpose of monitoring and evaluating vendor performance and relationships (e.g., supplier visits, scorecards).</w:t>
      </w:r>
    </w:p>
    <w:p w14:paraId="201D05E3" w14:textId="18CE7D35" w:rsidR="008C0F2E" w:rsidRPr="008C0F2E" w:rsidRDefault="008C0F2E" w:rsidP="000E3B77">
      <w:pPr>
        <w:pStyle w:val="NoSpacing"/>
        <w:ind w:left="720" w:hanging="720"/>
      </w:pPr>
      <w:r w:rsidRPr="008C0F2E">
        <w:t>7.2.8</w:t>
      </w:r>
      <w:r w:rsidR="000E3B77">
        <w:t>.</w:t>
      </w:r>
      <w:r w:rsidRPr="008C0F2E">
        <w:tab/>
        <w:t xml:space="preserve">Describe expense control strategies (e.g., </w:t>
      </w:r>
      <w:proofErr w:type="gramStart"/>
      <w:r w:rsidRPr="008C0F2E">
        <w:t>reduce</w:t>
      </w:r>
      <w:proofErr w:type="gramEnd"/>
      <w:r w:rsidRPr="008C0F2E">
        <w:t xml:space="preserve"> use of supplies or services, develop budgets, review overhead or operating costs, renegotiate contracts).</w:t>
      </w:r>
    </w:p>
    <w:p w14:paraId="14779695" w14:textId="44A62329" w:rsidR="008C0F2E" w:rsidRPr="008C0F2E" w:rsidRDefault="008C0F2E" w:rsidP="000E3B77">
      <w:pPr>
        <w:pStyle w:val="NoSpacing"/>
        <w:ind w:left="720" w:hanging="720"/>
      </w:pPr>
      <w:r w:rsidRPr="008C0F2E">
        <w:t>7.2.9</w:t>
      </w:r>
      <w:r w:rsidR="000E3B77">
        <w:t>.</w:t>
      </w:r>
      <w:r w:rsidRPr="008C0F2E">
        <w:tab/>
        <w:t xml:space="preserve">Identify opportunities to incorporate operational objectives into the procurement process (e.g., supplier diversity initiatives, supply chain management goals, regulatory compliance). </w:t>
      </w:r>
    </w:p>
    <w:p w14:paraId="4AD87FAF" w14:textId="349FC29F" w:rsidR="008C0F2E" w:rsidRPr="008C0F2E" w:rsidRDefault="008C0F2E" w:rsidP="008C0F2E">
      <w:pPr>
        <w:pStyle w:val="NoSpacing"/>
      </w:pPr>
      <w:r w:rsidRPr="008C0F2E">
        <w:t>7.2.10</w:t>
      </w:r>
      <w:r w:rsidR="000E3B77">
        <w:t>.</w:t>
      </w:r>
      <w:r w:rsidRPr="008C0F2E">
        <w:tab/>
        <w:t>Evaluate whether to make or buy products.</w:t>
      </w:r>
    </w:p>
    <w:p w14:paraId="6EA74732" w14:textId="6FFA28B9" w:rsidR="008C0F2E" w:rsidRPr="008C0F2E" w:rsidRDefault="008C0F2E" w:rsidP="000E3B77">
      <w:pPr>
        <w:pStyle w:val="NoSpacing"/>
        <w:ind w:left="720" w:hanging="720"/>
      </w:pPr>
      <w:r w:rsidRPr="008C0F2E">
        <w:t>7.2.11</w:t>
      </w:r>
      <w:r w:rsidR="000E3B77">
        <w:t>.</w:t>
      </w:r>
      <w:r w:rsidRPr="008C0F2E">
        <w:tab/>
        <w:t>Assess the impact of accepting gifts on procurement decisions, business performance, and brand image.</w:t>
      </w:r>
    </w:p>
    <w:p w14:paraId="22633536" w14:textId="6AF92EAD" w:rsidR="008C0F2E" w:rsidRDefault="008C0F2E" w:rsidP="008C0F2E">
      <w:pPr>
        <w:pStyle w:val="NoSpacing"/>
      </w:pPr>
      <w:r w:rsidRPr="008C0F2E">
        <w:t>7.2.12</w:t>
      </w:r>
      <w:r w:rsidR="000E3B77">
        <w:t>.</w:t>
      </w:r>
      <w:r w:rsidRPr="008C0F2E">
        <w:tab/>
        <w:t>Explain the role and function of supplier diversity initiatives.</w:t>
      </w:r>
    </w:p>
    <w:p w14:paraId="0269E499" w14:textId="77777777" w:rsidR="000E3B77" w:rsidRPr="008C0F2E" w:rsidRDefault="000E3B77" w:rsidP="008C0F2E">
      <w:pPr>
        <w:pStyle w:val="NoSpacing"/>
      </w:pPr>
    </w:p>
    <w:p w14:paraId="52FD2FC2" w14:textId="71473C23" w:rsidR="008C0F2E" w:rsidRPr="000E3B77" w:rsidRDefault="008C0F2E" w:rsidP="008C0F2E">
      <w:pPr>
        <w:pStyle w:val="NoSpacing"/>
        <w:rPr>
          <w:b/>
          <w:bCs/>
        </w:rPr>
      </w:pPr>
      <w:r w:rsidRPr="000E3B77">
        <w:rPr>
          <w:b/>
          <w:bCs/>
        </w:rPr>
        <w:t>Outcome</w:t>
      </w:r>
      <w:r w:rsidR="000E3B77">
        <w:rPr>
          <w:b/>
          <w:bCs/>
        </w:rPr>
        <w:t>:</w:t>
      </w:r>
      <w:r w:rsidRPr="000E3B77">
        <w:rPr>
          <w:b/>
          <w:bCs/>
        </w:rPr>
        <w:t xml:space="preserve"> 7.3</w:t>
      </w:r>
      <w:r w:rsidR="000E3B77">
        <w:rPr>
          <w:b/>
          <w:bCs/>
        </w:rPr>
        <w:t>.</w:t>
      </w:r>
      <w:r w:rsidRPr="000E3B77">
        <w:rPr>
          <w:b/>
          <w:bCs/>
        </w:rPr>
        <w:tab/>
        <w:t>Inventory Management</w:t>
      </w:r>
    </w:p>
    <w:p w14:paraId="561E08D5" w14:textId="77777777" w:rsidR="008C0F2E" w:rsidRDefault="008C0F2E" w:rsidP="000E3B77">
      <w:pPr>
        <w:pStyle w:val="NoSpacing"/>
        <w:ind w:left="2160"/>
      </w:pPr>
      <w:r w:rsidRPr="008C0F2E">
        <w:t>Identify, administer and evaluate inventory management policies, processes and strategies.</w:t>
      </w:r>
    </w:p>
    <w:p w14:paraId="6E5EF7CF" w14:textId="77777777" w:rsidR="000E3B77" w:rsidRPr="008C0F2E" w:rsidRDefault="000E3B77" w:rsidP="000E3B77">
      <w:pPr>
        <w:pStyle w:val="NoSpacing"/>
        <w:ind w:left="2160"/>
      </w:pPr>
    </w:p>
    <w:p w14:paraId="5945A7AC" w14:textId="77777777" w:rsidR="008C0F2E" w:rsidRPr="000E3B77" w:rsidRDefault="008C0F2E" w:rsidP="008C0F2E">
      <w:pPr>
        <w:pStyle w:val="NoSpacing"/>
        <w:rPr>
          <w:b/>
          <w:bCs/>
        </w:rPr>
      </w:pPr>
      <w:proofErr w:type="gramStart"/>
      <w:r w:rsidRPr="000E3B77">
        <w:rPr>
          <w:b/>
          <w:bCs/>
        </w:rPr>
        <w:t>Competencies</w:t>
      </w:r>
      <w:proofErr w:type="gramEnd"/>
    </w:p>
    <w:p w14:paraId="603E5896" w14:textId="4C55A9D9" w:rsidR="008C0F2E" w:rsidRPr="008C0F2E" w:rsidRDefault="008C0F2E" w:rsidP="008C0F2E">
      <w:pPr>
        <w:pStyle w:val="NoSpacing"/>
      </w:pPr>
      <w:r w:rsidRPr="008C0F2E">
        <w:t>7.3.1</w:t>
      </w:r>
      <w:r w:rsidR="000E3B77">
        <w:t>.</w:t>
      </w:r>
      <w:r w:rsidRPr="008C0F2E">
        <w:tab/>
        <w:t>Calculate the cost of carrying inventory.</w:t>
      </w:r>
    </w:p>
    <w:p w14:paraId="52D949EF" w14:textId="0D61C82C" w:rsidR="008C0F2E" w:rsidRPr="008C0F2E" w:rsidRDefault="008C0F2E" w:rsidP="008C0F2E">
      <w:pPr>
        <w:pStyle w:val="NoSpacing"/>
      </w:pPr>
      <w:r w:rsidRPr="008C0F2E">
        <w:t>7.3.2</w:t>
      </w:r>
      <w:r w:rsidR="000E3B77">
        <w:t>.</w:t>
      </w:r>
      <w:r w:rsidRPr="008C0F2E">
        <w:tab/>
        <w:t>Identify the advantages and disadvantages of Just-in-Time (JIT) inventory processes.</w:t>
      </w:r>
    </w:p>
    <w:p w14:paraId="74F62EB0" w14:textId="7B48E765" w:rsidR="008C0F2E" w:rsidRPr="008C0F2E" w:rsidRDefault="008C0F2E" w:rsidP="000E3B77">
      <w:pPr>
        <w:pStyle w:val="NoSpacing"/>
        <w:ind w:left="720" w:hanging="720"/>
      </w:pPr>
      <w:r w:rsidRPr="008C0F2E">
        <w:t>7.3.3</w:t>
      </w:r>
      <w:r w:rsidR="000E3B77">
        <w:t>.</w:t>
      </w:r>
      <w:r w:rsidRPr="008C0F2E">
        <w:tab/>
        <w:t>Describe the factors considered in establishing inventory thresholds (e.g., tolerance for stock-outs, supply chain process goals).</w:t>
      </w:r>
    </w:p>
    <w:p w14:paraId="236A001D" w14:textId="36E1FC5D" w:rsidR="008C0F2E" w:rsidRPr="008C0F2E" w:rsidRDefault="008C0F2E" w:rsidP="000E3B77">
      <w:pPr>
        <w:pStyle w:val="NoSpacing"/>
        <w:ind w:left="720" w:hanging="720"/>
      </w:pPr>
      <w:r w:rsidRPr="008C0F2E">
        <w:t>7.3.4</w:t>
      </w:r>
      <w:r w:rsidR="000E3B77">
        <w:t>.</w:t>
      </w:r>
      <w:r w:rsidRPr="008C0F2E">
        <w:tab/>
        <w:t>Describe inventory systems and controls to efficiently monitor, safeguard and replenish inventory (e.g., JIT, Lean, FIFO, LIFO, inventory counts) based on usage levels, lead times and forecasts.</w:t>
      </w:r>
    </w:p>
    <w:p w14:paraId="34931AD9" w14:textId="169B3A34" w:rsidR="008C0F2E" w:rsidRPr="008C0F2E" w:rsidRDefault="008C0F2E" w:rsidP="000E3B77">
      <w:pPr>
        <w:pStyle w:val="NoSpacing"/>
        <w:ind w:left="720" w:hanging="720"/>
      </w:pPr>
      <w:r w:rsidRPr="008C0F2E">
        <w:t>7.3.5</w:t>
      </w:r>
      <w:r w:rsidR="000E3B77">
        <w:t>.</w:t>
      </w:r>
      <w:r w:rsidRPr="008C0F2E">
        <w:tab/>
        <w:t>Explain the difference between demand forecasts and capacity planning strategies (e.g., lead strategy, lag strategy, match strategy).</w:t>
      </w:r>
    </w:p>
    <w:p w14:paraId="0A79C729" w14:textId="7DE03D82" w:rsidR="008C0F2E" w:rsidRPr="008C0F2E" w:rsidRDefault="008C0F2E" w:rsidP="008C0F2E">
      <w:pPr>
        <w:pStyle w:val="NoSpacing"/>
      </w:pPr>
      <w:r w:rsidRPr="008C0F2E">
        <w:t>7.3.6</w:t>
      </w:r>
      <w:r w:rsidR="000E3B77">
        <w:t>.</w:t>
      </w:r>
      <w:r w:rsidRPr="008C0F2E">
        <w:tab/>
        <w:t>Explain the role and function of a master production schedule.</w:t>
      </w:r>
    </w:p>
    <w:p w14:paraId="7CDA1894" w14:textId="1EA4AD46" w:rsidR="008C0F2E" w:rsidRPr="008C0F2E" w:rsidRDefault="008C0F2E" w:rsidP="000E3B77">
      <w:pPr>
        <w:pStyle w:val="NoSpacing"/>
        <w:ind w:left="720" w:hanging="720"/>
      </w:pPr>
      <w:r w:rsidRPr="008C0F2E">
        <w:t>7.3.7</w:t>
      </w:r>
      <w:r w:rsidR="000E3B77">
        <w:t>.</w:t>
      </w:r>
      <w:r w:rsidRPr="008C0F2E">
        <w:tab/>
        <w:t>Identify ways to evaluate the effectiveness and efficiency of a master production schedule.</w:t>
      </w:r>
    </w:p>
    <w:p w14:paraId="55EDD7CE" w14:textId="2E981273" w:rsidR="008C0F2E" w:rsidRPr="008C0F2E" w:rsidRDefault="008C0F2E" w:rsidP="000E3B77">
      <w:pPr>
        <w:pStyle w:val="NoSpacing"/>
        <w:ind w:left="720" w:hanging="720"/>
      </w:pPr>
      <w:r w:rsidRPr="008C0F2E">
        <w:t>7.3.12</w:t>
      </w:r>
      <w:r w:rsidR="000E3B77">
        <w:t>.</w:t>
      </w:r>
      <w:r w:rsidRPr="008C0F2E">
        <w:tab/>
        <w:t>Describe performance metrics (e.g., sales, stock, inventory performance) used to select a distribution strategy.</w:t>
      </w:r>
    </w:p>
    <w:p w14:paraId="207CE55C" w14:textId="1B088C36" w:rsidR="008C0F2E" w:rsidRPr="008C0F2E" w:rsidRDefault="008C0F2E" w:rsidP="008C0F2E">
      <w:pPr>
        <w:pStyle w:val="NoSpacing"/>
      </w:pPr>
      <w:r w:rsidRPr="008C0F2E">
        <w:t>7.3.13</w:t>
      </w:r>
      <w:r w:rsidR="000E3B77">
        <w:t>.</w:t>
      </w:r>
      <w:r w:rsidRPr="008C0F2E">
        <w:tab/>
        <w:t xml:space="preserve">Conduct inventory valuation (e.g., First </w:t>
      </w:r>
      <w:proofErr w:type="gramStart"/>
      <w:r w:rsidRPr="008C0F2E">
        <w:t>In</w:t>
      </w:r>
      <w:proofErr w:type="gramEnd"/>
      <w:r w:rsidRPr="008C0F2E">
        <w:t xml:space="preserve"> First Out, Last In First Out, average cost).</w:t>
      </w:r>
    </w:p>
    <w:p w14:paraId="7277C6FF" w14:textId="31F7C391" w:rsidR="008C0F2E" w:rsidRPr="008C0F2E" w:rsidRDefault="008C0F2E" w:rsidP="000E3B77">
      <w:pPr>
        <w:pStyle w:val="NoSpacing"/>
        <w:ind w:left="720" w:hanging="720"/>
      </w:pPr>
      <w:r w:rsidRPr="008C0F2E">
        <w:t>7.3.14</w:t>
      </w:r>
      <w:r w:rsidR="000E3B77">
        <w:t>.</w:t>
      </w:r>
      <w:r w:rsidRPr="008C0F2E">
        <w:tab/>
        <w:t>Explain the importance of planning for inventory disruptions (e.g., stockout, dead, discontinued, obsolete).</w:t>
      </w:r>
    </w:p>
    <w:p w14:paraId="781A16E6" w14:textId="09166440" w:rsidR="008C0F2E" w:rsidRPr="008C0F2E" w:rsidRDefault="008C0F2E" w:rsidP="008C0F2E">
      <w:pPr>
        <w:pStyle w:val="NoSpacing"/>
      </w:pPr>
      <w:r w:rsidRPr="008C0F2E">
        <w:t>7.3.15</w:t>
      </w:r>
      <w:r w:rsidR="000E3B77">
        <w:t>.</w:t>
      </w:r>
      <w:r w:rsidRPr="008C0F2E">
        <w:tab/>
        <w:t>Identify factors that impact the availability of inventory.</w:t>
      </w:r>
    </w:p>
    <w:p w14:paraId="1BED75E9" w14:textId="3B10A52C" w:rsidR="008C0F2E" w:rsidRPr="008C0F2E" w:rsidRDefault="008C0F2E" w:rsidP="008C0F2E">
      <w:pPr>
        <w:pStyle w:val="NoSpacing"/>
      </w:pPr>
      <w:r w:rsidRPr="008C0F2E">
        <w:t>7.3.16</w:t>
      </w:r>
      <w:r w:rsidR="000E3B77">
        <w:t>.</w:t>
      </w:r>
      <w:r w:rsidRPr="008C0F2E">
        <w:tab/>
        <w:t xml:space="preserve">Describe how inventory management principles apply to intangible services. </w:t>
      </w:r>
    </w:p>
    <w:p w14:paraId="7FD124F6" w14:textId="089D4C20" w:rsidR="008C0F2E" w:rsidRDefault="008C0F2E" w:rsidP="000E3B77">
      <w:pPr>
        <w:pStyle w:val="NoSpacing"/>
        <w:ind w:left="720" w:hanging="720"/>
      </w:pPr>
      <w:r w:rsidRPr="008C0F2E">
        <w:t>7.3.17</w:t>
      </w:r>
      <w:r w:rsidR="000E3B77">
        <w:t>.</w:t>
      </w:r>
      <w:r w:rsidRPr="008C0F2E">
        <w:tab/>
        <w:t>Describe different methods to conduct a physical inventory (e.g., annual, cycle count, ABC analysis).</w:t>
      </w:r>
    </w:p>
    <w:p w14:paraId="207296AC" w14:textId="77777777" w:rsidR="000E3B77" w:rsidRPr="008C0F2E" w:rsidRDefault="000E3B77" w:rsidP="000E3B77">
      <w:pPr>
        <w:pStyle w:val="NoSpacing"/>
        <w:ind w:left="720" w:hanging="720"/>
      </w:pPr>
    </w:p>
    <w:p w14:paraId="1583EFD9" w14:textId="47821600" w:rsidR="008C0F2E" w:rsidRPr="007D1C92" w:rsidRDefault="008C0F2E" w:rsidP="008C0F2E">
      <w:pPr>
        <w:pStyle w:val="NoSpacing"/>
        <w:rPr>
          <w:b/>
          <w:bCs/>
        </w:rPr>
      </w:pPr>
      <w:r w:rsidRPr="007D1C92">
        <w:rPr>
          <w:b/>
          <w:bCs/>
        </w:rPr>
        <w:t>Outcome</w:t>
      </w:r>
      <w:r w:rsidR="007D1C92">
        <w:rPr>
          <w:b/>
          <w:bCs/>
        </w:rPr>
        <w:t>:</w:t>
      </w:r>
      <w:r w:rsidRPr="007D1C92">
        <w:rPr>
          <w:b/>
          <w:bCs/>
        </w:rPr>
        <w:t xml:space="preserve"> 7.4</w:t>
      </w:r>
      <w:r w:rsidR="007D1C92">
        <w:rPr>
          <w:b/>
          <w:bCs/>
        </w:rPr>
        <w:t>.</w:t>
      </w:r>
      <w:r w:rsidRPr="007D1C92">
        <w:rPr>
          <w:b/>
          <w:bCs/>
        </w:rPr>
        <w:tab/>
        <w:t>Quality Management</w:t>
      </w:r>
    </w:p>
    <w:p w14:paraId="019522B1" w14:textId="77777777" w:rsidR="008C0F2E" w:rsidRDefault="008C0F2E" w:rsidP="007D1C92">
      <w:pPr>
        <w:pStyle w:val="NoSpacing"/>
        <w:ind w:left="2160"/>
      </w:pPr>
      <w:r w:rsidRPr="008C0F2E">
        <w:t>Identify, administer and evaluate quality control policies, processes and strategies.</w:t>
      </w:r>
    </w:p>
    <w:p w14:paraId="70D3C040" w14:textId="068339DC" w:rsidR="007D1C92" w:rsidRDefault="007D1C92">
      <w:pPr>
        <w:rPr>
          <w:rFonts w:ascii="Source Sans Pro" w:hAnsi="Source Sans Pro"/>
          <w:kern w:val="2"/>
          <w:sz w:val="24"/>
          <w14:ligatures w14:val="standardContextual"/>
        </w:rPr>
      </w:pPr>
      <w:r>
        <w:br w:type="page"/>
      </w:r>
    </w:p>
    <w:p w14:paraId="734F61E5" w14:textId="77777777" w:rsidR="007D1C92" w:rsidRPr="008C0F2E" w:rsidRDefault="007D1C92" w:rsidP="007D1C92">
      <w:pPr>
        <w:pStyle w:val="NoSpacing"/>
        <w:ind w:left="2160"/>
      </w:pPr>
    </w:p>
    <w:p w14:paraId="51607F05" w14:textId="77777777" w:rsidR="008C0F2E" w:rsidRPr="007D1C92" w:rsidRDefault="008C0F2E" w:rsidP="008C0F2E">
      <w:pPr>
        <w:pStyle w:val="NoSpacing"/>
        <w:rPr>
          <w:b/>
          <w:bCs/>
        </w:rPr>
      </w:pPr>
      <w:proofErr w:type="gramStart"/>
      <w:r w:rsidRPr="007D1C92">
        <w:rPr>
          <w:b/>
          <w:bCs/>
        </w:rPr>
        <w:t>Competencies</w:t>
      </w:r>
      <w:proofErr w:type="gramEnd"/>
    </w:p>
    <w:p w14:paraId="7DF5CEC9" w14:textId="476B7824" w:rsidR="008C0F2E" w:rsidRPr="008C0F2E" w:rsidRDefault="008C0F2E" w:rsidP="007D1C92">
      <w:pPr>
        <w:pStyle w:val="NoSpacing"/>
        <w:ind w:left="720" w:hanging="720"/>
      </w:pPr>
      <w:r w:rsidRPr="008C0F2E">
        <w:t>7.4.3</w:t>
      </w:r>
      <w:r w:rsidR="007D1C92">
        <w:t>.</w:t>
      </w:r>
      <w:r w:rsidRPr="008C0F2E">
        <w:tab/>
        <w:t>Explain how a quality control plan is developed and the role of employees and data integrity in the process.</w:t>
      </w:r>
    </w:p>
    <w:p w14:paraId="5A0AF6DE" w14:textId="00ECD0ED" w:rsidR="008C0F2E" w:rsidRPr="008C0F2E" w:rsidRDefault="008C0F2E" w:rsidP="007D1C92">
      <w:pPr>
        <w:pStyle w:val="NoSpacing"/>
        <w:ind w:left="720" w:hanging="720"/>
      </w:pPr>
      <w:r w:rsidRPr="008C0F2E">
        <w:t>7.4.4</w:t>
      </w:r>
      <w:r w:rsidR="007D1C92">
        <w:t>.</w:t>
      </w:r>
      <w:r w:rsidRPr="008C0F2E">
        <w:tab/>
        <w:t>Evaluate the impact of quality control on brand experience, business reputation, financial performance, procurement, sourcing options and process design.</w:t>
      </w:r>
    </w:p>
    <w:p w14:paraId="71AD9A9B" w14:textId="1817D164" w:rsidR="008C0F2E" w:rsidRPr="008C0F2E" w:rsidRDefault="008C0F2E" w:rsidP="007D1C92">
      <w:pPr>
        <w:pStyle w:val="NoSpacing"/>
        <w:ind w:left="720" w:hanging="720"/>
      </w:pPr>
      <w:r w:rsidRPr="008C0F2E">
        <w:t>7.4.5</w:t>
      </w:r>
      <w:r w:rsidR="007D1C92">
        <w:t>.</w:t>
      </w:r>
      <w:r w:rsidRPr="008C0F2E">
        <w:tab/>
        <w:t>Describe the impacts of quantitative and qualitative quality control methods on risk prevention, appraisal and business performance metrics (e.g., mean time to failure, mean time to repair, training scores, complaint analysis, warranty analysis).</w:t>
      </w:r>
    </w:p>
    <w:p w14:paraId="2C112518" w14:textId="64C8B322" w:rsidR="008C0F2E" w:rsidRPr="008C0F2E" w:rsidRDefault="008C0F2E" w:rsidP="007D1C92">
      <w:pPr>
        <w:pStyle w:val="NoSpacing"/>
        <w:ind w:left="720" w:hanging="720"/>
      </w:pPr>
      <w:r w:rsidRPr="008C0F2E">
        <w:t>7.4.6</w:t>
      </w:r>
      <w:r w:rsidR="007D1C92">
        <w:t>.</w:t>
      </w:r>
      <w:r w:rsidRPr="008C0F2E">
        <w:tab/>
        <w:t>Explain the role and function of documentation systems (e.g., quality manuals, plans, procedures, work instructions, inspections and tests) in quality control and management.</w:t>
      </w:r>
    </w:p>
    <w:p w14:paraId="28C8DC11" w14:textId="028D0179" w:rsidR="008C0F2E" w:rsidRPr="008C0F2E" w:rsidRDefault="008C0F2E" w:rsidP="007D1C92">
      <w:pPr>
        <w:pStyle w:val="NoSpacing"/>
        <w:ind w:left="720" w:hanging="720"/>
      </w:pPr>
      <w:r w:rsidRPr="008C0F2E">
        <w:t>7.4.7</w:t>
      </w:r>
      <w:r w:rsidR="007D1C92">
        <w:t>.</w:t>
      </w:r>
      <w:r w:rsidRPr="008C0F2E">
        <w:tab/>
        <w:t xml:space="preserve">Analyze and </w:t>
      </w:r>
      <w:proofErr w:type="gramStart"/>
      <w:r w:rsidRPr="008C0F2E">
        <w:t>report</w:t>
      </w:r>
      <w:proofErr w:type="gramEnd"/>
      <w:r w:rsidRPr="008C0F2E">
        <w:t xml:space="preserve"> quality of products and services using recognized quality standards and specifications.</w:t>
      </w:r>
    </w:p>
    <w:p w14:paraId="3CAF438E" w14:textId="767E4024" w:rsidR="008C0F2E" w:rsidRPr="008C0F2E" w:rsidRDefault="008C0F2E" w:rsidP="007D1C92">
      <w:pPr>
        <w:pStyle w:val="NoSpacing"/>
        <w:ind w:left="720" w:hanging="720"/>
      </w:pPr>
      <w:r w:rsidRPr="008C0F2E">
        <w:t>7.4.8</w:t>
      </w:r>
      <w:r w:rsidR="007D1C92">
        <w:t>.</w:t>
      </w:r>
      <w:r w:rsidRPr="008C0F2E">
        <w:tab/>
        <w:t xml:space="preserve">Describe validation and qualification methods used in new or revised products, processes and services (e.g., alpha and beta testing, first-article, customer satisfaction surveys). </w:t>
      </w:r>
    </w:p>
    <w:p w14:paraId="2ABF6E16" w14:textId="646FA654" w:rsidR="008C0F2E" w:rsidRPr="008C0F2E" w:rsidRDefault="008C0F2E" w:rsidP="007D1C92">
      <w:pPr>
        <w:pStyle w:val="NoSpacing"/>
        <w:ind w:left="720" w:hanging="720"/>
      </w:pPr>
      <w:r w:rsidRPr="008C0F2E">
        <w:t>7.4.9</w:t>
      </w:r>
      <w:r w:rsidR="007D1C92">
        <w:t>.</w:t>
      </w:r>
      <w:r w:rsidRPr="008C0F2E">
        <w:tab/>
        <w:t>Select, apply and interpret quality controls (e.g., flowcharts, Pareto charts, cause-and-effect diagrams, check sheets, scatter diagrams, histograms).</w:t>
      </w:r>
    </w:p>
    <w:p w14:paraId="0CEF111F" w14:textId="2A4CE206" w:rsidR="008C0F2E" w:rsidRDefault="008C0F2E" w:rsidP="007D1C92">
      <w:pPr>
        <w:pStyle w:val="NoSpacing"/>
        <w:ind w:left="720" w:hanging="720"/>
      </w:pPr>
      <w:r w:rsidRPr="008C0F2E">
        <w:t>7.4.10</w:t>
      </w:r>
      <w:r w:rsidR="007D1C92">
        <w:t>.</w:t>
      </w:r>
      <w:r w:rsidRPr="008C0F2E">
        <w:tab/>
        <w:t>Evaluate plans for quality improvement using continuous improvement techniques (e.g., Lean, Six Sigma, ISO 9000, Malcolm Baldridge, DMAIC [Define, Measure, Analyze, Improve and Control]).</w:t>
      </w:r>
    </w:p>
    <w:p w14:paraId="0C711548" w14:textId="77777777" w:rsidR="007D1C92" w:rsidRPr="008C0F2E" w:rsidRDefault="007D1C92" w:rsidP="007D1C92">
      <w:pPr>
        <w:pStyle w:val="NoSpacing"/>
        <w:ind w:left="720" w:hanging="720"/>
      </w:pPr>
    </w:p>
    <w:p w14:paraId="4A707E8B" w14:textId="5D82C7A2" w:rsidR="008C0F2E" w:rsidRPr="007D1C92" w:rsidRDefault="008C0F2E" w:rsidP="008C0F2E">
      <w:pPr>
        <w:pStyle w:val="NoSpacing"/>
        <w:rPr>
          <w:b/>
          <w:bCs/>
        </w:rPr>
      </w:pPr>
      <w:r w:rsidRPr="007D1C92">
        <w:rPr>
          <w:b/>
          <w:bCs/>
        </w:rPr>
        <w:t>Outcome</w:t>
      </w:r>
      <w:r w:rsidR="007D1C92">
        <w:rPr>
          <w:b/>
          <w:bCs/>
        </w:rPr>
        <w:t>:</w:t>
      </w:r>
      <w:r w:rsidRPr="007D1C92">
        <w:rPr>
          <w:b/>
          <w:bCs/>
        </w:rPr>
        <w:t xml:space="preserve"> 7.5</w:t>
      </w:r>
      <w:r w:rsidR="007D1C92">
        <w:rPr>
          <w:b/>
          <w:bCs/>
        </w:rPr>
        <w:t>.</w:t>
      </w:r>
      <w:r w:rsidRPr="007D1C92">
        <w:rPr>
          <w:b/>
          <w:bCs/>
        </w:rPr>
        <w:tab/>
        <w:t>Facilities Management</w:t>
      </w:r>
      <w:r w:rsidRPr="007D1C92">
        <w:rPr>
          <w:b/>
          <w:bCs/>
        </w:rPr>
        <w:tab/>
      </w:r>
    </w:p>
    <w:p w14:paraId="58B381BF" w14:textId="77777777" w:rsidR="008C0F2E" w:rsidRDefault="008C0F2E" w:rsidP="007D1C92">
      <w:pPr>
        <w:pStyle w:val="NoSpacing"/>
        <w:ind w:left="2160"/>
      </w:pPr>
      <w:r w:rsidRPr="008C0F2E">
        <w:t>Identify, administer and evaluate methods of maintaining facilities, equipment and property.</w:t>
      </w:r>
    </w:p>
    <w:p w14:paraId="6BD7D8A7" w14:textId="77777777" w:rsidR="007D1C92" w:rsidRPr="008C0F2E" w:rsidRDefault="007D1C92" w:rsidP="007D1C92">
      <w:pPr>
        <w:pStyle w:val="NoSpacing"/>
        <w:ind w:left="2160"/>
      </w:pPr>
    </w:p>
    <w:p w14:paraId="798561C3" w14:textId="77777777" w:rsidR="008C0F2E" w:rsidRPr="007D1C92" w:rsidRDefault="008C0F2E" w:rsidP="008C0F2E">
      <w:pPr>
        <w:pStyle w:val="NoSpacing"/>
        <w:rPr>
          <w:b/>
          <w:bCs/>
        </w:rPr>
      </w:pPr>
      <w:proofErr w:type="gramStart"/>
      <w:r w:rsidRPr="007D1C92">
        <w:rPr>
          <w:b/>
          <w:bCs/>
        </w:rPr>
        <w:t>Competencies</w:t>
      </w:r>
      <w:proofErr w:type="gramEnd"/>
    </w:p>
    <w:p w14:paraId="0D046CD4" w14:textId="529F6758" w:rsidR="008C0F2E" w:rsidRPr="008C0F2E" w:rsidRDefault="008C0F2E" w:rsidP="007D1C92">
      <w:pPr>
        <w:pStyle w:val="NoSpacing"/>
        <w:ind w:left="720" w:hanging="720"/>
      </w:pPr>
      <w:r w:rsidRPr="008C0F2E">
        <w:t>7.5.1</w:t>
      </w:r>
      <w:r w:rsidR="007D1C92">
        <w:t>.</w:t>
      </w:r>
      <w:r w:rsidRPr="008C0F2E">
        <w:tab/>
        <w:t>Identify routine activities for maintaining, disposing, retiring and replacing business facilities and equipment.</w:t>
      </w:r>
    </w:p>
    <w:p w14:paraId="7DCFC592" w14:textId="484C6B5E" w:rsidR="008C0F2E" w:rsidRPr="008C0F2E" w:rsidRDefault="008C0F2E" w:rsidP="007D1C92">
      <w:pPr>
        <w:pStyle w:val="NoSpacing"/>
        <w:ind w:left="720" w:hanging="720"/>
      </w:pPr>
      <w:r w:rsidRPr="008C0F2E">
        <w:t>7.5.2</w:t>
      </w:r>
      <w:r w:rsidR="007D1C92">
        <w:t>.</w:t>
      </w:r>
      <w:r w:rsidRPr="008C0F2E">
        <w:tab/>
        <w:t>Create a preventive maintenance program that considers workflow efficiencies and production requirements.</w:t>
      </w:r>
    </w:p>
    <w:p w14:paraId="26DB79F6" w14:textId="36BFCB2B" w:rsidR="008C0F2E" w:rsidRPr="008C0F2E" w:rsidRDefault="008C0F2E" w:rsidP="008C0F2E">
      <w:pPr>
        <w:pStyle w:val="NoSpacing"/>
      </w:pPr>
      <w:r w:rsidRPr="008C0F2E">
        <w:t>7.5.3</w:t>
      </w:r>
      <w:r w:rsidR="007D1C92">
        <w:t>.</w:t>
      </w:r>
      <w:r w:rsidRPr="008C0F2E">
        <w:tab/>
        <w:t xml:space="preserve">Describe how to monitor, evaluate and improve maintenance </w:t>
      </w:r>
      <w:proofErr w:type="gramStart"/>
      <w:r w:rsidRPr="008C0F2E">
        <w:t>program</w:t>
      </w:r>
      <w:proofErr w:type="gramEnd"/>
      <w:r w:rsidRPr="008C0F2E">
        <w:t xml:space="preserve">. </w:t>
      </w:r>
    </w:p>
    <w:p w14:paraId="4CE29906" w14:textId="76E1F82D" w:rsidR="008C0F2E" w:rsidRPr="008C0F2E" w:rsidRDefault="008C0F2E" w:rsidP="007D1C92">
      <w:pPr>
        <w:pStyle w:val="NoSpacing"/>
        <w:ind w:left="720" w:hanging="720"/>
      </w:pPr>
      <w:r w:rsidRPr="008C0F2E">
        <w:t>7.5.4</w:t>
      </w:r>
      <w:r w:rsidR="007D1C92">
        <w:t>.</w:t>
      </w:r>
      <w:r w:rsidRPr="008C0F2E">
        <w:tab/>
        <w:t>Identify waste-reduction opportunities to reduce costs and minimize environmental impact and energy consumption.</w:t>
      </w:r>
    </w:p>
    <w:p w14:paraId="2C156009" w14:textId="55FAC218" w:rsidR="008C0F2E" w:rsidRPr="008C0F2E" w:rsidRDefault="008C0F2E" w:rsidP="008C0F2E">
      <w:pPr>
        <w:pStyle w:val="NoSpacing"/>
      </w:pPr>
      <w:r w:rsidRPr="008C0F2E">
        <w:t>7.5.5</w:t>
      </w:r>
      <w:r w:rsidR="007D1C92">
        <w:t>.</w:t>
      </w:r>
      <w:r w:rsidRPr="008C0F2E">
        <w:tab/>
        <w:t>Describe the process for obtaining LEED certification.</w:t>
      </w:r>
    </w:p>
    <w:p w14:paraId="4B11FF7A" w14:textId="0FF4F45B" w:rsidR="008C0F2E" w:rsidRPr="008C0F2E" w:rsidRDefault="008C0F2E" w:rsidP="008C0F2E">
      <w:pPr>
        <w:pStyle w:val="NoSpacing"/>
      </w:pPr>
      <w:r w:rsidRPr="008C0F2E">
        <w:t>7.5.6</w:t>
      </w:r>
      <w:r w:rsidR="007D1C92">
        <w:t>.</w:t>
      </w:r>
      <w:r w:rsidRPr="008C0F2E">
        <w:tab/>
        <w:t>Describe factors to consider in developing an emergency preparedness plan.</w:t>
      </w:r>
    </w:p>
    <w:p w14:paraId="0C82CCBB" w14:textId="434EEE2C" w:rsidR="008C0F2E" w:rsidRPr="008C0F2E" w:rsidRDefault="008C0F2E" w:rsidP="007D1C92">
      <w:pPr>
        <w:pStyle w:val="NoSpacing"/>
        <w:ind w:left="720" w:hanging="720"/>
      </w:pPr>
      <w:r w:rsidRPr="008C0F2E">
        <w:t>7.5.7</w:t>
      </w:r>
      <w:r w:rsidR="007D1C92">
        <w:t>.</w:t>
      </w:r>
      <w:r w:rsidRPr="008C0F2E">
        <w:tab/>
        <w:t xml:space="preserve">Develop a strategy to optimize the use of a facility’s space (e.g. </w:t>
      </w:r>
      <w:proofErr w:type="spellStart"/>
      <w:r w:rsidRPr="008C0F2E">
        <w:t>spacial</w:t>
      </w:r>
      <w:proofErr w:type="spellEnd"/>
      <w:r w:rsidRPr="008C0F2E">
        <w:t xml:space="preserve"> configuration, renovations, energy use, preventative maintenance plans).</w:t>
      </w:r>
    </w:p>
    <w:p w14:paraId="10F4DA82" w14:textId="4613E0C8" w:rsidR="008C0F2E" w:rsidRDefault="008C0F2E" w:rsidP="007D1C92">
      <w:pPr>
        <w:pStyle w:val="NoSpacing"/>
        <w:ind w:left="720" w:hanging="720"/>
      </w:pPr>
      <w:r w:rsidRPr="008C0F2E">
        <w:t>7.5.8</w:t>
      </w:r>
      <w:r w:rsidR="007D1C92">
        <w:t>.</w:t>
      </w:r>
      <w:r w:rsidRPr="008C0F2E">
        <w:tab/>
        <w:t>Evaluate options for securing facilities and office space to support growth, risk mitigation strategies (e.g., off-site data centers) and new ventures.</w:t>
      </w:r>
    </w:p>
    <w:p w14:paraId="252E76D2" w14:textId="77777777" w:rsidR="007D1C92" w:rsidRDefault="007D1C92" w:rsidP="007D1C92">
      <w:pPr>
        <w:pStyle w:val="NoSpacing"/>
        <w:ind w:left="720" w:hanging="720"/>
      </w:pPr>
    </w:p>
    <w:p w14:paraId="1DB11A16" w14:textId="2E42901D" w:rsidR="007C0F21" w:rsidRDefault="007C0F21">
      <w:pPr>
        <w:rPr>
          <w:rFonts w:ascii="Source Sans Pro" w:hAnsi="Source Sans Pro"/>
          <w:kern w:val="2"/>
          <w:sz w:val="24"/>
          <w14:ligatures w14:val="standardContextual"/>
        </w:rPr>
      </w:pPr>
      <w:r>
        <w:br w:type="page"/>
      </w:r>
    </w:p>
    <w:p w14:paraId="4A9F855F" w14:textId="77777777" w:rsidR="007C0F21" w:rsidRPr="008C0F2E" w:rsidRDefault="007C0F21" w:rsidP="007D1C92">
      <w:pPr>
        <w:pStyle w:val="NoSpacing"/>
        <w:ind w:left="720" w:hanging="720"/>
      </w:pPr>
    </w:p>
    <w:p w14:paraId="1C6F6606" w14:textId="10F355E1" w:rsidR="008C0F2E" w:rsidRPr="007C0F21" w:rsidRDefault="008C0F2E" w:rsidP="008C0F2E">
      <w:pPr>
        <w:pStyle w:val="NoSpacing"/>
        <w:rPr>
          <w:b/>
          <w:bCs/>
        </w:rPr>
      </w:pPr>
      <w:r w:rsidRPr="007C0F21">
        <w:rPr>
          <w:b/>
          <w:bCs/>
        </w:rPr>
        <w:t>Outcome</w:t>
      </w:r>
      <w:r w:rsidR="007C0F21">
        <w:rPr>
          <w:b/>
          <w:bCs/>
        </w:rPr>
        <w:t>:</w:t>
      </w:r>
      <w:r w:rsidRPr="007C0F21">
        <w:rPr>
          <w:b/>
          <w:bCs/>
        </w:rPr>
        <w:t xml:space="preserve"> 7.8</w:t>
      </w:r>
      <w:r w:rsidR="007C0F21">
        <w:rPr>
          <w:b/>
          <w:bCs/>
        </w:rPr>
        <w:t>.</w:t>
      </w:r>
      <w:r w:rsidRPr="007C0F21">
        <w:rPr>
          <w:b/>
          <w:bCs/>
        </w:rPr>
        <w:tab/>
        <w:t>Operations Risk Management</w:t>
      </w:r>
    </w:p>
    <w:p w14:paraId="78A9C1E1" w14:textId="77777777" w:rsidR="008C0F2E" w:rsidRDefault="008C0F2E" w:rsidP="007C0F21">
      <w:pPr>
        <w:pStyle w:val="NoSpacing"/>
        <w:ind w:left="2160"/>
      </w:pPr>
      <w:r w:rsidRPr="008C0F2E">
        <w:t>Identify, administer and evaluate policies, processes and strategies to manage risk of operational failure.</w:t>
      </w:r>
    </w:p>
    <w:p w14:paraId="3F2405D5" w14:textId="77777777" w:rsidR="007C0F21" w:rsidRPr="008C0F2E" w:rsidRDefault="007C0F21" w:rsidP="007C0F21">
      <w:pPr>
        <w:pStyle w:val="NoSpacing"/>
        <w:ind w:left="2160"/>
      </w:pPr>
    </w:p>
    <w:p w14:paraId="237FBC71" w14:textId="77777777" w:rsidR="008C0F2E" w:rsidRPr="007C0F21" w:rsidRDefault="008C0F2E" w:rsidP="008C0F2E">
      <w:pPr>
        <w:pStyle w:val="NoSpacing"/>
        <w:rPr>
          <w:b/>
          <w:bCs/>
        </w:rPr>
      </w:pPr>
      <w:proofErr w:type="gramStart"/>
      <w:r w:rsidRPr="007C0F21">
        <w:rPr>
          <w:b/>
          <w:bCs/>
        </w:rPr>
        <w:t>Competencies</w:t>
      </w:r>
      <w:proofErr w:type="gramEnd"/>
    </w:p>
    <w:p w14:paraId="766CFD82" w14:textId="64009C23" w:rsidR="008C0F2E" w:rsidRPr="008C0F2E" w:rsidRDefault="008C0F2E" w:rsidP="007C0F21">
      <w:pPr>
        <w:pStyle w:val="NoSpacing"/>
        <w:ind w:left="720" w:hanging="720"/>
      </w:pPr>
      <w:r w:rsidRPr="008C0F2E">
        <w:t>7.8.1</w:t>
      </w:r>
      <w:r w:rsidR="007C0F21">
        <w:t>.</w:t>
      </w:r>
      <w:r w:rsidRPr="008C0F2E">
        <w:tab/>
        <w:t>Compare the costs of routine operational failures (e.g., execution errors, accidents, processing failures) with non-routine operational failures (e.g., fraud, conscious violation of professional ethics, acts of nature).</w:t>
      </w:r>
    </w:p>
    <w:p w14:paraId="4E4668D9" w14:textId="0672C9CD" w:rsidR="008C0F2E" w:rsidRPr="008C0F2E" w:rsidRDefault="008C0F2E" w:rsidP="008C0F2E">
      <w:pPr>
        <w:pStyle w:val="NoSpacing"/>
      </w:pPr>
      <w:r w:rsidRPr="008C0F2E">
        <w:t>7.8.2</w:t>
      </w:r>
      <w:r w:rsidR="007C0F21">
        <w:t>.</w:t>
      </w:r>
      <w:r w:rsidRPr="008C0F2E">
        <w:tab/>
        <w:t>Identify factors that increase the risk of routine and non-routine operational failures.</w:t>
      </w:r>
    </w:p>
    <w:p w14:paraId="7E313A26" w14:textId="7CB48434" w:rsidR="008C0F2E" w:rsidRPr="008C0F2E" w:rsidRDefault="008C0F2E" w:rsidP="007C0F21">
      <w:pPr>
        <w:pStyle w:val="NoSpacing"/>
        <w:ind w:left="720" w:hanging="720"/>
      </w:pPr>
      <w:r w:rsidRPr="008C0F2E">
        <w:t>7.8.3</w:t>
      </w:r>
      <w:r w:rsidR="007C0F21">
        <w:t>.</w:t>
      </w:r>
      <w:r w:rsidRPr="008C0F2E">
        <w:tab/>
        <w:t>Explain factors used to reduce the risk of routine and non-routine operational failures (e.g., automation, procedures, checklists).</w:t>
      </w:r>
    </w:p>
    <w:p w14:paraId="4190C488" w14:textId="3440AAB7" w:rsidR="008C0F2E" w:rsidRPr="008C0F2E" w:rsidRDefault="008C0F2E" w:rsidP="007C0F21">
      <w:pPr>
        <w:pStyle w:val="NoSpacing"/>
        <w:ind w:left="720" w:hanging="720"/>
      </w:pPr>
      <w:r w:rsidRPr="008C0F2E">
        <w:t>7.8.4</w:t>
      </w:r>
      <w:r w:rsidR="007C0F21">
        <w:t>.</w:t>
      </w:r>
      <w:r w:rsidRPr="008C0F2E">
        <w:tab/>
        <w:t>Identify the operational risk factors associated with new ventures or business changes (e.g., new product, market, system, process).</w:t>
      </w:r>
    </w:p>
    <w:p w14:paraId="69D071A4" w14:textId="2FE1F0A5" w:rsidR="008C0F2E" w:rsidRPr="008C0F2E" w:rsidRDefault="008C0F2E" w:rsidP="007C0F21">
      <w:pPr>
        <w:pStyle w:val="NoSpacing"/>
        <w:ind w:left="720" w:hanging="720"/>
      </w:pPr>
      <w:r w:rsidRPr="008C0F2E">
        <w:t>7.8.5</w:t>
      </w:r>
      <w:r w:rsidR="007C0F21">
        <w:t>.</w:t>
      </w:r>
      <w:r w:rsidRPr="008C0F2E">
        <w:tab/>
        <w:t xml:space="preserve">Develop alternative strategies for performing operational duties in </w:t>
      </w:r>
      <w:proofErr w:type="gramStart"/>
      <w:r w:rsidRPr="008C0F2E">
        <w:t>an emergency situation</w:t>
      </w:r>
      <w:proofErr w:type="gramEnd"/>
      <w:r w:rsidRPr="008C0F2E">
        <w:t xml:space="preserve"> and explain the importance of planning for catastrophic risk.</w:t>
      </w:r>
    </w:p>
    <w:p w14:paraId="506BA4D7" w14:textId="77777777" w:rsidR="008C0F2E" w:rsidRPr="008C0F2E" w:rsidRDefault="008C0F2E" w:rsidP="008C0F2E">
      <w:pPr>
        <w:pStyle w:val="NoSpacing"/>
      </w:pPr>
    </w:p>
    <w:p w14:paraId="20E12365" w14:textId="2026C115" w:rsidR="000C2222" w:rsidRPr="002445FF" w:rsidRDefault="000C2222" w:rsidP="000C2222">
      <w:pPr>
        <w:pStyle w:val="NoSpacing"/>
        <w:rPr>
          <w:rFonts w:cstheme="minorHAnsi"/>
          <w:b/>
          <w:bCs/>
          <w:color w:val="002060"/>
        </w:rPr>
      </w:pPr>
      <w:r w:rsidRPr="002445FF">
        <w:rPr>
          <w:rFonts w:cstheme="minorHAnsi"/>
          <w:b/>
          <w:bCs/>
          <w:color w:val="002060"/>
        </w:rPr>
        <w:t xml:space="preserve">Strand </w:t>
      </w:r>
      <w:r>
        <w:rPr>
          <w:rFonts w:cstheme="minorHAnsi"/>
          <w:b/>
          <w:bCs/>
          <w:color w:val="002060"/>
        </w:rPr>
        <w:t>8</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Data and Process Management</w:t>
      </w:r>
    </w:p>
    <w:p w14:paraId="41306A8B" w14:textId="785E8463" w:rsidR="008C0F2E" w:rsidRDefault="000C2222" w:rsidP="001B3E01">
      <w:pPr>
        <w:pStyle w:val="NoSpacing"/>
        <w:ind w:left="2160"/>
      </w:pPr>
      <w:r w:rsidRPr="002445FF">
        <w:rPr>
          <w:bCs/>
        </w:rPr>
        <w:t xml:space="preserve">Learners </w:t>
      </w:r>
      <w:r w:rsidR="008C0F2E" w:rsidRPr="008C0F2E">
        <w:t>apply principles of business process management to collect, analyze and distribute data and maintain business knowledge and information systems.</w:t>
      </w:r>
    </w:p>
    <w:p w14:paraId="57F76F79" w14:textId="77777777" w:rsidR="001B3E01" w:rsidRPr="008C0F2E" w:rsidRDefault="001B3E01" w:rsidP="001B3E01">
      <w:pPr>
        <w:pStyle w:val="NoSpacing"/>
        <w:ind w:left="2160"/>
      </w:pPr>
    </w:p>
    <w:p w14:paraId="797433A1" w14:textId="6EBCB6E0" w:rsidR="008C0F2E" w:rsidRPr="001B3E01" w:rsidRDefault="008C0F2E" w:rsidP="008C0F2E">
      <w:pPr>
        <w:pStyle w:val="NoSpacing"/>
        <w:rPr>
          <w:b/>
          <w:bCs/>
        </w:rPr>
      </w:pPr>
      <w:r w:rsidRPr="001B3E01">
        <w:rPr>
          <w:b/>
          <w:bCs/>
        </w:rPr>
        <w:t>Outcome</w:t>
      </w:r>
      <w:r w:rsidR="001B3E01">
        <w:rPr>
          <w:b/>
          <w:bCs/>
        </w:rPr>
        <w:t>:</w:t>
      </w:r>
      <w:r w:rsidRPr="001B3E01">
        <w:rPr>
          <w:b/>
          <w:bCs/>
        </w:rPr>
        <w:t xml:space="preserve"> 8.4</w:t>
      </w:r>
      <w:r w:rsidR="005565F6">
        <w:rPr>
          <w:b/>
          <w:bCs/>
        </w:rPr>
        <w:t>.</w:t>
      </w:r>
      <w:r w:rsidR="005565F6">
        <w:rPr>
          <w:b/>
          <w:bCs/>
        </w:rPr>
        <w:tab/>
      </w:r>
      <w:r w:rsidRPr="001B3E01">
        <w:rPr>
          <w:b/>
          <w:bCs/>
        </w:rPr>
        <w:t>Business Applications</w:t>
      </w:r>
    </w:p>
    <w:p w14:paraId="79ED9F38" w14:textId="77777777" w:rsidR="008C0F2E" w:rsidRDefault="008C0F2E" w:rsidP="005565F6">
      <w:pPr>
        <w:pStyle w:val="NoSpacing"/>
        <w:ind w:left="1440" w:firstLine="720"/>
      </w:pPr>
      <w:r w:rsidRPr="008C0F2E">
        <w:t>Plan, create and evaluate technology applications.</w:t>
      </w:r>
    </w:p>
    <w:p w14:paraId="717325A6" w14:textId="77777777" w:rsidR="005565F6" w:rsidRPr="008C0F2E" w:rsidRDefault="005565F6" w:rsidP="005565F6">
      <w:pPr>
        <w:pStyle w:val="NoSpacing"/>
        <w:ind w:left="1440" w:firstLine="720"/>
      </w:pPr>
    </w:p>
    <w:p w14:paraId="2C0231BD" w14:textId="77777777" w:rsidR="008C0F2E" w:rsidRPr="005565F6" w:rsidRDefault="008C0F2E" w:rsidP="008C0F2E">
      <w:pPr>
        <w:pStyle w:val="NoSpacing"/>
        <w:rPr>
          <w:b/>
          <w:bCs/>
        </w:rPr>
      </w:pPr>
      <w:proofErr w:type="gramStart"/>
      <w:r w:rsidRPr="005565F6">
        <w:rPr>
          <w:b/>
          <w:bCs/>
        </w:rPr>
        <w:t>Competencies</w:t>
      </w:r>
      <w:proofErr w:type="gramEnd"/>
    </w:p>
    <w:p w14:paraId="6B3AE604" w14:textId="69785421" w:rsidR="008C0F2E" w:rsidRPr="008C0F2E" w:rsidRDefault="008C0F2E" w:rsidP="005565F6">
      <w:pPr>
        <w:pStyle w:val="NoSpacing"/>
        <w:ind w:left="720" w:hanging="720"/>
      </w:pPr>
      <w:r w:rsidRPr="008C0F2E">
        <w:t>8.4.2</w:t>
      </w:r>
      <w:r w:rsidR="005565F6">
        <w:t>.</w:t>
      </w:r>
      <w:r w:rsidRPr="008C0F2E">
        <w:tab/>
        <w:t xml:space="preserve">Mine standard databases (e.g., accounting, customer, product, vendor, sales, operations, human resources, </w:t>
      </w:r>
      <w:proofErr w:type="gramStart"/>
      <w:r w:rsidRPr="008C0F2E">
        <w:t>patient</w:t>
      </w:r>
      <w:proofErr w:type="gramEnd"/>
      <w:r w:rsidRPr="008C0F2E">
        <w:t>, supplier, procurement), apply analytical tools, and interpret the findings.</w:t>
      </w:r>
    </w:p>
    <w:p w14:paraId="4D9716CC" w14:textId="48405586" w:rsidR="008C0F2E" w:rsidRDefault="008C0F2E" w:rsidP="005565F6">
      <w:pPr>
        <w:pStyle w:val="NoSpacing"/>
        <w:ind w:left="720" w:hanging="720"/>
      </w:pPr>
      <w:r w:rsidRPr="008C0F2E">
        <w:t>8.4.3</w:t>
      </w:r>
      <w:r w:rsidR="005565F6">
        <w:t>.</w:t>
      </w:r>
      <w:r w:rsidRPr="008C0F2E">
        <w:tab/>
        <w:t>Implement collaborative or groupware and cloud computing applications to facilitate business operations.</w:t>
      </w:r>
    </w:p>
    <w:p w14:paraId="62FC89BA" w14:textId="77777777" w:rsidR="00B9405B" w:rsidRDefault="00B9405B" w:rsidP="005565F6">
      <w:pPr>
        <w:pStyle w:val="NoSpacing"/>
        <w:ind w:left="720" w:hanging="720"/>
      </w:pPr>
    </w:p>
    <w:p w14:paraId="276AF1BD" w14:textId="49FAAE9A" w:rsidR="00B9405B" w:rsidRPr="002445FF" w:rsidRDefault="00B9405B" w:rsidP="00B9405B">
      <w:pPr>
        <w:pStyle w:val="NoSpacing"/>
        <w:rPr>
          <w:rFonts w:cstheme="minorHAnsi"/>
          <w:b/>
          <w:bCs/>
          <w:color w:val="002060"/>
        </w:rPr>
      </w:pPr>
      <w:r w:rsidRPr="002445FF">
        <w:rPr>
          <w:rFonts w:cstheme="minorHAnsi"/>
          <w:b/>
          <w:bCs/>
          <w:color w:val="002060"/>
        </w:rPr>
        <w:t xml:space="preserve">Strand </w:t>
      </w:r>
      <w:r>
        <w:rPr>
          <w:rFonts w:cstheme="minorHAnsi"/>
          <w:b/>
          <w:bCs/>
          <w:color w:val="002060"/>
        </w:rPr>
        <w:t>9</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Financial Analysis and Evaluation</w:t>
      </w:r>
    </w:p>
    <w:p w14:paraId="770E980A" w14:textId="6230A784" w:rsidR="008C0F2E" w:rsidRDefault="00B9405B" w:rsidP="00B9405B">
      <w:pPr>
        <w:pStyle w:val="NoSpacing"/>
        <w:ind w:left="2160"/>
      </w:pPr>
      <w:r w:rsidRPr="002445FF">
        <w:rPr>
          <w:bCs/>
        </w:rPr>
        <w:t xml:space="preserve">Learners </w:t>
      </w:r>
      <w:r w:rsidR="008C0F2E" w:rsidRPr="008C0F2E">
        <w:t>apply principles of financial and managerial accounting to collect, analyze and distribute financial data, evaluate investment opportunities and operate financial services.</w:t>
      </w:r>
    </w:p>
    <w:p w14:paraId="6F6BDFBC" w14:textId="77777777" w:rsidR="00B9405B" w:rsidRPr="008C0F2E" w:rsidRDefault="00B9405B" w:rsidP="00B9405B">
      <w:pPr>
        <w:pStyle w:val="NoSpacing"/>
        <w:ind w:left="2160"/>
      </w:pPr>
    </w:p>
    <w:p w14:paraId="05EB9D3D" w14:textId="16650E14" w:rsidR="008C0F2E" w:rsidRPr="00B9405B" w:rsidRDefault="008C0F2E" w:rsidP="008C0F2E">
      <w:pPr>
        <w:pStyle w:val="NoSpacing"/>
        <w:rPr>
          <w:b/>
          <w:bCs/>
        </w:rPr>
      </w:pPr>
      <w:r w:rsidRPr="00B9405B">
        <w:rPr>
          <w:b/>
          <w:bCs/>
        </w:rPr>
        <w:t>Outcome</w:t>
      </w:r>
      <w:r w:rsidR="00B9405B">
        <w:rPr>
          <w:b/>
          <w:bCs/>
        </w:rPr>
        <w:t>:</w:t>
      </w:r>
      <w:r w:rsidRPr="00B9405B">
        <w:rPr>
          <w:b/>
          <w:bCs/>
        </w:rPr>
        <w:t xml:space="preserve"> 9.4</w:t>
      </w:r>
      <w:r w:rsidR="00B9405B">
        <w:rPr>
          <w:b/>
          <w:bCs/>
        </w:rPr>
        <w:t>.</w:t>
      </w:r>
      <w:r w:rsidRPr="00B9405B">
        <w:rPr>
          <w:b/>
          <w:bCs/>
        </w:rPr>
        <w:tab/>
        <w:t>Internal Controls</w:t>
      </w:r>
    </w:p>
    <w:p w14:paraId="3AFBEC53" w14:textId="77777777" w:rsidR="008C0F2E" w:rsidRDefault="008C0F2E" w:rsidP="00B9405B">
      <w:pPr>
        <w:pStyle w:val="NoSpacing"/>
        <w:ind w:left="2160"/>
      </w:pPr>
      <w:r w:rsidRPr="008C0F2E">
        <w:t>Identify, select and evaluate internal controls in compliance with applicable regulations.</w:t>
      </w:r>
    </w:p>
    <w:p w14:paraId="663C1B19" w14:textId="77777777" w:rsidR="00B9405B" w:rsidRDefault="00B9405B" w:rsidP="00B9405B">
      <w:pPr>
        <w:pStyle w:val="NoSpacing"/>
        <w:ind w:left="2160"/>
      </w:pPr>
    </w:p>
    <w:p w14:paraId="367C3A22" w14:textId="56CEF4D4" w:rsidR="00B9405B" w:rsidRDefault="00B9405B">
      <w:pPr>
        <w:rPr>
          <w:rFonts w:ascii="Source Sans Pro" w:hAnsi="Source Sans Pro"/>
          <w:kern w:val="2"/>
          <w:sz w:val="24"/>
          <w14:ligatures w14:val="standardContextual"/>
        </w:rPr>
      </w:pPr>
      <w:r>
        <w:br w:type="page"/>
      </w:r>
    </w:p>
    <w:p w14:paraId="5C9357FC" w14:textId="77777777" w:rsidR="00B9405B" w:rsidRPr="008C0F2E" w:rsidRDefault="00B9405B" w:rsidP="00B9405B">
      <w:pPr>
        <w:pStyle w:val="NoSpacing"/>
        <w:ind w:left="2160"/>
      </w:pPr>
    </w:p>
    <w:p w14:paraId="6DA60AB6" w14:textId="77777777" w:rsidR="008C0F2E" w:rsidRPr="00B9405B" w:rsidRDefault="008C0F2E" w:rsidP="008C0F2E">
      <w:pPr>
        <w:pStyle w:val="NoSpacing"/>
        <w:rPr>
          <w:b/>
          <w:bCs/>
        </w:rPr>
      </w:pPr>
      <w:proofErr w:type="gramStart"/>
      <w:r w:rsidRPr="00B9405B">
        <w:rPr>
          <w:b/>
          <w:bCs/>
        </w:rPr>
        <w:t>Competencies</w:t>
      </w:r>
      <w:proofErr w:type="gramEnd"/>
    </w:p>
    <w:p w14:paraId="15F5CACD" w14:textId="1BA338C3" w:rsidR="008C0F2E" w:rsidRPr="008C0F2E" w:rsidRDefault="008C0F2E" w:rsidP="00B9405B">
      <w:pPr>
        <w:pStyle w:val="NoSpacing"/>
        <w:ind w:left="720" w:hanging="720"/>
      </w:pPr>
      <w:r w:rsidRPr="008C0F2E">
        <w:t>9.4.4</w:t>
      </w:r>
      <w:r w:rsidR="00B9405B">
        <w:t>.</w:t>
      </w:r>
      <w:r w:rsidRPr="008C0F2E">
        <w:tab/>
        <w:t>Explain the role and function of internal controls (e.</w:t>
      </w:r>
      <w:proofErr w:type="gramStart"/>
      <w:r w:rsidRPr="008C0F2E">
        <w:t>g..</w:t>
      </w:r>
      <w:proofErr w:type="gramEnd"/>
      <w:r w:rsidRPr="008C0F2E">
        <w:t>, cash controls, inventory controls, payroll controls, capital asset control, data protection, personal information controls).</w:t>
      </w:r>
    </w:p>
    <w:p w14:paraId="1171D67E" w14:textId="5FC55EFD" w:rsidR="008C0F2E" w:rsidRDefault="008C0F2E" w:rsidP="008C0F2E">
      <w:pPr>
        <w:pStyle w:val="NoSpacing"/>
      </w:pPr>
      <w:r w:rsidRPr="008C0F2E">
        <w:t>9.4.5</w:t>
      </w:r>
      <w:r w:rsidR="00B9405B">
        <w:t>.</w:t>
      </w:r>
      <w:r w:rsidRPr="008C0F2E">
        <w:tab/>
        <w:t>Inspect and ensure the continued functioning of internal controls.</w:t>
      </w:r>
    </w:p>
    <w:p w14:paraId="12813E8D" w14:textId="77777777" w:rsidR="00B9405B" w:rsidRPr="008C0F2E" w:rsidRDefault="00B9405B" w:rsidP="008C0F2E">
      <w:pPr>
        <w:pStyle w:val="NoSpacing"/>
      </w:pPr>
    </w:p>
    <w:p w14:paraId="573E6634" w14:textId="0088D226" w:rsidR="008C0F2E" w:rsidRPr="00B9405B" w:rsidRDefault="008C0F2E" w:rsidP="008C0F2E">
      <w:pPr>
        <w:pStyle w:val="NoSpacing"/>
        <w:rPr>
          <w:b/>
          <w:bCs/>
        </w:rPr>
      </w:pPr>
      <w:r w:rsidRPr="00B9405B">
        <w:rPr>
          <w:b/>
          <w:bCs/>
        </w:rPr>
        <w:t>Outcome</w:t>
      </w:r>
      <w:r w:rsidR="00B9405B">
        <w:rPr>
          <w:b/>
          <w:bCs/>
        </w:rPr>
        <w:t>:</w:t>
      </w:r>
      <w:r w:rsidRPr="00B9405B">
        <w:rPr>
          <w:b/>
          <w:bCs/>
        </w:rPr>
        <w:t xml:space="preserve"> 9.7</w:t>
      </w:r>
      <w:r w:rsidR="00B9405B">
        <w:rPr>
          <w:b/>
          <w:bCs/>
        </w:rPr>
        <w:t>.</w:t>
      </w:r>
      <w:r w:rsidR="00B9405B">
        <w:rPr>
          <w:b/>
          <w:bCs/>
        </w:rPr>
        <w:tab/>
      </w:r>
      <w:r w:rsidRPr="00B9405B">
        <w:rPr>
          <w:b/>
          <w:bCs/>
        </w:rPr>
        <w:t>Managerial Accounting</w:t>
      </w:r>
    </w:p>
    <w:p w14:paraId="0FE3CF35" w14:textId="77777777" w:rsidR="008C0F2E" w:rsidRDefault="008C0F2E" w:rsidP="00B9405B">
      <w:pPr>
        <w:pStyle w:val="NoSpacing"/>
        <w:ind w:left="2160"/>
      </w:pPr>
      <w:r w:rsidRPr="008C0F2E">
        <w:t>Apply principles of accounting to analyze financial information for internal decision-making.</w:t>
      </w:r>
    </w:p>
    <w:p w14:paraId="49889FD4" w14:textId="77777777" w:rsidR="00B9405B" w:rsidRPr="008C0F2E" w:rsidRDefault="00B9405B" w:rsidP="00B9405B">
      <w:pPr>
        <w:pStyle w:val="NoSpacing"/>
        <w:ind w:left="2160"/>
      </w:pPr>
    </w:p>
    <w:p w14:paraId="3190D076" w14:textId="77777777" w:rsidR="008C0F2E" w:rsidRPr="00B9405B" w:rsidRDefault="008C0F2E" w:rsidP="008C0F2E">
      <w:pPr>
        <w:pStyle w:val="NoSpacing"/>
        <w:rPr>
          <w:b/>
          <w:bCs/>
        </w:rPr>
      </w:pPr>
      <w:proofErr w:type="gramStart"/>
      <w:r w:rsidRPr="00B9405B">
        <w:rPr>
          <w:b/>
          <w:bCs/>
        </w:rPr>
        <w:t>Competencies</w:t>
      </w:r>
      <w:proofErr w:type="gramEnd"/>
    </w:p>
    <w:p w14:paraId="1B9A1F27" w14:textId="19685B3A" w:rsidR="008C0F2E" w:rsidRPr="008C0F2E" w:rsidRDefault="008C0F2E" w:rsidP="00B9405B">
      <w:pPr>
        <w:pStyle w:val="NoSpacing"/>
        <w:ind w:left="720" w:hanging="720"/>
      </w:pPr>
      <w:r w:rsidRPr="008C0F2E">
        <w:t>9.7.2</w:t>
      </w:r>
      <w:r w:rsidR="00B9405B">
        <w:t>.</w:t>
      </w:r>
      <w:r w:rsidRPr="008C0F2E">
        <w:tab/>
        <w:t xml:space="preserve">Track and allocate costs to a variety of cost objects (e.g., products, departments, divisions, activities).  </w:t>
      </w:r>
    </w:p>
    <w:p w14:paraId="02A9DE4F" w14:textId="53807BB6" w:rsidR="008C0F2E" w:rsidRPr="008C0F2E" w:rsidRDefault="008C0F2E" w:rsidP="00B9405B">
      <w:pPr>
        <w:pStyle w:val="NoSpacing"/>
        <w:ind w:left="720" w:hanging="720"/>
      </w:pPr>
      <w:r w:rsidRPr="008C0F2E">
        <w:t>9.7.3</w:t>
      </w:r>
      <w:r w:rsidR="00B9405B">
        <w:t>.</w:t>
      </w:r>
      <w:r w:rsidRPr="008C0F2E">
        <w:tab/>
        <w:t>Calculate Cost of Goods Manufactured and Cost of Goods Sold using job order, process and activity-based costing systems.</w:t>
      </w:r>
    </w:p>
    <w:p w14:paraId="49C22695" w14:textId="0316E570" w:rsidR="008C0F2E" w:rsidRPr="008C0F2E" w:rsidRDefault="008C0F2E" w:rsidP="00B9405B">
      <w:pPr>
        <w:pStyle w:val="NoSpacing"/>
        <w:ind w:left="720" w:hanging="720"/>
      </w:pPr>
      <w:r w:rsidRPr="008C0F2E">
        <w:t>9.7.4</w:t>
      </w:r>
      <w:r w:rsidR="00B9405B">
        <w:t>.</w:t>
      </w:r>
      <w:r w:rsidRPr="008C0F2E">
        <w:tab/>
        <w:t>Compute contribution margin and contribution margin ratio. Use these calculations to compute break-even and prepare cost, volume and profit analysis.</w:t>
      </w:r>
    </w:p>
    <w:p w14:paraId="384F1094" w14:textId="206CB7E1" w:rsidR="008C0F2E" w:rsidRPr="008C0F2E" w:rsidRDefault="008C0F2E" w:rsidP="008C0F2E">
      <w:pPr>
        <w:pStyle w:val="NoSpacing"/>
      </w:pPr>
      <w:r w:rsidRPr="008C0F2E">
        <w:t>9.7.5</w:t>
      </w:r>
      <w:r w:rsidR="00B9405B">
        <w:t>.</w:t>
      </w:r>
      <w:r w:rsidRPr="008C0F2E">
        <w:tab/>
        <w:t>Allocate service department costs and corporate support costs.</w:t>
      </w:r>
    </w:p>
    <w:p w14:paraId="4C3BBE34" w14:textId="05D70371" w:rsidR="008C0F2E" w:rsidRPr="008C0F2E" w:rsidRDefault="008C0F2E" w:rsidP="00B9405B">
      <w:pPr>
        <w:pStyle w:val="NoSpacing"/>
        <w:ind w:left="720" w:hanging="720"/>
      </w:pPr>
      <w:r w:rsidRPr="008C0F2E">
        <w:t>9.7.6</w:t>
      </w:r>
      <w:r w:rsidR="00B9405B">
        <w:t>.</w:t>
      </w:r>
      <w:r w:rsidRPr="008C0F2E">
        <w:tab/>
        <w:t>Apply cost and revenue data for short-term and long-term decision-making, strategic planning, and forecasting (e.</w:t>
      </w:r>
      <w:proofErr w:type="gramStart"/>
      <w:r w:rsidRPr="008C0F2E">
        <w:t>g.,</w:t>
      </w:r>
      <w:proofErr w:type="gramEnd"/>
      <w:r w:rsidRPr="008C0F2E">
        <w:t xml:space="preserve"> adding or dropping products, using limited resources, special order decisions, and equipment replacement decisions).</w:t>
      </w:r>
    </w:p>
    <w:p w14:paraId="2AFCB2D3" w14:textId="24ABC238" w:rsidR="008C0F2E" w:rsidRPr="008C0F2E" w:rsidRDefault="008C0F2E" w:rsidP="008C0F2E">
      <w:pPr>
        <w:pStyle w:val="NoSpacing"/>
      </w:pPr>
      <w:r w:rsidRPr="008C0F2E">
        <w:t>9.7.7</w:t>
      </w:r>
      <w:r w:rsidR="00B9405B">
        <w:t>.</w:t>
      </w:r>
      <w:r w:rsidRPr="008C0F2E">
        <w:tab/>
        <w:t>Project future revenues and expenses for budgeting and forecasting purposes.</w:t>
      </w:r>
    </w:p>
    <w:p w14:paraId="4803E070" w14:textId="77777777" w:rsidR="008C0F2E" w:rsidRPr="008C0F2E" w:rsidRDefault="008C0F2E" w:rsidP="008C0F2E">
      <w:pPr>
        <w:pStyle w:val="NoSpacing"/>
      </w:pPr>
    </w:p>
    <w:sectPr w:rsidR="008C0F2E" w:rsidRPr="008C0F2E" w:rsidSect="002538D0">
      <w:headerReference w:type="default" r:id="rId11"/>
      <w:footerReference w:type="default" r:id="rId12"/>
      <w:headerReference w:type="first" r:id="rId13"/>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BB34AE" w14:textId="77777777" w:rsidR="002445FF" w:rsidRDefault="002445FF" w:rsidP="00A05352">
      <w:r>
        <w:separator/>
      </w:r>
    </w:p>
  </w:endnote>
  <w:endnote w:type="continuationSeparator" w:id="0">
    <w:p w14:paraId="7CD9E230" w14:textId="77777777" w:rsidR="002445FF" w:rsidRDefault="002445F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Source Sans Pro">
    <w:charset w:val="00"/>
    <w:family w:val="swiss"/>
    <w:pitch w:val="variable"/>
    <w:sig w:usb0="600002F7" w:usb1="02000001" w:usb2="00000000" w:usb3="00000000" w:csb0="0000019F" w:csb1="00000000"/>
  </w:font>
  <w:font w:name="Calibri (Body)">
    <w:altName w:val="Calibri"/>
    <w:charset w:val="00"/>
    <w:family w:val="roman"/>
    <w:pitch w:val="default"/>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342D2" w14:textId="08A5C724"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020700">
      <w:t>Operations Management</w:t>
    </w:r>
    <w:r w:rsidR="00A6314D">
      <w:t xml:space="preserve"> </w:t>
    </w:r>
    <w:r>
      <w:t xml:space="preserve">| </w:t>
    </w:r>
    <w:r w:rsidR="00A6314D">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2A1E64" w14:textId="77777777" w:rsidR="002445FF" w:rsidRDefault="002445FF" w:rsidP="00A05352">
      <w:r>
        <w:separator/>
      </w:r>
    </w:p>
  </w:footnote>
  <w:footnote w:type="continuationSeparator" w:id="0">
    <w:p w14:paraId="35DA9089" w14:textId="77777777" w:rsidR="002445FF" w:rsidRDefault="002445F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68D303" w14:textId="77777777" w:rsidR="00A05352" w:rsidRDefault="00A05352">
    <w:pPr>
      <w:pStyle w:val="Header"/>
    </w:pPr>
    <w:r>
      <w:rPr>
        <w:noProof/>
      </w:rPr>
      <w:drawing>
        <wp:anchor distT="0" distB="0" distL="114300" distR="114300" simplePos="0" relativeHeight="251658240" behindDoc="1" locked="0" layoutInCell="1" allowOverlap="1" wp14:anchorId="0A0A6660" wp14:editId="4C061CA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C7177" w14:textId="77777777" w:rsidR="00A05352" w:rsidRDefault="00A05352">
    <w:pPr>
      <w:pStyle w:val="Header"/>
    </w:pPr>
    <w:r>
      <w:rPr>
        <w:noProof/>
      </w:rPr>
      <w:drawing>
        <wp:anchor distT="0" distB="0" distL="114300" distR="114300" simplePos="0" relativeHeight="251659264" behindDoc="1" locked="0" layoutInCell="1" allowOverlap="1" wp14:anchorId="21854FB1" wp14:editId="124EEEC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45FF"/>
    <w:rsid w:val="00020700"/>
    <w:rsid w:val="00050A63"/>
    <w:rsid w:val="000572D7"/>
    <w:rsid w:val="00067713"/>
    <w:rsid w:val="00077ADC"/>
    <w:rsid w:val="000911B3"/>
    <w:rsid w:val="000A19CC"/>
    <w:rsid w:val="000C2222"/>
    <w:rsid w:val="000E3B77"/>
    <w:rsid w:val="00121B01"/>
    <w:rsid w:val="0014350E"/>
    <w:rsid w:val="0017326F"/>
    <w:rsid w:val="0018517F"/>
    <w:rsid w:val="001B3E01"/>
    <w:rsid w:val="001D51D5"/>
    <w:rsid w:val="001E36FF"/>
    <w:rsid w:val="001E4A59"/>
    <w:rsid w:val="00203CEC"/>
    <w:rsid w:val="0022264C"/>
    <w:rsid w:val="002445FF"/>
    <w:rsid w:val="00252F33"/>
    <w:rsid w:val="002538D0"/>
    <w:rsid w:val="00267CFA"/>
    <w:rsid w:val="00320374"/>
    <w:rsid w:val="00376901"/>
    <w:rsid w:val="00382851"/>
    <w:rsid w:val="003851FC"/>
    <w:rsid w:val="00390EA2"/>
    <w:rsid w:val="00391E63"/>
    <w:rsid w:val="003B5012"/>
    <w:rsid w:val="0040021F"/>
    <w:rsid w:val="00423F2F"/>
    <w:rsid w:val="00430507"/>
    <w:rsid w:val="00433C8C"/>
    <w:rsid w:val="00452A24"/>
    <w:rsid w:val="004901FB"/>
    <w:rsid w:val="004B733D"/>
    <w:rsid w:val="004F1563"/>
    <w:rsid w:val="004F5D57"/>
    <w:rsid w:val="00517664"/>
    <w:rsid w:val="005408AC"/>
    <w:rsid w:val="0054182D"/>
    <w:rsid w:val="005565F6"/>
    <w:rsid w:val="006103CC"/>
    <w:rsid w:val="006F70A7"/>
    <w:rsid w:val="00732360"/>
    <w:rsid w:val="007C0F21"/>
    <w:rsid w:val="007D1C92"/>
    <w:rsid w:val="007F3F61"/>
    <w:rsid w:val="008066F0"/>
    <w:rsid w:val="00824136"/>
    <w:rsid w:val="0083485E"/>
    <w:rsid w:val="00842EB0"/>
    <w:rsid w:val="008740C9"/>
    <w:rsid w:val="008840A9"/>
    <w:rsid w:val="00887426"/>
    <w:rsid w:val="0088783F"/>
    <w:rsid w:val="008937C6"/>
    <w:rsid w:val="008A1F1C"/>
    <w:rsid w:val="008A35A8"/>
    <w:rsid w:val="008B7F78"/>
    <w:rsid w:val="008C0919"/>
    <w:rsid w:val="008C0F2E"/>
    <w:rsid w:val="008C2CE3"/>
    <w:rsid w:val="008D6CE6"/>
    <w:rsid w:val="00924FC9"/>
    <w:rsid w:val="00932C97"/>
    <w:rsid w:val="009A2F24"/>
    <w:rsid w:val="009B7AAB"/>
    <w:rsid w:val="00A05352"/>
    <w:rsid w:val="00A27D8D"/>
    <w:rsid w:val="00A5503F"/>
    <w:rsid w:val="00A6314D"/>
    <w:rsid w:val="00A85D8A"/>
    <w:rsid w:val="00A95E86"/>
    <w:rsid w:val="00AE660B"/>
    <w:rsid w:val="00B0329B"/>
    <w:rsid w:val="00B9405B"/>
    <w:rsid w:val="00BC16CE"/>
    <w:rsid w:val="00BE0936"/>
    <w:rsid w:val="00C068DA"/>
    <w:rsid w:val="00CB0068"/>
    <w:rsid w:val="00CD5722"/>
    <w:rsid w:val="00CD6375"/>
    <w:rsid w:val="00CF33D9"/>
    <w:rsid w:val="00D011F6"/>
    <w:rsid w:val="00D04D67"/>
    <w:rsid w:val="00D42661"/>
    <w:rsid w:val="00D74C1C"/>
    <w:rsid w:val="00DA4921"/>
    <w:rsid w:val="00EA248F"/>
    <w:rsid w:val="00EB453F"/>
    <w:rsid w:val="00F072D5"/>
    <w:rsid w:val="00F8627B"/>
    <w:rsid w:val="00FC10B9"/>
    <w:rsid w:val="00FF39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818B2B"/>
  <w15:chartTrackingRefBased/>
  <w15:docId w15:val="{818B3A12-F051-4BEA-AC7B-4652FF8168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2445FF"/>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aliases w:val="Internal Title - Heading 1"/>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aliases w:val="Internal Title - Heading 1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szCs w:val="28"/>
    </w:rPr>
  </w:style>
  <w:style w:type="paragraph" w:styleId="ListParagraph">
    <w:name w:val="List Paragraph"/>
    <w:basedOn w:val="Normal"/>
    <w:uiPriority w:val="34"/>
    <w:qFormat/>
    <w:rsid w:val="002445FF"/>
    <w:pPr>
      <w:spacing w:after="200" w:line="276" w:lineRule="auto"/>
      <w:ind w:left="720"/>
      <w:contextualSpacing/>
    </w:pPr>
    <w:rPr>
      <w:rFonts w:asciiTheme="minorHAnsi" w:hAnsiTheme="minorHAnsi"/>
      <w:szCs w:val="22"/>
    </w:rPr>
  </w:style>
  <w:style w:type="paragraph" w:customStyle="1" w:styleId="VerticalStyle">
    <w:name w:val="Vertical Style"/>
    <w:basedOn w:val="Normal"/>
    <w:link w:val="VerticalStyleChar"/>
    <w:qFormat/>
    <w:rsid w:val="0088783F"/>
    <w:pPr>
      <w:spacing w:after="200" w:line="276" w:lineRule="auto"/>
      <w:ind w:left="180"/>
    </w:pPr>
    <w:rPr>
      <w:rFonts w:asciiTheme="minorHAnsi" w:eastAsia="Cambria" w:hAnsiTheme="minorHAnsi" w:cs="Times New Roman"/>
      <w:b/>
      <w:bCs/>
      <w:szCs w:val="22"/>
    </w:rPr>
  </w:style>
  <w:style w:type="character" w:customStyle="1" w:styleId="VerticalStyleChar">
    <w:name w:val="Vertical Style Char"/>
    <w:basedOn w:val="DefaultParagraphFont"/>
    <w:link w:val="VerticalStyle"/>
    <w:rsid w:val="0088783F"/>
    <w:rPr>
      <w:rFonts w:eastAsia="Cambria" w:cs="Times New Roman"/>
      <w:b/>
      <w:bCs/>
      <w:kern w:val="0"/>
      <w:sz w:val="22"/>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022394\OneDrive%20-%20State%20of%20Ohio\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DEW-One-page_Template</Template>
  <TotalTime>64</TotalTime>
  <Pages>8</Pages>
  <Words>2286</Words>
  <Characters>13034</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15290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Plotts, Tamyra</dc:creator>
  <cp:keywords/>
  <dc:description/>
  <cp:lastModifiedBy>Plotts, Tamyra</cp:lastModifiedBy>
  <cp:revision>22</cp:revision>
  <cp:lastPrinted>2023-10-23T19:03:00Z</cp:lastPrinted>
  <dcterms:created xsi:type="dcterms:W3CDTF">2024-10-22T13:45:00Z</dcterms:created>
  <dcterms:modified xsi:type="dcterms:W3CDTF">2024-10-22T14:58:00Z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