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BF745A0" w14:textId="77777777" w:rsidR="002445FF" w:rsidRPr="00CF690B" w:rsidRDefault="002445FF" w:rsidP="002445FF">
      <w:pPr>
        <w:pStyle w:val="Heading2"/>
        <w:jc w:val="center"/>
        <w:rPr>
          <w:color w:val="002060"/>
        </w:rPr>
      </w:pPr>
      <w:r w:rsidRPr="00CF690B">
        <w:rPr>
          <w:color w:val="002060"/>
        </w:rPr>
        <w:t>Business and Administrative Services Career Field</w:t>
      </w:r>
    </w:p>
    <w:p w14:paraId="3836E677" w14:textId="6BBB14BD" w:rsidR="002445FF" w:rsidRDefault="006A084C" w:rsidP="002445FF">
      <w:pPr>
        <w:pStyle w:val="Heading2"/>
        <w:jc w:val="center"/>
        <w:rPr>
          <w:color w:val="002060"/>
        </w:rPr>
      </w:pPr>
      <w:r>
        <w:rPr>
          <w:color w:val="002060"/>
        </w:rPr>
        <w:t>Supply Chain Management</w:t>
      </w:r>
    </w:p>
    <w:p w14:paraId="44C1F39F" w14:textId="6916F20B"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Subject Code: 14</w:t>
      </w:r>
      <w:r w:rsidR="00020700">
        <w:rPr>
          <w:rFonts w:ascii="Source Sans Pro" w:eastAsia="Times New Roman" w:hAnsi="Source Sans Pro" w:cs="Arial"/>
          <w:b/>
          <w:bCs/>
          <w:color w:val="000000"/>
          <w:sz w:val="28"/>
          <w:szCs w:val="21"/>
          <w:lang w:bidi="en-US"/>
        </w:rPr>
        <w:t>20</w:t>
      </w:r>
      <w:r w:rsidR="006A084C">
        <w:rPr>
          <w:rFonts w:ascii="Source Sans Pro" w:eastAsia="Times New Roman" w:hAnsi="Source Sans Pro" w:cs="Arial"/>
          <w:b/>
          <w:bCs/>
          <w:color w:val="000000"/>
          <w:sz w:val="28"/>
          <w:szCs w:val="21"/>
          <w:lang w:bidi="en-US"/>
        </w:rPr>
        <w:t>25</w:t>
      </w:r>
    </w:p>
    <w:p w14:paraId="5FABF07A" w14:textId="77777777" w:rsidR="002445FF" w:rsidRPr="00CF690B" w:rsidRDefault="002445FF" w:rsidP="002445FF">
      <w:pPr>
        <w:jc w:val="center"/>
        <w:rPr>
          <w:rFonts w:ascii="Source Sans Pro" w:eastAsia="Times New Roman" w:hAnsi="Source Sans Pro" w:cs="Arial"/>
          <w:b/>
          <w:bCs/>
          <w:color w:val="000000"/>
          <w:sz w:val="28"/>
          <w:szCs w:val="21"/>
          <w:lang w:bidi="en-US"/>
        </w:rPr>
      </w:pPr>
      <w:r w:rsidRPr="00CF690B">
        <w:rPr>
          <w:rFonts w:ascii="Source Sans Pro" w:eastAsia="Times New Roman" w:hAnsi="Source Sans Pro" w:cs="Arial"/>
          <w:b/>
          <w:bCs/>
          <w:color w:val="000000"/>
          <w:sz w:val="28"/>
          <w:szCs w:val="21"/>
          <w:lang w:bidi="en-US"/>
        </w:rPr>
        <w:t>Outcome &amp; Competency Descriptions</w:t>
      </w:r>
    </w:p>
    <w:p w14:paraId="623570BA" w14:textId="77777777" w:rsidR="002445FF" w:rsidRPr="00CF690B" w:rsidRDefault="002445FF" w:rsidP="002445FF">
      <w:pPr>
        <w:jc w:val="center"/>
        <w:rPr>
          <w:rFonts w:ascii="Source Sans Pro" w:eastAsia="Times New Roman" w:hAnsi="Source Sans Pro" w:cs="Arial"/>
          <w:b/>
          <w:bCs/>
          <w:color w:val="000000"/>
          <w:sz w:val="28"/>
          <w:szCs w:val="21"/>
          <w:lang w:bidi="en-US"/>
        </w:rPr>
      </w:pPr>
    </w:p>
    <w:p w14:paraId="37328BCD" w14:textId="77777777" w:rsidR="002445FF" w:rsidRPr="006252FB" w:rsidRDefault="002445FF" w:rsidP="006252FB">
      <w:pPr>
        <w:pStyle w:val="NoSpacing"/>
        <w:rPr>
          <w:b/>
          <w:bCs/>
        </w:rPr>
      </w:pPr>
      <w:r w:rsidRPr="006252FB">
        <w:rPr>
          <w:b/>
          <w:bCs/>
          <w:lang w:bidi="en-US"/>
        </w:rPr>
        <w:t>Course Description:</w:t>
      </w:r>
      <w:r w:rsidRPr="006252FB">
        <w:rPr>
          <w:b/>
          <w:bCs/>
        </w:rPr>
        <w:t xml:space="preserve"> </w:t>
      </w:r>
    </w:p>
    <w:p w14:paraId="78D9B24F" w14:textId="77777777" w:rsidR="006252FB" w:rsidRPr="006252FB" w:rsidRDefault="006252FB" w:rsidP="006252FB">
      <w:pPr>
        <w:pStyle w:val="NoSpacing"/>
        <w:rPr>
          <w:bCs/>
        </w:rPr>
      </w:pPr>
      <w:r w:rsidRPr="006252FB">
        <w:t>Supply Chain Management explores how businesses facilitate the flow of goods from the point of origin to the point of consumption. Learners will develop skills and knowledge to track supply chains and measure their effectiveness and efficiency. They will also learn to identify opportunities to improve service levels, quality and costs through supply chains and select strategies for improving customer and supplier relationships. This course also includes learning outcomes in project management and business process analysis.</w:t>
      </w:r>
    </w:p>
    <w:p w14:paraId="6EF19F16" w14:textId="77777777" w:rsidR="002445FF" w:rsidRDefault="002445FF" w:rsidP="002445FF">
      <w:pPr>
        <w:pStyle w:val="NoSpacing"/>
      </w:pPr>
    </w:p>
    <w:p w14:paraId="39520EAA" w14:textId="77777777" w:rsidR="002445FF" w:rsidRPr="002445FF" w:rsidRDefault="002445FF" w:rsidP="002445FF">
      <w:pPr>
        <w:pStyle w:val="NoSpacing"/>
        <w:rPr>
          <w:rFonts w:cstheme="minorHAnsi"/>
          <w:b/>
          <w:bCs/>
          <w:color w:val="002060"/>
        </w:rPr>
      </w:pPr>
      <w:r w:rsidRPr="002445FF">
        <w:rPr>
          <w:rFonts w:cstheme="minorHAnsi"/>
          <w:b/>
          <w:bCs/>
          <w:color w:val="002060"/>
        </w:rPr>
        <w:t xml:space="preserve">Strand 1. </w:t>
      </w:r>
      <w:r w:rsidRPr="002445FF">
        <w:rPr>
          <w:rFonts w:cstheme="minorHAnsi"/>
          <w:b/>
          <w:bCs/>
          <w:color w:val="002060"/>
        </w:rPr>
        <w:tab/>
      </w:r>
      <w:r w:rsidRPr="002445FF">
        <w:rPr>
          <w:rFonts w:cstheme="minorHAnsi"/>
          <w:b/>
          <w:bCs/>
          <w:color w:val="002060"/>
        </w:rPr>
        <w:tab/>
        <w:t>Business Operations/21st Century Skills</w:t>
      </w:r>
    </w:p>
    <w:p w14:paraId="1C095C90" w14:textId="5593C2CB" w:rsidR="002445FF" w:rsidRPr="002445FF" w:rsidRDefault="002445FF" w:rsidP="00517664">
      <w:pPr>
        <w:pStyle w:val="NoSpacing"/>
        <w:ind w:left="2160"/>
        <w:rPr>
          <w:b/>
          <w:bCs/>
          <w:strike/>
        </w:rPr>
      </w:pPr>
      <w:r w:rsidRPr="002445FF">
        <w:rPr>
          <w:bCs/>
        </w:rPr>
        <w:t xml:space="preserve">Learners apply principles of economics, business management, marketing and employability in an entrepreneur, manager and employee role to the leadership, planning, developing and </w:t>
      </w:r>
      <w:proofErr w:type="gramStart"/>
      <w:r w:rsidRPr="002445FF">
        <w:rPr>
          <w:bCs/>
        </w:rPr>
        <w:t>analyzing of</w:t>
      </w:r>
      <w:proofErr w:type="gramEnd"/>
      <w:r w:rsidRPr="002445FF">
        <w:rPr>
          <w:bCs/>
        </w:rPr>
        <w:t xml:space="preserve"> business enterprises related to the career field.</w:t>
      </w:r>
    </w:p>
    <w:p w14:paraId="2E30BAC2" w14:textId="77777777" w:rsidR="002445FF" w:rsidRDefault="002445FF" w:rsidP="002445FF">
      <w:pPr>
        <w:pStyle w:val="NoSpacing"/>
        <w:rPr>
          <w:b/>
        </w:rPr>
      </w:pPr>
    </w:p>
    <w:p w14:paraId="50565F1C" w14:textId="2434E1AD" w:rsidR="00410D7B" w:rsidRPr="004B4B46" w:rsidRDefault="00410D7B" w:rsidP="00410D7B">
      <w:pPr>
        <w:pStyle w:val="NoSpacing"/>
        <w:rPr>
          <w:b/>
          <w:bCs/>
        </w:rPr>
      </w:pPr>
      <w:r w:rsidRPr="004B4B46">
        <w:rPr>
          <w:b/>
          <w:bCs/>
        </w:rPr>
        <w:t>Outcome</w:t>
      </w:r>
      <w:r w:rsidR="004B4B46">
        <w:rPr>
          <w:b/>
          <w:bCs/>
        </w:rPr>
        <w:t>:</w:t>
      </w:r>
      <w:r w:rsidRPr="004B4B46">
        <w:rPr>
          <w:b/>
          <w:bCs/>
        </w:rPr>
        <w:t xml:space="preserve"> 1.1</w:t>
      </w:r>
      <w:r w:rsidR="004B4B46">
        <w:rPr>
          <w:b/>
          <w:bCs/>
        </w:rPr>
        <w:t>.</w:t>
      </w:r>
      <w:r w:rsidRPr="004B4B46">
        <w:rPr>
          <w:b/>
          <w:bCs/>
        </w:rPr>
        <w:tab/>
        <w:t>Employability Skills</w:t>
      </w:r>
    </w:p>
    <w:p w14:paraId="1C8B82A6" w14:textId="77777777" w:rsidR="00410D7B" w:rsidRDefault="00410D7B" w:rsidP="004B4B46">
      <w:pPr>
        <w:pStyle w:val="NoSpacing"/>
        <w:ind w:left="2160"/>
      </w:pPr>
      <w:r w:rsidRPr="00410D7B">
        <w:t>Develop career awareness and employability skills (e.g., face</w:t>
      </w:r>
      <w:r w:rsidRPr="00410D7B">
        <w:rPr>
          <w:rFonts w:ascii="Cambria Math" w:hAnsi="Cambria Math" w:cs="Cambria Math"/>
        </w:rPr>
        <w:t>‐</w:t>
      </w:r>
      <w:r w:rsidRPr="00410D7B">
        <w:t>to</w:t>
      </w:r>
      <w:r w:rsidRPr="00410D7B">
        <w:rPr>
          <w:rFonts w:ascii="Cambria Math" w:hAnsi="Cambria Math" w:cs="Cambria Math"/>
        </w:rPr>
        <w:t>‐</w:t>
      </w:r>
      <w:r w:rsidRPr="00410D7B">
        <w:t>face, online) needed for gaining and maintaining employment in diverse business settings.</w:t>
      </w:r>
    </w:p>
    <w:p w14:paraId="255AB740" w14:textId="77777777" w:rsidR="004B4B46" w:rsidRPr="00410D7B" w:rsidRDefault="004B4B46" w:rsidP="004B4B46">
      <w:pPr>
        <w:pStyle w:val="NoSpacing"/>
        <w:ind w:left="2160"/>
      </w:pPr>
    </w:p>
    <w:p w14:paraId="2F1FED1A" w14:textId="77777777" w:rsidR="00410D7B" w:rsidRPr="004B4B46" w:rsidRDefault="00410D7B" w:rsidP="00410D7B">
      <w:pPr>
        <w:pStyle w:val="NoSpacing"/>
        <w:rPr>
          <w:b/>
          <w:bCs/>
        </w:rPr>
      </w:pPr>
      <w:proofErr w:type="gramStart"/>
      <w:r w:rsidRPr="004B4B46">
        <w:rPr>
          <w:b/>
          <w:bCs/>
        </w:rPr>
        <w:t>Competencies</w:t>
      </w:r>
      <w:proofErr w:type="gramEnd"/>
    </w:p>
    <w:p w14:paraId="76D7CD44" w14:textId="1BC27202" w:rsidR="00410D7B" w:rsidRPr="00410D7B" w:rsidRDefault="00410D7B" w:rsidP="004B4B46">
      <w:pPr>
        <w:pStyle w:val="NoSpacing"/>
        <w:ind w:left="720" w:hanging="720"/>
      </w:pPr>
      <w:r w:rsidRPr="00410D7B">
        <w:t>1.1.2</w:t>
      </w:r>
      <w:r w:rsidR="004B4B46">
        <w:t>.</w:t>
      </w:r>
      <w:r w:rsidRPr="00410D7B">
        <w:tab/>
        <w:t>Identify the scope of career opportunities and the requirements for education, training, certification, licensure and experience.</w:t>
      </w:r>
    </w:p>
    <w:p w14:paraId="4FEAAD34" w14:textId="0D9C6722" w:rsidR="00410D7B" w:rsidRDefault="00410D7B" w:rsidP="004B4B46">
      <w:pPr>
        <w:pStyle w:val="NoSpacing"/>
        <w:ind w:left="720" w:hanging="720"/>
      </w:pPr>
      <w:r w:rsidRPr="00410D7B">
        <w:t>1.1.3</w:t>
      </w:r>
      <w:r w:rsidR="004B4B46">
        <w:t>.</w:t>
      </w:r>
      <w:r w:rsidRPr="00410D7B">
        <w:t xml:space="preserve"> </w:t>
      </w:r>
      <w:r w:rsidRPr="00410D7B">
        <w:tab/>
        <w:t>Develop a career plan that reflects career interests, pathways and secondary and postsecondary options.</w:t>
      </w:r>
    </w:p>
    <w:p w14:paraId="17915E30" w14:textId="77777777" w:rsidR="004B4B46" w:rsidRPr="00410D7B" w:rsidRDefault="004B4B46" w:rsidP="004B4B46">
      <w:pPr>
        <w:pStyle w:val="NoSpacing"/>
        <w:ind w:left="720" w:hanging="720"/>
      </w:pPr>
    </w:p>
    <w:p w14:paraId="79037556" w14:textId="5C7F7105" w:rsidR="00410D7B" w:rsidRPr="004B4B46" w:rsidRDefault="00410D7B" w:rsidP="00410D7B">
      <w:pPr>
        <w:pStyle w:val="NoSpacing"/>
        <w:rPr>
          <w:b/>
          <w:bCs/>
        </w:rPr>
      </w:pPr>
      <w:r w:rsidRPr="004B4B46">
        <w:rPr>
          <w:b/>
          <w:bCs/>
        </w:rPr>
        <w:t>Outcome</w:t>
      </w:r>
      <w:r w:rsidR="004B4B46">
        <w:rPr>
          <w:b/>
          <w:bCs/>
        </w:rPr>
        <w:t>:</w:t>
      </w:r>
      <w:r w:rsidRPr="004B4B46">
        <w:rPr>
          <w:b/>
          <w:bCs/>
        </w:rPr>
        <w:t xml:space="preserve"> 1.3</w:t>
      </w:r>
      <w:r w:rsidR="004B4B46">
        <w:rPr>
          <w:b/>
          <w:bCs/>
        </w:rPr>
        <w:t>.</w:t>
      </w:r>
      <w:r w:rsidRPr="004B4B46">
        <w:rPr>
          <w:b/>
          <w:bCs/>
        </w:rPr>
        <w:t xml:space="preserve"> </w:t>
      </w:r>
      <w:r w:rsidRPr="004B4B46">
        <w:rPr>
          <w:b/>
          <w:bCs/>
        </w:rPr>
        <w:tab/>
        <w:t>Business Ethics and Law</w:t>
      </w:r>
    </w:p>
    <w:p w14:paraId="14B94F18" w14:textId="77777777" w:rsidR="00410D7B" w:rsidRDefault="00410D7B" w:rsidP="004B4B46">
      <w:pPr>
        <w:pStyle w:val="NoSpacing"/>
        <w:ind w:left="2160"/>
      </w:pPr>
      <w:r w:rsidRPr="00410D7B">
        <w:t>Analyze how professional, ethical, and legal behavior contributes to continuous improvement in organizational performance and regulatory compliance.</w:t>
      </w:r>
    </w:p>
    <w:p w14:paraId="7D14E0FD" w14:textId="77777777" w:rsidR="004B4B46" w:rsidRPr="00410D7B" w:rsidRDefault="004B4B46" w:rsidP="004B4B46">
      <w:pPr>
        <w:pStyle w:val="NoSpacing"/>
        <w:ind w:left="2160"/>
      </w:pPr>
    </w:p>
    <w:p w14:paraId="241C0018" w14:textId="77777777" w:rsidR="00410D7B" w:rsidRPr="004B4B46" w:rsidRDefault="00410D7B" w:rsidP="00410D7B">
      <w:pPr>
        <w:pStyle w:val="NoSpacing"/>
        <w:rPr>
          <w:b/>
          <w:bCs/>
        </w:rPr>
      </w:pPr>
      <w:proofErr w:type="gramStart"/>
      <w:r w:rsidRPr="004B4B46">
        <w:rPr>
          <w:b/>
          <w:bCs/>
        </w:rPr>
        <w:t>Competencies</w:t>
      </w:r>
      <w:proofErr w:type="gramEnd"/>
    </w:p>
    <w:p w14:paraId="613C7148" w14:textId="25083DD4" w:rsidR="00410D7B" w:rsidRDefault="00410D7B" w:rsidP="004B4B46">
      <w:pPr>
        <w:pStyle w:val="NoSpacing"/>
        <w:ind w:left="720" w:hanging="720"/>
      </w:pPr>
      <w:r w:rsidRPr="00410D7B">
        <w:t>1.3.5</w:t>
      </w:r>
      <w:r w:rsidR="004B4B46">
        <w:t>.</w:t>
      </w:r>
      <w:r w:rsidRPr="00410D7B">
        <w:rPr>
          <w:rFonts w:eastAsia="Calibri"/>
        </w:rPr>
        <w:tab/>
      </w:r>
      <w:r w:rsidRPr="00410D7B">
        <w:t>Access and implement safety compliance measures (e.g., quality assurance information, safety data sheets [SDSs], product safety data sheets [PSDSs], United States Environmental Protection Agency [EPA], United States Occupational Safety and Health Administration [OSHA]) that contribute to the continuous improvement of the organization.</w:t>
      </w:r>
    </w:p>
    <w:p w14:paraId="3F983072" w14:textId="4C875ECE" w:rsidR="004B4B46" w:rsidRDefault="004B4B46">
      <w:pPr>
        <w:rPr>
          <w:rFonts w:ascii="Source Sans Pro" w:hAnsi="Source Sans Pro"/>
          <w:kern w:val="2"/>
          <w:sz w:val="24"/>
          <w14:ligatures w14:val="standardContextual"/>
        </w:rPr>
      </w:pPr>
      <w:r>
        <w:br w:type="page"/>
      </w:r>
    </w:p>
    <w:p w14:paraId="004CD311" w14:textId="2F9335EA" w:rsidR="004B4B46" w:rsidRPr="00410D7B" w:rsidRDefault="004B4B46" w:rsidP="004B4B46">
      <w:pPr>
        <w:pStyle w:val="NoSpacing"/>
        <w:ind w:left="720" w:hanging="720"/>
      </w:pPr>
    </w:p>
    <w:p w14:paraId="66D2CBD1" w14:textId="3D880FAD" w:rsidR="00410D7B" w:rsidRPr="004B4B46" w:rsidRDefault="00410D7B" w:rsidP="00410D7B">
      <w:pPr>
        <w:pStyle w:val="NoSpacing"/>
        <w:rPr>
          <w:b/>
          <w:bCs/>
        </w:rPr>
      </w:pPr>
      <w:r w:rsidRPr="004B4B46">
        <w:rPr>
          <w:b/>
          <w:bCs/>
        </w:rPr>
        <w:t>Outcome</w:t>
      </w:r>
      <w:r w:rsidR="004B4B46">
        <w:rPr>
          <w:b/>
          <w:bCs/>
        </w:rPr>
        <w:t>:</w:t>
      </w:r>
      <w:r w:rsidRPr="004B4B46">
        <w:rPr>
          <w:b/>
          <w:bCs/>
        </w:rPr>
        <w:t xml:space="preserve"> 1.5</w:t>
      </w:r>
      <w:r w:rsidR="004B4B46">
        <w:rPr>
          <w:b/>
          <w:bCs/>
        </w:rPr>
        <w:t>.</w:t>
      </w:r>
      <w:r w:rsidRPr="004B4B46">
        <w:rPr>
          <w:b/>
          <w:bCs/>
        </w:rPr>
        <w:tab/>
        <w:t>Global Environment</w:t>
      </w:r>
    </w:p>
    <w:p w14:paraId="3FE20A03" w14:textId="77777777" w:rsidR="00410D7B" w:rsidRDefault="00410D7B" w:rsidP="004B4B46">
      <w:pPr>
        <w:pStyle w:val="NoSpacing"/>
        <w:ind w:left="2160"/>
      </w:pPr>
      <w:r w:rsidRPr="00410D7B">
        <w:t>Evaluate how beliefs, values, attitudes and behaviors influence organizational strategies and goals.</w:t>
      </w:r>
    </w:p>
    <w:p w14:paraId="2A99A85D" w14:textId="77777777" w:rsidR="004B4B46" w:rsidRPr="00410D7B" w:rsidRDefault="004B4B46" w:rsidP="004B4B46">
      <w:pPr>
        <w:pStyle w:val="NoSpacing"/>
        <w:ind w:left="2160"/>
      </w:pPr>
    </w:p>
    <w:p w14:paraId="5DA6DCF2" w14:textId="77777777" w:rsidR="00410D7B" w:rsidRPr="004B4B46" w:rsidRDefault="00410D7B" w:rsidP="00410D7B">
      <w:pPr>
        <w:pStyle w:val="NoSpacing"/>
        <w:rPr>
          <w:b/>
          <w:bCs/>
        </w:rPr>
      </w:pPr>
      <w:proofErr w:type="gramStart"/>
      <w:r w:rsidRPr="004B4B46">
        <w:rPr>
          <w:b/>
          <w:bCs/>
        </w:rPr>
        <w:t>Competencies</w:t>
      </w:r>
      <w:proofErr w:type="gramEnd"/>
    </w:p>
    <w:p w14:paraId="2DB53872" w14:textId="6F898787" w:rsidR="00410D7B" w:rsidRPr="00410D7B" w:rsidRDefault="00410D7B" w:rsidP="004B4B46">
      <w:pPr>
        <w:pStyle w:val="NoSpacing"/>
        <w:ind w:left="720" w:hanging="720"/>
      </w:pPr>
      <w:r w:rsidRPr="00410D7B">
        <w:t>1.5.8</w:t>
      </w:r>
      <w:r w:rsidR="004B4B46">
        <w:t>.</w:t>
      </w:r>
      <w:r w:rsidRPr="00410D7B">
        <w:tab/>
        <w:t>Identify how multicultural teaming and globalization can foster development of new and improved products and services and recognition of new opportunities.</w:t>
      </w:r>
    </w:p>
    <w:p w14:paraId="1C4335CC" w14:textId="77777777" w:rsidR="00410D7B" w:rsidRPr="00410D7B" w:rsidRDefault="00410D7B" w:rsidP="00410D7B">
      <w:pPr>
        <w:pStyle w:val="NoSpacing"/>
      </w:pPr>
    </w:p>
    <w:p w14:paraId="5973986B" w14:textId="3973F1ED" w:rsidR="00410D7B" w:rsidRPr="004B4B46" w:rsidRDefault="00410D7B" w:rsidP="00410D7B">
      <w:pPr>
        <w:pStyle w:val="NoSpacing"/>
        <w:rPr>
          <w:b/>
          <w:bCs/>
        </w:rPr>
      </w:pPr>
      <w:r w:rsidRPr="004B4B46">
        <w:rPr>
          <w:b/>
          <w:bCs/>
        </w:rPr>
        <w:t>Outcome</w:t>
      </w:r>
      <w:r w:rsidR="004B4B46">
        <w:rPr>
          <w:b/>
          <w:bCs/>
        </w:rPr>
        <w:t>:</w:t>
      </w:r>
      <w:r w:rsidRPr="004B4B46">
        <w:rPr>
          <w:b/>
          <w:bCs/>
        </w:rPr>
        <w:t xml:space="preserve"> 1.8</w:t>
      </w:r>
      <w:r w:rsidR="004B4B46">
        <w:rPr>
          <w:b/>
          <w:bCs/>
        </w:rPr>
        <w:t>.</w:t>
      </w:r>
      <w:r w:rsidRPr="004B4B46">
        <w:rPr>
          <w:b/>
          <w:bCs/>
        </w:rPr>
        <w:tab/>
        <w:t>Operations Management</w:t>
      </w:r>
    </w:p>
    <w:p w14:paraId="42AB1B62" w14:textId="77777777" w:rsidR="00410D7B" w:rsidRDefault="00410D7B" w:rsidP="004B4B46">
      <w:pPr>
        <w:pStyle w:val="NoSpacing"/>
        <w:ind w:left="2160"/>
      </w:pPr>
      <w:r w:rsidRPr="00410D7B">
        <w:t xml:space="preserve">Plan, organize and monitor an organization or department to maximize </w:t>
      </w:r>
      <w:proofErr w:type="gramStart"/>
      <w:r w:rsidRPr="00410D7B">
        <w:t>contribution</w:t>
      </w:r>
      <w:proofErr w:type="gramEnd"/>
      <w:r w:rsidRPr="00410D7B">
        <w:t xml:space="preserve"> to organizational goals and objectives.</w:t>
      </w:r>
    </w:p>
    <w:p w14:paraId="2EED1AB2" w14:textId="77777777" w:rsidR="004B4B46" w:rsidRPr="00410D7B" w:rsidRDefault="004B4B46" w:rsidP="004B4B46">
      <w:pPr>
        <w:pStyle w:val="NoSpacing"/>
        <w:ind w:left="2160"/>
      </w:pPr>
    </w:p>
    <w:p w14:paraId="394668A0" w14:textId="5D9D5AEE" w:rsidR="00410D7B" w:rsidRPr="004B4B46" w:rsidRDefault="00410D7B" w:rsidP="00410D7B">
      <w:pPr>
        <w:pStyle w:val="NoSpacing"/>
        <w:rPr>
          <w:b/>
          <w:bCs/>
        </w:rPr>
      </w:pPr>
      <w:proofErr w:type="gramStart"/>
      <w:r w:rsidRPr="004B4B46">
        <w:rPr>
          <w:b/>
          <w:bCs/>
        </w:rPr>
        <w:t>Competencies</w:t>
      </w:r>
      <w:proofErr w:type="gramEnd"/>
    </w:p>
    <w:p w14:paraId="5D289CC9" w14:textId="78B64FC6" w:rsidR="00410D7B" w:rsidRDefault="00410D7B" w:rsidP="003C43C8">
      <w:pPr>
        <w:pStyle w:val="NoSpacing"/>
        <w:ind w:left="720" w:hanging="720"/>
        <w:rPr>
          <w:rFonts w:eastAsia="Times New Roman"/>
        </w:rPr>
      </w:pPr>
      <w:r w:rsidRPr="00410D7B">
        <w:rPr>
          <w:rFonts w:eastAsia="Times New Roman"/>
        </w:rPr>
        <w:t>1.8.10</w:t>
      </w:r>
      <w:r w:rsidR="003C43C8">
        <w:rPr>
          <w:rFonts w:eastAsia="Times New Roman"/>
        </w:rPr>
        <w:t>.</w:t>
      </w:r>
      <w:r w:rsidRPr="00410D7B">
        <w:rPr>
          <w:rFonts w:eastAsia="Times New Roman"/>
        </w:rPr>
        <w:tab/>
        <w:t>Analyze how business management and environmental management systems (e.g., health, safety) contribute to continuous improvement and sustainability.</w:t>
      </w:r>
    </w:p>
    <w:p w14:paraId="1CF3AB4F" w14:textId="77777777" w:rsidR="003C43C8" w:rsidRPr="00410D7B" w:rsidRDefault="003C43C8" w:rsidP="003C43C8">
      <w:pPr>
        <w:pStyle w:val="NoSpacing"/>
        <w:ind w:left="720" w:hanging="720"/>
        <w:rPr>
          <w:rFonts w:eastAsia="Times New Roman"/>
        </w:rPr>
      </w:pPr>
    </w:p>
    <w:p w14:paraId="7A13C2FA" w14:textId="4F3A7BCD" w:rsidR="00410D7B" w:rsidRPr="003C43C8" w:rsidRDefault="00410D7B" w:rsidP="00410D7B">
      <w:pPr>
        <w:pStyle w:val="NoSpacing"/>
        <w:rPr>
          <w:b/>
          <w:bCs/>
        </w:rPr>
      </w:pPr>
      <w:r w:rsidRPr="003C43C8">
        <w:rPr>
          <w:b/>
          <w:bCs/>
        </w:rPr>
        <w:t>Outcome</w:t>
      </w:r>
      <w:r w:rsidR="003C43C8">
        <w:rPr>
          <w:b/>
          <w:bCs/>
        </w:rPr>
        <w:t>:</w:t>
      </w:r>
      <w:r w:rsidRPr="003C43C8">
        <w:rPr>
          <w:b/>
          <w:bCs/>
        </w:rPr>
        <w:t xml:space="preserve"> 1.11</w:t>
      </w:r>
      <w:r w:rsidR="003C43C8">
        <w:rPr>
          <w:b/>
          <w:bCs/>
        </w:rPr>
        <w:t>.</w:t>
      </w:r>
      <w:r w:rsidRPr="003C43C8">
        <w:rPr>
          <w:b/>
          <w:bCs/>
        </w:rPr>
        <w:tab/>
        <w:t>Principles of Business Economics</w:t>
      </w:r>
    </w:p>
    <w:p w14:paraId="632BE99A" w14:textId="77777777" w:rsidR="00410D7B" w:rsidRDefault="00410D7B" w:rsidP="003C43C8">
      <w:pPr>
        <w:pStyle w:val="NoSpacing"/>
        <w:ind w:left="2160"/>
      </w:pPr>
      <w:r w:rsidRPr="00410D7B">
        <w:t>Examine and employ economic principles, concepts, and policies to accomplish organizational goals and objectives.</w:t>
      </w:r>
    </w:p>
    <w:p w14:paraId="188EC905" w14:textId="77777777" w:rsidR="003C43C8" w:rsidRPr="00410D7B" w:rsidRDefault="003C43C8" w:rsidP="003C43C8">
      <w:pPr>
        <w:pStyle w:val="NoSpacing"/>
        <w:ind w:left="2160"/>
      </w:pPr>
    </w:p>
    <w:p w14:paraId="26ADB1A8" w14:textId="77777777" w:rsidR="00410D7B" w:rsidRPr="003C43C8" w:rsidRDefault="00410D7B" w:rsidP="00410D7B">
      <w:pPr>
        <w:pStyle w:val="NoSpacing"/>
        <w:rPr>
          <w:b/>
          <w:bCs/>
        </w:rPr>
      </w:pPr>
      <w:proofErr w:type="gramStart"/>
      <w:r w:rsidRPr="003C43C8">
        <w:rPr>
          <w:b/>
          <w:bCs/>
        </w:rPr>
        <w:t>Competencies</w:t>
      </w:r>
      <w:proofErr w:type="gramEnd"/>
    </w:p>
    <w:p w14:paraId="70854568" w14:textId="38C29464" w:rsidR="00410D7B" w:rsidRPr="00410D7B" w:rsidRDefault="00410D7B" w:rsidP="003C43C8">
      <w:pPr>
        <w:pStyle w:val="NoSpacing"/>
        <w:ind w:left="720" w:hanging="720"/>
      </w:pPr>
      <w:r w:rsidRPr="00410D7B">
        <w:t>1.11.1</w:t>
      </w:r>
      <w:r w:rsidR="003C43C8">
        <w:t>.</w:t>
      </w:r>
      <w:r w:rsidRPr="00410D7B">
        <w:tab/>
        <w:t>Identify the economic principles that guide geographic location of an industry's facilities (e.g., relative scarcity, price, quantity of products and services).</w:t>
      </w:r>
    </w:p>
    <w:p w14:paraId="43C49CA5" w14:textId="1BC3966C" w:rsidR="00410D7B" w:rsidRPr="00410D7B" w:rsidRDefault="00410D7B" w:rsidP="003C43C8">
      <w:pPr>
        <w:pStyle w:val="NoSpacing"/>
        <w:ind w:left="720" w:hanging="720"/>
        <w:rPr>
          <w:rFonts w:eastAsia="Times New Roman"/>
        </w:rPr>
      </w:pPr>
      <w:r w:rsidRPr="00410D7B">
        <w:t>1</w:t>
      </w:r>
      <w:r w:rsidRPr="00410D7B">
        <w:rPr>
          <w:rFonts w:eastAsia="Times New Roman"/>
        </w:rPr>
        <w:t>.11.4</w:t>
      </w:r>
      <w:r w:rsidR="003C43C8">
        <w:rPr>
          <w:rFonts w:eastAsia="Times New Roman"/>
        </w:rPr>
        <w:t>.</w:t>
      </w:r>
      <w:r w:rsidRPr="00410D7B">
        <w:rPr>
          <w:rFonts w:eastAsia="Times New Roman"/>
        </w:rPr>
        <w:tab/>
        <w:t>Determine how the quality, quantity and pricing of goods and services are affected by domestic and international competition in a market economy.</w:t>
      </w:r>
    </w:p>
    <w:p w14:paraId="68BA3523" w14:textId="396E7BC3" w:rsidR="00410D7B" w:rsidRDefault="00410D7B" w:rsidP="003C43C8">
      <w:pPr>
        <w:pStyle w:val="NoSpacing"/>
        <w:ind w:left="720" w:hanging="720"/>
      </w:pPr>
      <w:r w:rsidRPr="00410D7B">
        <w:t>1.11.8</w:t>
      </w:r>
      <w:r w:rsidR="003C43C8">
        <w:t>.</w:t>
      </w:r>
      <w:r w:rsidRPr="00410D7B">
        <w:tab/>
        <w:t>Identify the relationships between economy, society and environment that lead to sustainability.</w:t>
      </w:r>
    </w:p>
    <w:p w14:paraId="46EA317E" w14:textId="77777777" w:rsidR="003C43C8" w:rsidRDefault="003C43C8" w:rsidP="003C43C8">
      <w:pPr>
        <w:pStyle w:val="NoSpacing"/>
        <w:ind w:left="720" w:hanging="720"/>
      </w:pPr>
    </w:p>
    <w:p w14:paraId="79F11F93" w14:textId="40A94180" w:rsidR="003C43C8" w:rsidRPr="002445FF" w:rsidRDefault="003C43C8" w:rsidP="003C43C8">
      <w:pPr>
        <w:pStyle w:val="NoSpacing"/>
        <w:rPr>
          <w:rFonts w:cstheme="minorHAnsi"/>
          <w:b/>
          <w:bCs/>
          <w:color w:val="002060"/>
        </w:rPr>
      </w:pPr>
      <w:r w:rsidRPr="002445FF">
        <w:rPr>
          <w:rFonts w:cstheme="minorHAnsi"/>
          <w:b/>
          <w:bCs/>
          <w:color w:val="002060"/>
        </w:rPr>
        <w:t xml:space="preserve">Strand </w:t>
      </w:r>
      <w:r>
        <w:rPr>
          <w:rFonts w:cstheme="minorHAnsi"/>
          <w:b/>
          <w:bCs/>
          <w:color w:val="002060"/>
        </w:rPr>
        <w:t>2</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Foundations</w:t>
      </w:r>
    </w:p>
    <w:p w14:paraId="01283DB8" w14:textId="1D81F74A" w:rsidR="00410D7B" w:rsidRDefault="003C43C8" w:rsidP="003C43C8">
      <w:pPr>
        <w:pStyle w:val="NoSpacing"/>
        <w:ind w:left="2160"/>
      </w:pPr>
      <w:r w:rsidRPr="002445FF">
        <w:rPr>
          <w:bCs/>
        </w:rPr>
        <w:t xml:space="preserve">Learners </w:t>
      </w:r>
      <w:r w:rsidR="00410D7B" w:rsidRPr="00410D7B">
        <w:t>acquire foundational knowledge of business activities supported by economic principles, business processes and global business considerations.</w:t>
      </w:r>
    </w:p>
    <w:p w14:paraId="6554273C" w14:textId="77777777" w:rsidR="003C43C8" w:rsidRPr="00410D7B" w:rsidRDefault="003C43C8" w:rsidP="003C43C8">
      <w:pPr>
        <w:pStyle w:val="NoSpacing"/>
        <w:ind w:left="2160"/>
      </w:pPr>
    </w:p>
    <w:p w14:paraId="7FD46294" w14:textId="549E0B94" w:rsidR="00410D7B" w:rsidRPr="003C43C8" w:rsidRDefault="00410D7B" w:rsidP="00410D7B">
      <w:pPr>
        <w:pStyle w:val="NoSpacing"/>
        <w:rPr>
          <w:b/>
          <w:bCs/>
        </w:rPr>
      </w:pPr>
      <w:r w:rsidRPr="003C43C8">
        <w:rPr>
          <w:b/>
          <w:bCs/>
        </w:rPr>
        <w:t>Outcome</w:t>
      </w:r>
      <w:r w:rsidR="005425DF">
        <w:rPr>
          <w:b/>
          <w:bCs/>
        </w:rPr>
        <w:t>:</w:t>
      </w:r>
      <w:r w:rsidRPr="003C43C8">
        <w:rPr>
          <w:b/>
          <w:bCs/>
        </w:rPr>
        <w:t xml:space="preserve"> 2.1</w:t>
      </w:r>
      <w:r w:rsidR="005425DF">
        <w:rPr>
          <w:b/>
          <w:bCs/>
        </w:rPr>
        <w:t>.</w:t>
      </w:r>
      <w:r w:rsidRPr="003C43C8">
        <w:rPr>
          <w:b/>
          <w:bCs/>
        </w:rPr>
        <w:t xml:space="preserve"> </w:t>
      </w:r>
      <w:r w:rsidRPr="003C43C8">
        <w:rPr>
          <w:b/>
          <w:bCs/>
        </w:rPr>
        <w:tab/>
        <w:t>Business Activities</w:t>
      </w:r>
    </w:p>
    <w:p w14:paraId="11D6C473" w14:textId="77777777" w:rsidR="00410D7B" w:rsidRDefault="00410D7B" w:rsidP="005425DF">
      <w:pPr>
        <w:pStyle w:val="NoSpacing"/>
        <w:ind w:left="2160"/>
      </w:pPr>
      <w:r w:rsidRPr="00410D7B">
        <w:t>Relate business functions to business models, operations and strategies.</w:t>
      </w:r>
    </w:p>
    <w:p w14:paraId="7F75FEF3" w14:textId="77777777" w:rsidR="005425DF" w:rsidRPr="00410D7B" w:rsidRDefault="005425DF" w:rsidP="005425DF">
      <w:pPr>
        <w:pStyle w:val="NoSpacing"/>
        <w:ind w:left="2160"/>
      </w:pPr>
    </w:p>
    <w:p w14:paraId="773B3861" w14:textId="77777777" w:rsidR="00410D7B" w:rsidRPr="005425DF" w:rsidRDefault="00410D7B" w:rsidP="00410D7B">
      <w:pPr>
        <w:pStyle w:val="NoSpacing"/>
        <w:rPr>
          <w:b/>
          <w:bCs/>
        </w:rPr>
      </w:pPr>
      <w:proofErr w:type="gramStart"/>
      <w:r w:rsidRPr="005425DF">
        <w:rPr>
          <w:b/>
          <w:bCs/>
        </w:rPr>
        <w:t>Competencies</w:t>
      </w:r>
      <w:proofErr w:type="gramEnd"/>
    </w:p>
    <w:p w14:paraId="35EEE1D1" w14:textId="6CC29EB8" w:rsidR="00410D7B" w:rsidRDefault="00410D7B" w:rsidP="005425DF">
      <w:pPr>
        <w:pStyle w:val="NoSpacing"/>
        <w:ind w:left="720" w:hanging="720"/>
      </w:pPr>
      <w:r w:rsidRPr="00410D7B">
        <w:t>2.1.8</w:t>
      </w:r>
      <w:r w:rsidR="005425DF">
        <w:t>.</w:t>
      </w:r>
      <w:r w:rsidRPr="00410D7B">
        <w:tab/>
        <w:t>Explain the role and function of supply chain management and how it interacts with other business activities.</w:t>
      </w:r>
    </w:p>
    <w:p w14:paraId="4CABAA63" w14:textId="77777777" w:rsidR="0026092E" w:rsidRDefault="0026092E" w:rsidP="005425DF">
      <w:pPr>
        <w:pStyle w:val="NoSpacing"/>
        <w:ind w:left="720" w:hanging="720"/>
      </w:pPr>
    </w:p>
    <w:p w14:paraId="58337E57" w14:textId="4A82AD57" w:rsidR="0026092E" w:rsidRDefault="0026092E">
      <w:pPr>
        <w:rPr>
          <w:rFonts w:ascii="Source Sans Pro" w:hAnsi="Source Sans Pro"/>
          <w:kern w:val="2"/>
          <w:sz w:val="24"/>
          <w14:ligatures w14:val="standardContextual"/>
        </w:rPr>
      </w:pPr>
      <w:r>
        <w:br w:type="page"/>
      </w:r>
    </w:p>
    <w:p w14:paraId="1240C55D" w14:textId="77777777" w:rsidR="0026092E" w:rsidRPr="00410D7B" w:rsidRDefault="0026092E" w:rsidP="005425DF">
      <w:pPr>
        <w:pStyle w:val="NoSpacing"/>
        <w:ind w:left="720" w:hanging="720"/>
      </w:pPr>
    </w:p>
    <w:p w14:paraId="2859DD14" w14:textId="4D72103A" w:rsidR="00410D7B" w:rsidRPr="00CF36BB" w:rsidRDefault="00410D7B" w:rsidP="00410D7B">
      <w:pPr>
        <w:pStyle w:val="NoSpacing"/>
        <w:rPr>
          <w:b/>
          <w:bCs/>
        </w:rPr>
      </w:pPr>
      <w:r w:rsidRPr="00CF36BB">
        <w:rPr>
          <w:b/>
          <w:bCs/>
        </w:rPr>
        <w:t>Outcome</w:t>
      </w:r>
      <w:r w:rsidR="00CF36BB">
        <w:rPr>
          <w:b/>
          <w:bCs/>
        </w:rPr>
        <w:t>:</w:t>
      </w:r>
      <w:r w:rsidRPr="00CF36BB">
        <w:rPr>
          <w:b/>
          <w:bCs/>
        </w:rPr>
        <w:t xml:space="preserve"> 2.3</w:t>
      </w:r>
      <w:r w:rsidR="00CF36BB">
        <w:rPr>
          <w:b/>
          <w:bCs/>
        </w:rPr>
        <w:t>.</w:t>
      </w:r>
      <w:r w:rsidRPr="00CF36BB">
        <w:rPr>
          <w:b/>
          <w:bCs/>
        </w:rPr>
        <w:t xml:space="preserve"> </w:t>
      </w:r>
      <w:r w:rsidRPr="00CF36BB">
        <w:rPr>
          <w:b/>
          <w:bCs/>
        </w:rPr>
        <w:tab/>
        <w:t>Global Business</w:t>
      </w:r>
    </w:p>
    <w:p w14:paraId="1A830D0D" w14:textId="77777777" w:rsidR="00410D7B" w:rsidRDefault="00410D7B" w:rsidP="00CF36BB">
      <w:pPr>
        <w:pStyle w:val="NoSpacing"/>
        <w:ind w:left="2160"/>
      </w:pPr>
      <w:r w:rsidRPr="00410D7B">
        <w:t>Relate global business functions to internal business operations, activities and strategies.</w:t>
      </w:r>
    </w:p>
    <w:p w14:paraId="17ACBC07" w14:textId="77777777" w:rsidR="00CF36BB" w:rsidRPr="00410D7B" w:rsidRDefault="00CF36BB" w:rsidP="00CF36BB">
      <w:pPr>
        <w:pStyle w:val="NoSpacing"/>
        <w:ind w:left="2160"/>
      </w:pPr>
    </w:p>
    <w:p w14:paraId="30987BD3" w14:textId="77777777" w:rsidR="00410D7B" w:rsidRPr="00CF36BB" w:rsidRDefault="00410D7B" w:rsidP="00410D7B">
      <w:pPr>
        <w:pStyle w:val="NoSpacing"/>
        <w:rPr>
          <w:b/>
          <w:bCs/>
        </w:rPr>
      </w:pPr>
      <w:proofErr w:type="gramStart"/>
      <w:r w:rsidRPr="00CF36BB">
        <w:rPr>
          <w:b/>
          <w:bCs/>
        </w:rPr>
        <w:t>Competencies</w:t>
      </w:r>
      <w:proofErr w:type="gramEnd"/>
    </w:p>
    <w:p w14:paraId="64D307CB" w14:textId="58B61A67" w:rsidR="00410D7B" w:rsidRPr="00410D7B" w:rsidRDefault="00410D7B" w:rsidP="00CF36BB">
      <w:pPr>
        <w:pStyle w:val="NoSpacing"/>
        <w:ind w:left="720" w:hanging="720"/>
      </w:pPr>
      <w:r w:rsidRPr="00410D7B">
        <w:t>2.3.2</w:t>
      </w:r>
      <w:r w:rsidR="00CF36BB">
        <w:t>.</w:t>
      </w:r>
      <w:r w:rsidRPr="00410D7B">
        <w:tab/>
        <w:t>Explain the impact of a country's geography, cultural history and social-political environments on global trade.</w:t>
      </w:r>
    </w:p>
    <w:p w14:paraId="0EDEF527" w14:textId="5D1FD4A8" w:rsidR="00410D7B" w:rsidRPr="00410D7B" w:rsidRDefault="00410D7B" w:rsidP="00CF36BB">
      <w:pPr>
        <w:pStyle w:val="NoSpacing"/>
        <w:ind w:left="720" w:hanging="720"/>
      </w:pPr>
      <w:r w:rsidRPr="00410D7B">
        <w:t>2.3.3</w:t>
      </w:r>
      <w:r w:rsidR="00CF36BB">
        <w:t>.</w:t>
      </w:r>
      <w:r w:rsidRPr="00410D7B">
        <w:tab/>
        <w:t>Explain the impact of a country's economic development on global trade (e.g., type of economic system, natural resources, educational level, types of industries, infrastructure, technology availability or adoption).</w:t>
      </w:r>
    </w:p>
    <w:p w14:paraId="1A6F9D0E" w14:textId="292E18CF" w:rsidR="00410D7B" w:rsidRPr="00410D7B" w:rsidRDefault="00410D7B" w:rsidP="00CF36BB">
      <w:pPr>
        <w:pStyle w:val="NoSpacing"/>
        <w:ind w:left="720" w:hanging="720"/>
      </w:pPr>
      <w:r w:rsidRPr="00410D7B">
        <w:t>2.3.4</w:t>
      </w:r>
      <w:r w:rsidR="00CF36BB">
        <w:t>.</w:t>
      </w:r>
      <w:r w:rsidRPr="00410D7B">
        <w:tab/>
        <w:t>Describe the impact of digital communication tools (e.g., Internet, video- and computer conferencing, webcasts, email, social media, digital communications) on global business activities.</w:t>
      </w:r>
    </w:p>
    <w:p w14:paraId="46E8EB4A" w14:textId="687A86A0" w:rsidR="00410D7B" w:rsidRPr="00410D7B" w:rsidRDefault="00410D7B" w:rsidP="00410D7B">
      <w:pPr>
        <w:pStyle w:val="NoSpacing"/>
      </w:pPr>
      <w:r w:rsidRPr="00410D7B">
        <w:t>2.3.6</w:t>
      </w:r>
      <w:r w:rsidR="00CF36BB">
        <w:t>.</w:t>
      </w:r>
      <w:r w:rsidRPr="00410D7B">
        <w:tab/>
        <w:t>Describe product standards’ issues associated with global trade.</w:t>
      </w:r>
    </w:p>
    <w:p w14:paraId="7097617A" w14:textId="3F8BA8A1" w:rsidR="00410D7B" w:rsidRPr="00410D7B" w:rsidRDefault="00410D7B" w:rsidP="00CF36BB">
      <w:pPr>
        <w:pStyle w:val="NoSpacing"/>
        <w:ind w:left="720" w:hanging="720"/>
      </w:pPr>
      <w:r w:rsidRPr="00410D7B">
        <w:t>2.3.7</w:t>
      </w:r>
      <w:r w:rsidR="00CF36BB">
        <w:t>.</w:t>
      </w:r>
      <w:r w:rsidRPr="00410D7B">
        <w:tab/>
        <w:t>Describe costs associated with global business, methods used to analyze those costs and the role of outsourcing and offshoring in cost management.</w:t>
      </w:r>
    </w:p>
    <w:p w14:paraId="7A837F3A" w14:textId="6BD0EFAB" w:rsidR="00410D7B" w:rsidRDefault="00410D7B" w:rsidP="00CF36BB">
      <w:pPr>
        <w:pStyle w:val="NoSpacing"/>
        <w:ind w:left="720" w:hanging="720"/>
      </w:pPr>
      <w:r w:rsidRPr="00410D7B">
        <w:t>2.3.8</w:t>
      </w:r>
      <w:r w:rsidR="00CF36BB">
        <w:t>.</w:t>
      </w:r>
      <w:r w:rsidRPr="00410D7B">
        <w:tab/>
        <w:t xml:space="preserve">Describe regulatory policies and </w:t>
      </w:r>
      <w:proofErr w:type="gramStart"/>
      <w:r w:rsidRPr="00410D7B">
        <w:t>the government</w:t>
      </w:r>
      <w:proofErr w:type="gramEnd"/>
      <w:r w:rsidRPr="00410D7B">
        <w:t xml:space="preserve"> agencies that influence global trade and describe their impact.</w:t>
      </w:r>
    </w:p>
    <w:p w14:paraId="69D66620" w14:textId="77777777" w:rsidR="00CF36BB" w:rsidRPr="00410D7B" w:rsidRDefault="00CF36BB" w:rsidP="00CF36BB">
      <w:pPr>
        <w:pStyle w:val="NoSpacing"/>
        <w:ind w:left="720" w:hanging="720"/>
      </w:pPr>
    </w:p>
    <w:p w14:paraId="21B4C24B" w14:textId="0E3BF04A" w:rsidR="00410D7B" w:rsidRPr="00CF36BB" w:rsidRDefault="00410D7B" w:rsidP="00410D7B">
      <w:pPr>
        <w:pStyle w:val="NoSpacing"/>
        <w:rPr>
          <w:b/>
          <w:bCs/>
        </w:rPr>
      </w:pPr>
      <w:r w:rsidRPr="00CF36BB">
        <w:rPr>
          <w:b/>
          <w:bCs/>
        </w:rPr>
        <w:t>Outcome</w:t>
      </w:r>
      <w:r w:rsidR="00CF36BB">
        <w:rPr>
          <w:b/>
          <w:bCs/>
        </w:rPr>
        <w:t>:</w:t>
      </w:r>
      <w:r w:rsidRPr="00CF36BB">
        <w:rPr>
          <w:b/>
          <w:bCs/>
        </w:rPr>
        <w:t xml:space="preserve"> 2.4</w:t>
      </w:r>
      <w:r w:rsidR="00CF36BB">
        <w:rPr>
          <w:b/>
          <w:bCs/>
        </w:rPr>
        <w:t>.</w:t>
      </w:r>
      <w:r w:rsidRPr="00CF36BB">
        <w:rPr>
          <w:b/>
          <w:bCs/>
        </w:rPr>
        <w:t xml:space="preserve"> </w:t>
      </w:r>
      <w:r w:rsidRPr="00CF36BB">
        <w:rPr>
          <w:b/>
          <w:bCs/>
        </w:rPr>
        <w:tab/>
        <w:t>Business Processes</w:t>
      </w:r>
    </w:p>
    <w:p w14:paraId="2E8E7237" w14:textId="77777777" w:rsidR="00410D7B" w:rsidRDefault="00410D7B" w:rsidP="00CF36BB">
      <w:pPr>
        <w:pStyle w:val="NoSpacing"/>
        <w:ind w:left="2160"/>
      </w:pPr>
      <w:r w:rsidRPr="00410D7B">
        <w:t>Relate business processes to business models, operations and strategies.</w:t>
      </w:r>
    </w:p>
    <w:p w14:paraId="7A36735B" w14:textId="77777777" w:rsidR="00CF36BB" w:rsidRPr="00410D7B" w:rsidRDefault="00CF36BB" w:rsidP="00CF36BB">
      <w:pPr>
        <w:pStyle w:val="NoSpacing"/>
        <w:ind w:left="2160"/>
      </w:pPr>
    </w:p>
    <w:p w14:paraId="29C07FF3" w14:textId="77777777" w:rsidR="00410D7B" w:rsidRPr="00CF36BB" w:rsidRDefault="00410D7B" w:rsidP="00410D7B">
      <w:pPr>
        <w:pStyle w:val="NoSpacing"/>
        <w:rPr>
          <w:b/>
          <w:bCs/>
        </w:rPr>
      </w:pPr>
      <w:proofErr w:type="gramStart"/>
      <w:r w:rsidRPr="00CF36BB">
        <w:rPr>
          <w:b/>
          <w:bCs/>
        </w:rPr>
        <w:t>Competencies</w:t>
      </w:r>
      <w:proofErr w:type="gramEnd"/>
    </w:p>
    <w:p w14:paraId="58F94A31" w14:textId="15F45B5A" w:rsidR="00410D7B" w:rsidRPr="00410D7B" w:rsidRDefault="00410D7B" w:rsidP="00410D7B">
      <w:pPr>
        <w:pStyle w:val="NoSpacing"/>
      </w:pPr>
      <w:r w:rsidRPr="00410D7B">
        <w:t>2.4.2</w:t>
      </w:r>
      <w:r w:rsidR="00CF36BB">
        <w:t>.</w:t>
      </w:r>
      <w:r w:rsidRPr="00410D7B">
        <w:tab/>
        <w:t>Explain the role and function of business processes and their interrelationships.</w:t>
      </w:r>
    </w:p>
    <w:p w14:paraId="6EA02D7D" w14:textId="5B1F9894" w:rsidR="00410D7B" w:rsidRDefault="00410D7B" w:rsidP="00410D7B">
      <w:pPr>
        <w:pStyle w:val="NoSpacing"/>
      </w:pPr>
      <w:r w:rsidRPr="00410D7B">
        <w:t>2.4.4</w:t>
      </w:r>
      <w:r w:rsidR="004250DC">
        <w:t>.</w:t>
      </w:r>
      <w:r w:rsidRPr="00410D7B">
        <w:tab/>
        <w:t>Identify reasons that business processes change.</w:t>
      </w:r>
    </w:p>
    <w:p w14:paraId="71162D2B" w14:textId="77777777" w:rsidR="004250DC" w:rsidRDefault="004250DC" w:rsidP="00410D7B">
      <w:pPr>
        <w:pStyle w:val="NoSpacing"/>
      </w:pPr>
    </w:p>
    <w:p w14:paraId="658B405A" w14:textId="3A3DE546" w:rsidR="004250DC" w:rsidRPr="002445FF" w:rsidRDefault="004250DC" w:rsidP="004250DC">
      <w:pPr>
        <w:pStyle w:val="NoSpacing"/>
        <w:rPr>
          <w:rFonts w:cstheme="minorHAnsi"/>
          <w:b/>
          <w:bCs/>
          <w:color w:val="002060"/>
        </w:rPr>
      </w:pPr>
      <w:r w:rsidRPr="002445FF">
        <w:rPr>
          <w:rFonts w:cstheme="minorHAnsi"/>
          <w:b/>
          <w:bCs/>
          <w:color w:val="002060"/>
        </w:rPr>
        <w:t xml:space="preserve">Strand </w:t>
      </w:r>
      <w:r>
        <w:rPr>
          <w:rFonts w:cstheme="minorHAnsi"/>
          <w:b/>
          <w:bCs/>
          <w:color w:val="002060"/>
        </w:rPr>
        <w:t>3</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Communications</w:t>
      </w:r>
    </w:p>
    <w:p w14:paraId="60ACB3A0" w14:textId="276E5754" w:rsidR="00410D7B" w:rsidRDefault="004250DC" w:rsidP="00E75FFA">
      <w:pPr>
        <w:pStyle w:val="NoSpacing"/>
        <w:ind w:left="2160"/>
      </w:pPr>
      <w:r w:rsidRPr="002445FF">
        <w:rPr>
          <w:bCs/>
        </w:rPr>
        <w:t xml:space="preserve">Learners </w:t>
      </w:r>
      <w:r w:rsidR="00410D7B" w:rsidRPr="00410D7B">
        <w:t>communicate with internal and external stakeholders by applying relationship management techniques and business communication processes and strategies.</w:t>
      </w:r>
    </w:p>
    <w:p w14:paraId="151115AF" w14:textId="77777777" w:rsidR="00E75FFA" w:rsidRPr="004250DC" w:rsidRDefault="00E75FFA" w:rsidP="00E75FFA">
      <w:pPr>
        <w:pStyle w:val="NoSpacing"/>
        <w:ind w:left="2160"/>
      </w:pPr>
    </w:p>
    <w:p w14:paraId="5C73FBC8" w14:textId="13762170" w:rsidR="00410D7B" w:rsidRPr="00E75FFA" w:rsidRDefault="00410D7B" w:rsidP="00410D7B">
      <w:pPr>
        <w:pStyle w:val="NoSpacing"/>
        <w:rPr>
          <w:b/>
          <w:bCs/>
        </w:rPr>
      </w:pPr>
      <w:r w:rsidRPr="00E75FFA">
        <w:rPr>
          <w:b/>
          <w:bCs/>
        </w:rPr>
        <w:t>Outcome</w:t>
      </w:r>
      <w:r w:rsidR="00E75FFA">
        <w:rPr>
          <w:b/>
          <w:bCs/>
        </w:rPr>
        <w:t>:</w:t>
      </w:r>
      <w:r w:rsidRPr="00E75FFA">
        <w:rPr>
          <w:b/>
          <w:bCs/>
        </w:rPr>
        <w:t xml:space="preserve"> 3.2</w:t>
      </w:r>
      <w:r w:rsidR="00E75FFA">
        <w:rPr>
          <w:b/>
          <w:bCs/>
        </w:rPr>
        <w:t>.</w:t>
      </w:r>
      <w:r w:rsidRPr="00E75FFA">
        <w:rPr>
          <w:b/>
          <w:bCs/>
        </w:rPr>
        <w:t xml:space="preserve"> </w:t>
      </w:r>
      <w:r w:rsidRPr="00E75FFA">
        <w:rPr>
          <w:b/>
          <w:bCs/>
        </w:rPr>
        <w:tab/>
        <w:t>Relationship Management</w:t>
      </w:r>
    </w:p>
    <w:p w14:paraId="688F0EC1" w14:textId="77777777" w:rsidR="00410D7B" w:rsidRDefault="00410D7B" w:rsidP="00E75FFA">
      <w:pPr>
        <w:pStyle w:val="NoSpacing"/>
        <w:ind w:left="1440" w:firstLine="720"/>
      </w:pPr>
      <w:r w:rsidRPr="00410D7B">
        <w:t>Manage internal and external business relationships.</w:t>
      </w:r>
    </w:p>
    <w:p w14:paraId="73C6A0FC" w14:textId="77777777" w:rsidR="00E75FFA" w:rsidRPr="00410D7B" w:rsidRDefault="00E75FFA" w:rsidP="00E75FFA">
      <w:pPr>
        <w:pStyle w:val="NoSpacing"/>
        <w:ind w:left="1440" w:firstLine="720"/>
      </w:pPr>
    </w:p>
    <w:p w14:paraId="5335FFEB" w14:textId="77777777" w:rsidR="00410D7B" w:rsidRPr="00E75FFA" w:rsidRDefault="00410D7B" w:rsidP="00410D7B">
      <w:pPr>
        <w:pStyle w:val="NoSpacing"/>
        <w:rPr>
          <w:b/>
          <w:bCs/>
        </w:rPr>
      </w:pPr>
      <w:proofErr w:type="gramStart"/>
      <w:r w:rsidRPr="00E75FFA">
        <w:rPr>
          <w:b/>
          <w:bCs/>
        </w:rPr>
        <w:t>Competencies</w:t>
      </w:r>
      <w:proofErr w:type="gramEnd"/>
    </w:p>
    <w:p w14:paraId="59A7B33C" w14:textId="261AE087" w:rsidR="00410D7B" w:rsidRDefault="00410D7B" w:rsidP="00410D7B">
      <w:pPr>
        <w:pStyle w:val="NoSpacing"/>
      </w:pPr>
      <w:r w:rsidRPr="00410D7B">
        <w:t>3.2.4</w:t>
      </w:r>
      <w:r w:rsidR="00E75FFA">
        <w:t>.</w:t>
      </w:r>
      <w:r w:rsidRPr="00410D7B">
        <w:tab/>
        <w:t>Manage crises in relationships.</w:t>
      </w:r>
    </w:p>
    <w:p w14:paraId="7B4006EA" w14:textId="77777777" w:rsidR="00ED0B89" w:rsidRDefault="00ED0B89" w:rsidP="00410D7B">
      <w:pPr>
        <w:pStyle w:val="NoSpacing"/>
      </w:pPr>
    </w:p>
    <w:p w14:paraId="1B2B5A49" w14:textId="61694AB5" w:rsidR="00ED0B89" w:rsidRPr="002445FF" w:rsidRDefault="00ED0B89" w:rsidP="00ED0B89">
      <w:pPr>
        <w:pStyle w:val="NoSpacing"/>
        <w:rPr>
          <w:rFonts w:cstheme="minorHAnsi"/>
          <w:b/>
          <w:bCs/>
          <w:color w:val="002060"/>
        </w:rPr>
      </w:pPr>
      <w:r w:rsidRPr="002445FF">
        <w:rPr>
          <w:rFonts w:cstheme="minorHAnsi"/>
          <w:b/>
          <w:bCs/>
          <w:color w:val="002060"/>
        </w:rPr>
        <w:t xml:space="preserve">Strand </w:t>
      </w:r>
      <w:r>
        <w:rPr>
          <w:rFonts w:cstheme="minorHAnsi"/>
          <w:b/>
          <w:bCs/>
          <w:color w:val="002060"/>
        </w:rPr>
        <w:t>4</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Governance</w:t>
      </w:r>
    </w:p>
    <w:p w14:paraId="00DFDE06" w14:textId="055CCCBB" w:rsidR="00410D7B" w:rsidRDefault="00ED0B89" w:rsidP="00ED0B89">
      <w:pPr>
        <w:pStyle w:val="NoSpacing"/>
        <w:ind w:left="2160"/>
      </w:pPr>
      <w:r w:rsidRPr="002445FF">
        <w:rPr>
          <w:bCs/>
        </w:rPr>
        <w:t xml:space="preserve">Learners </w:t>
      </w:r>
      <w:r w:rsidR="00410D7B" w:rsidRPr="00410D7B">
        <w:t>acquire foundational legal knowledge and apply business governance principles to minimize risk, maintain organizational compliance and establish and maintain organizational structure.</w:t>
      </w:r>
    </w:p>
    <w:p w14:paraId="6F65FF5E" w14:textId="3702AF50" w:rsidR="00ED0B89" w:rsidRDefault="00ED0B89">
      <w:pPr>
        <w:rPr>
          <w:rFonts w:ascii="Source Sans Pro" w:hAnsi="Source Sans Pro"/>
          <w:kern w:val="2"/>
          <w:sz w:val="24"/>
          <w14:ligatures w14:val="standardContextual"/>
        </w:rPr>
      </w:pPr>
      <w:r>
        <w:br w:type="page"/>
      </w:r>
    </w:p>
    <w:p w14:paraId="7D0C54C5" w14:textId="77777777" w:rsidR="00ED0B89" w:rsidRPr="00410D7B" w:rsidRDefault="00ED0B89" w:rsidP="00ED0B89">
      <w:pPr>
        <w:pStyle w:val="NoSpacing"/>
        <w:ind w:left="2160"/>
      </w:pPr>
    </w:p>
    <w:p w14:paraId="27553910" w14:textId="3B8B9914" w:rsidR="00410D7B" w:rsidRPr="00ED0B89" w:rsidRDefault="00410D7B" w:rsidP="00410D7B">
      <w:pPr>
        <w:pStyle w:val="NoSpacing"/>
        <w:rPr>
          <w:b/>
          <w:bCs/>
        </w:rPr>
      </w:pPr>
      <w:r w:rsidRPr="00ED0B89">
        <w:rPr>
          <w:b/>
          <w:bCs/>
        </w:rPr>
        <w:t>Outcome</w:t>
      </w:r>
      <w:r w:rsidR="00ED0B89">
        <w:rPr>
          <w:b/>
          <w:bCs/>
        </w:rPr>
        <w:t>:</w:t>
      </w:r>
      <w:r w:rsidRPr="00ED0B89">
        <w:rPr>
          <w:b/>
          <w:bCs/>
        </w:rPr>
        <w:t xml:space="preserve"> 4.3</w:t>
      </w:r>
      <w:r w:rsidR="00ED0B89">
        <w:rPr>
          <w:b/>
          <w:bCs/>
        </w:rPr>
        <w:t>.</w:t>
      </w:r>
      <w:r w:rsidRPr="00ED0B89">
        <w:rPr>
          <w:b/>
          <w:bCs/>
        </w:rPr>
        <w:tab/>
        <w:t>Compliance</w:t>
      </w:r>
    </w:p>
    <w:p w14:paraId="0B7AED17" w14:textId="77777777" w:rsidR="00410D7B" w:rsidRDefault="00410D7B" w:rsidP="00ED0B89">
      <w:pPr>
        <w:pStyle w:val="NoSpacing"/>
        <w:ind w:left="1440" w:firstLine="720"/>
      </w:pPr>
      <w:r w:rsidRPr="00410D7B">
        <w:t>Identify policies, processes and strategies to manage compliance.</w:t>
      </w:r>
    </w:p>
    <w:p w14:paraId="4145773B" w14:textId="77777777" w:rsidR="00ED0B89" w:rsidRPr="00410D7B" w:rsidRDefault="00ED0B89" w:rsidP="00ED0B89">
      <w:pPr>
        <w:pStyle w:val="NoSpacing"/>
        <w:ind w:left="1440" w:firstLine="720"/>
      </w:pPr>
    </w:p>
    <w:p w14:paraId="05E634E8" w14:textId="77777777" w:rsidR="00410D7B" w:rsidRPr="00ED0B89" w:rsidRDefault="00410D7B" w:rsidP="00410D7B">
      <w:pPr>
        <w:pStyle w:val="NoSpacing"/>
        <w:rPr>
          <w:b/>
          <w:bCs/>
        </w:rPr>
      </w:pPr>
      <w:proofErr w:type="gramStart"/>
      <w:r w:rsidRPr="00ED0B89">
        <w:rPr>
          <w:b/>
          <w:bCs/>
        </w:rPr>
        <w:t>Competencies</w:t>
      </w:r>
      <w:proofErr w:type="gramEnd"/>
    </w:p>
    <w:p w14:paraId="6B88642F" w14:textId="20FBF052" w:rsidR="00410D7B" w:rsidRPr="00410D7B" w:rsidRDefault="00410D7B" w:rsidP="00ED0B89">
      <w:pPr>
        <w:pStyle w:val="NoSpacing"/>
        <w:ind w:left="720" w:hanging="720"/>
      </w:pPr>
      <w:r w:rsidRPr="00410D7B">
        <w:t>4.3.6</w:t>
      </w:r>
      <w:r w:rsidR="00ED0B89">
        <w:t>.</w:t>
      </w:r>
      <w:r w:rsidRPr="00410D7B">
        <w:tab/>
        <w:t xml:space="preserve">Analyze existing policies, procedures and documents to ascertain compliance with regulatory requirements and self-regulatory guidelines. </w:t>
      </w:r>
    </w:p>
    <w:p w14:paraId="6A785499" w14:textId="7C3F441D" w:rsidR="00410D7B" w:rsidRPr="00410D7B" w:rsidRDefault="00410D7B" w:rsidP="00410D7B">
      <w:pPr>
        <w:pStyle w:val="NoSpacing"/>
      </w:pPr>
      <w:r w:rsidRPr="00410D7B">
        <w:t>4.3.7</w:t>
      </w:r>
      <w:r w:rsidR="00ED0B89">
        <w:t>.</w:t>
      </w:r>
      <w:r w:rsidRPr="00410D7B">
        <w:tab/>
        <w:t>Discuss methods for documenting adherence to compliance policies and procedures.</w:t>
      </w:r>
    </w:p>
    <w:p w14:paraId="25525B02" w14:textId="222513EF" w:rsidR="00410D7B" w:rsidRDefault="00410D7B" w:rsidP="00ED0B89">
      <w:pPr>
        <w:pStyle w:val="NoSpacing"/>
        <w:ind w:left="720" w:hanging="720"/>
      </w:pPr>
      <w:r w:rsidRPr="00410D7B">
        <w:t>4.3.8</w:t>
      </w:r>
      <w:r w:rsidR="00ED0B89">
        <w:t>.</w:t>
      </w:r>
      <w:r w:rsidRPr="00410D7B">
        <w:tab/>
        <w:t>Explain the role and function of compliance assessment activities (e.g., due-diligence reviews, internal audits, work plan reviews).</w:t>
      </w:r>
    </w:p>
    <w:p w14:paraId="0BC0ABA5" w14:textId="77777777" w:rsidR="00ED0B89" w:rsidRDefault="00ED0B89" w:rsidP="00ED0B89">
      <w:pPr>
        <w:pStyle w:val="NoSpacing"/>
        <w:ind w:left="720" w:hanging="720"/>
      </w:pPr>
    </w:p>
    <w:p w14:paraId="01737A5E" w14:textId="538E7434" w:rsidR="00ED0B89" w:rsidRPr="002445FF" w:rsidRDefault="00ED0B89" w:rsidP="00ED0B89">
      <w:pPr>
        <w:pStyle w:val="NoSpacing"/>
        <w:rPr>
          <w:rFonts w:cstheme="minorHAnsi"/>
          <w:b/>
          <w:bCs/>
          <w:color w:val="002060"/>
        </w:rPr>
      </w:pPr>
      <w:r w:rsidRPr="002445FF">
        <w:rPr>
          <w:rFonts w:cstheme="minorHAnsi"/>
          <w:b/>
          <w:bCs/>
          <w:color w:val="002060"/>
        </w:rPr>
        <w:t xml:space="preserve">Strand </w:t>
      </w:r>
      <w:r>
        <w:rPr>
          <w:rFonts w:cstheme="minorHAnsi"/>
          <w:b/>
          <w:bCs/>
          <w:color w:val="002060"/>
        </w:rPr>
        <w:t>6</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t xml:space="preserve">Business </w:t>
      </w:r>
      <w:r>
        <w:rPr>
          <w:rFonts w:cstheme="minorHAnsi"/>
          <w:b/>
          <w:bCs/>
          <w:color w:val="002060"/>
        </w:rPr>
        <w:t>Management</w:t>
      </w:r>
    </w:p>
    <w:p w14:paraId="5C6D7487" w14:textId="54512ADC" w:rsidR="00410D7B" w:rsidRDefault="00ED0B89" w:rsidP="00ED0B89">
      <w:pPr>
        <w:pStyle w:val="NoSpacing"/>
        <w:ind w:left="2160"/>
      </w:pPr>
      <w:r w:rsidRPr="002445FF">
        <w:rPr>
          <w:bCs/>
        </w:rPr>
        <w:t>Learners</w:t>
      </w:r>
      <w:r w:rsidR="00410D7B" w:rsidRPr="00410D7B">
        <w:t xml:space="preserve"> identify and apply policies, processes and strategies for effective management of information, projects, strategy and talent.</w:t>
      </w:r>
    </w:p>
    <w:p w14:paraId="3EA7C4F8" w14:textId="77777777" w:rsidR="00ED0B89" w:rsidRPr="00410D7B" w:rsidRDefault="00ED0B89" w:rsidP="00ED0B89">
      <w:pPr>
        <w:pStyle w:val="NoSpacing"/>
        <w:ind w:left="2160"/>
      </w:pPr>
    </w:p>
    <w:p w14:paraId="6E1C45EB" w14:textId="2FBF5A14" w:rsidR="00410D7B" w:rsidRPr="00ED0B89" w:rsidRDefault="00410D7B" w:rsidP="00410D7B">
      <w:pPr>
        <w:pStyle w:val="NoSpacing"/>
        <w:rPr>
          <w:b/>
          <w:bCs/>
        </w:rPr>
      </w:pPr>
      <w:r w:rsidRPr="00ED0B89">
        <w:rPr>
          <w:b/>
          <w:bCs/>
        </w:rPr>
        <w:t>Outcome</w:t>
      </w:r>
      <w:r w:rsidR="00ED0B89">
        <w:rPr>
          <w:b/>
          <w:bCs/>
        </w:rPr>
        <w:t>:</w:t>
      </w:r>
      <w:r w:rsidRPr="00ED0B89">
        <w:rPr>
          <w:b/>
          <w:bCs/>
        </w:rPr>
        <w:t xml:space="preserve"> 6.2</w:t>
      </w:r>
      <w:r w:rsidR="00ED0B89">
        <w:rPr>
          <w:b/>
          <w:bCs/>
        </w:rPr>
        <w:t>.</w:t>
      </w:r>
      <w:r w:rsidRPr="00ED0B89">
        <w:rPr>
          <w:b/>
          <w:bCs/>
        </w:rPr>
        <w:tab/>
        <w:t>Strategic Planning</w:t>
      </w:r>
    </w:p>
    <w:p w14:paraId="4DB33145" w14:textId="77777777" w:rsidR="00410D7B" w:rsidRDefault="00410D7B" w:rsidP="00ED0B89">
      <w:pPr>
        <w:pStyle w:val="NoSpacing"/>
        <w:ind w:left="1440" w:firstLine="720"/>
      </w:pPr>
      <w:r w:rsidRPr="00410D7B">
        <w:t>Apply strategic planning processes.</w:t>
      </w:r>
    </w:p>
    <w:p w14:paraId="3128CE75" w14:textId="77777777" w:rsidR="00ED0B89" w:rsidRPr="00410D7B" w:rsidRDefault="00ED0B89" w:rsidP="00ED0B89">
      <w:pPr>
        <w:pStyle w:val="NoSpacing"/>
        <w:ind w:left="1440" w:firstLine="720"/>
      </w:pPr>
    </w:p>
    <w:p w14:paraId="6E76094B" w14:textId="77777777" w:rsidR="00410D7B" w:rsidRPr="00ED0B89" w:rsidRDefault="00410D7B" w:rsidP="00410D7B">
      <w:pPr>
        <w:pStyle w:val="NoSpacing"/>
        <w:rPr>
          <w:b/>
          <w:bCs/>
        </w:rPr>
      </w:pPr>
      <w:proofErr w:type="gramStart"/>
      <w:r w:rsidRPr="00ED0B89">
        <w:rPr>
          <w:b/>
          <w:bCs/>
        </w:rPr>
        <w:t>Competencies</w:t>
      </w:r>
      <w:proofErr w:type="gramEnd"/>
    </w:p>
    <w:p w14:paraId="414F6B4C" w14:textId="05853546" w:rsidR="00410D7B" w:rsidRPr="00410D7B" w:rsidRDefault="00410D7B" w:rsidP="00ED0B89">
      <w:pPr>
        <w:pStyle w:val="NoSpacing"/>
        <w:ind w:left="720" w:hanging="720"/>
      </w:pPr>
      <w:r w:rsidRPr="00410D7B">
        <w:t>6.2.11</w:t>
      </w:r>
      <w:r w:rsidR="00ED0B89">
        <w:t>.</w:t>
      </w:r>
      <w:r w:rsidRPr="00410D7B">
        <w:tab/>
        <w:t>Identify functions, skills and capabilities required to execute strategy; and determine whether those skills and capabilities are present within the business.</w:t>
      </w:r>
    </w:p>
    <w:p w14:paraId="1ED40F90" w14:textId="62597EF1" w:rsidR="00410D7B" w:rsidRDefault="00410D7B" w:rsidP="00ED0B89">
      <w:pPr>
        <w:pStyle w:val="NoSpacing"/>
        <w:ind w:left="720" w:hanging="720"/>
      </w:pPr>
      <w:r w:rsidRPr="00410D7B">
        <w:t>6.2.15</w:t>
      </w:r>
      <w:r w:rsidR="00ED0B89">
        <w:t>.</w:t>
      </w:r>
      <w:r w:rsidRPr="00410D7B">
        <w:tab/>
        <w:t>Distinguish key performance indicators across departments (e.g., finance, marketing, logistics) and select metrics to evaluate the performance of strategies.</w:t>
      </w:r>
    </w:p>
    <w:p w14:paraId="0F1B3D02" w14:textId="77777777" w:rsidR="00ED0B89" w:rsidRPr="00410D7B" w:rsidRDefault="00ED0B89" w:rsidP="00ED0B89">
      <w:pPr>
        <w:pStyle w:val="NoSpacing"/>
        <w:ind w:left="720" w:hanging="720"/>
      </w:pPr>
    </w:p>
    <w:p w14:paraId="4865CFB1" w14:textId="5A81074F" w:rsidR="00410D7B" w:rsidRPr="00ED0B89" w:rsidRDefault="00410D7B" w:rsidP="00410D7B">
      <w:pPr>
        <w:pStyle w:val="NoSpacing"/>
        <w:rPr>
          <w:b/>
          <w:bCs/>
        </w:rPr>
      </w:pPr>
      <w:r w:rsidRPr="00ED0B89">
        <w:rPr>
          <w:b/>
          <w:bCs/>
        </w:rPr>
        <w:t>Outcome</w:t>
      </w:r>
      <w:r w:rsidR="00ED0B89">
        <w:rPr>
          <w:b/>
          <w:bCs/>
        </w:rPr>
        <w:t>:</w:t>
      </w:r>
      <w:r w:rsidRPr="00ED0B89">
        <w:rPr>
          <w:b/>
          <w:bCs/>
        </w:rPr>
        <w:t xml:space="preserve"> 6.4</w:t>
      </w:r>
      <w:r w:rsidR="00ED0B89">
        <w:rPr>
          <w:b/>
          <w:bCs/>
        </w:rPr>
        <w:t>.</w:t>
      </w:r>
      <w:r w:rsidRPr="00ED0B89">
        <w:rPr>
          <w:b/>
          <w:bCs/>
        </w:rPr>
        <w:t xml:space="preserve"> </w:t>
      </w:r>
      <w:r w:rsidRPr="00ED0B89">
        <w:rPr>
          <w:b/>
          <w:bCs/>
        </w:rPr>
        <w:tab/>
        <w:t>Project Management</w:t>
      </w:r>
    </w:p>
    <w:p w14:paraId="04DDA4FA" w14:textId="77777777" w:rsidR="00410D7B" w:rsidRDefault="00410D7B" w:rsidP="00ED0B89">
      <w:pPr>
        <w:pStyle w:val="NoSpacing"/>
        <w:ind w:left="1440" w:firstLine="720"/>
      </w:pPr>
      <w:r w:rsidRPr="00410D7B">
        <w:t>Plan, manage and evaluate projects.</w:t>
      </w:r>
    </w:p>
    <w:p w14:paraId="28BE42C7" w14:textId="77777777" w:rsidR="00ED0B89" w:rsidRPr="00410D7B" w:rsidRDefault="00ED0B89" w:rsidP="00ED0B89">
      <w:pPr>
        <w:pStyle w:val="NoSpacing"/>
        <w:ind w:left="1440" w:firstLine="720"/>
      </w:pPr>
    </w:p>
    <w:p w14:paraId="460EBEF8" w14:textId="77777777" w:rsidR="00410D7B" w:rsidRPr="00ED0B89" w:rsidRDefault="00410D7B" w:rsidP="00410D7B">
      <w:pPr>
        <w:pStyle w:val="NoSpacing"/>
        <w:rPr>
          <w:b/>
          <w:bCs/>
        </w:rPr>
      </w:pPr>
      <w:proofErr w:type="gramStart"/>
      <w:r w:rsidRPr="00ED0B89">
        <w:rPr>
          <w:b/>
          <w:bCs/>
        </w:rPr>
        <w:t>Competencies</w:t>
      </w:r>
      <w:proofErr w:type="gramEnd"/>
    </w:p>
    <w:p w14:paraId="3EC11A1E" w14:textId="2614A60F" w:rsidR="00410D7B" w:rsidRPr="00410D7B" w:rsidRDefault="00410D7B" w:rsidP="00ED0B89">
      <w:pPr>
        <w:pStyle w:val="NoSpacing"/>
        <w:ind w:left="720" w:hanging="720"/>
      </w:pPr>
      <w:r w:rsidRPr="00410D7B">
        <w:t>6.4.3</w:t>
      </w:r>
      <w:r w:rsidR="00ED0B89">
        <w:t>.</w:t>
      </w:r>
      <w:r w:rsidRPr="00410D7B">
        <w:tab/>
        <w:t>Define project objectives, scope, outputs and resource requirements (i.e., project charter and statement of work).</w:t>
      </w:r>
    </w:p>
    <w:p w14:paraId="1113CB91" w14:textId="01335828" w:rsidR="00410D7B" w:rsidRPr="00410D7B" w:rsidRDefault="00410D7B" w:rsidP="00ED0B89">
      <w:pPr>
        <w:pStyle w:val="NoSpacing"/>
        <w:ind w:left="720" w:hanging="720"/>
      </w:pPr>
      <w:r w:rsidRPr="00410D7B">
        <w:t>6.4.4</w:t>
      </w:r>
      <w:r w:rsidR="00ED0B89">
        <w:t>.</w:t>
      </w:r>
      <w:r w:rsidRPr="00410D7B">
        <w:tab/>
        <w:t xml:space="preserve">Document, sequence, </w:t>
      </w:r>
      <w:proofErr w:type="gramStart"/>
      <w:r w:rsidRPr="00410D7B">
        <w:t>allocate</w:t>
      </w:r>
      <w:proofErr w:type="gramEnd"/>
      <w:r w:rsidRPr="00410D7B">
        <w:t>, and schedule activities to facilitate on-time and on-budget completion of project by qualified resources.</w:t>
      </w:r>
    </w:p>
    <w:p w14:paraId="3F7524E9" w14:textId="29C9ADAE" w:rsidR="00410D7B" w:rsidRPr="00410D7B" w:rsidRDefault="00410D7B" w:rsidP="00ED0B89">
      <w:pPr>
        <w:pStyle w:val="NoSpacing"/>
        <w:ind w:left="720" w:hanging="720"/>
      </w:pPr>
      <w:r w:rsidRPr="00410D7B">
        <w:t>6.4.5</w:t>
      </w:r>
      <w:r w:rsidR="00ED0B89">
        <w:t>.</w:t>
      </w:r>
      <w:r w:rsidRPr="00410D7B">
        <w:tab/>
        <w:t xml:space="preserve">Monitor changes to project scope and critical path and </w:t>
      </w:r>
      <w:proofErr w:type="gramStart"/>
      <w:r w:rsidRPr="00410D7B">
        <w:t>make adjustments to</w:t>
      </w:r>
      <w:proofErr w:type="gramEnd"/>
      <w:r w:rsidRPr="00410D7B">
        <w:t xml:space="preserve"> project activities.</w:t>
      </w:r>
    </w:p>
    <w:p w14:paraId="0C15D112" w14:textId="3918BA10" w:rsidR="00410D7B" w:rsidRPr="00410D7B" w:rsidRDefault="00410D7B" w:rsidP="00ED0B89">
      <w:pPr>
        <w:pStyle w:val="NoSpacing"/>
        <w:ind w:left="720" w:hanging="720"/>
      </w:pPr>
      <w:r w:rsidRPr="00410D7B">
        <w:t>6.4.6</w:t>
      </w:r>
      <w:r w:rsidR="00ED0B89">
        <w:t>.</w:t>
      </w:r>
      <w:r w:rsidRPr="00410D7B">
        <w:tab/>
        <w:t>Manage project schedule, monitor completion status, identify potential delays and review costs.</w:t>
      </w:r>
    </w:p>
    <w:p w14:paraId="3C024B86" w14:textId="04A6D298" w:rsidR="00410D7B" w:rsidRDefault="00410D7B" w:rsidP="00410D7B">
      <w:pPr>
        <w:pStyle w:val="NoSpacing"/>
      </w:pPr>
      <w:r w:rsidRPr="00410D7B">
        <w:t>6.4.7</w:t>
      </w:r>
      <w:r w:rsidR="00ED0B89">
        <w:t>.</w:t>
      </w:r>
      <w:r w:rsidRPr="00410D7B">
        <w:tab/>
        <w:t>Communicate project completion status and potential delays to stakeholders.</w:t>
      </w:r>
    </w:p>
    <w:p w14:paraId="369F2FB2" w14:textId="77777777" w:rsidR="00ED0B89" w:rsidRDefault="00ED0B89" w:rsidP="00410D7B">
      <w:pPr>
        <w:pStyle w:val="NoSpacing"/>
      </w:pPr>
    </w:p>
    <w:p w14:paraId="19F28942" w14:textId="0C819CEF" w:rsidR="00ED0B89" w:rsidRPr="002445FF" w:rsidRDefault="00ED0B89" w:rsidP="00ED0B89">
      <w:pPr>
        <w:pStyle w:val="NoSpacing"/>
        <w:rPr>
          <w:rFonts w:cstheme="minorHAnsi"/>
          <w:b/>
          <w:bCs/>
          <w:color w:val="002060"/>
        </w:rPr>
      </w:pPr>
      <w:r w:rsidRPr="002445FF">
        <w:rPr>
          <w:rFonts w:cstheme="minorHAnsi"/>
          <w:b/>
          <w:bCs/>
          <w:color w:val="002060"/>
        </w:rPr>
        <w:t xml:space="preserve">Strand </w:t>
      </w:r>
      <w:r>
        <w:rPr>
          <w:rFonts w:cstheme="minorHAnsi"/>
          <w:b/>
          <w:bCs/>
          <w:color w:val="002060"/>
        </w:rPr>
        <w:t>7</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Operations Management</w:t>
      </w:r>
    </w:p>
    <w:p w14:paraId="2590A667" w14:textId="5600177D" w:rsidR="00410D7B" w:rsidRDefault="00ED0B89" w:rsidP="00ED0B89">
      <w:pPr>
        <w:pStyle w:val="NoSpacing"/>
        <w:ind w:left="2160"/>
      </w:pPr>
      <w:r w:rsidRPr="002445FF">
        <w:rPr>
          <w:bCs/>
        </w:rPr>
        <w:t>Learners</w:t>
      </w:r>
      <w:r w:rsidR="00410D7B" w:rsidRPr="00410D7B">
        <w:t xml:space="preserve"> identify and apply policies, processes and strategies for business operations.</w:t>
      </w:r>
    </w:p>
    <w:p w14:paraId="683D0C0E" w14:textId="77777777" w:rsidR="00ED0B89" w:rsidRDefault="00ED0B89" w:rsidP="00ED0B89">
      <w:pPr>
        <w:pStyle w:val="NoSpacing"/>
        <w:ind w:left="2160"/>
      </w:pPr>
    </w:p>
    <w:p w14:paraId="05BC271E" w14:textId="1E356206" w:rsidR="00ED0B89" w:rsidRDefault="00ED0B89">
      <w:pPr>
        <w:rPr>
          <w:rFonts w:ascii="Source Sans Pro" w:hAnsi="Source Sans Pro"/>
          <w:kern w:val="2"/>
          <w:sz w:val="24"/>
          <w14:ligatures w14:val="standardContextual"/>
        </w:rPr>
      </w:pPr>
      <w:r>
        <w:br w:type="page"/>
      </w:r>
    </w:p>
    <w:p w14:paraId="00FE3588" w14:textId="37490469" w:rsidR="00ED0B89" w:rsidRPr="00410D7B" w:rsidRDefault="00ED0B89" w:rsidP="00ED0B89">
      <w:pPr>
        <w:pStyle w:val="NoSpacing"/>
        <w:ind w:left="2160"/>
      </w:pPr>
    </w:p>
    <w:p w14:paraId="394C9011" w14:textId="7B3225CC" w:rsidR="00410D7B" w:rsidRPr="00ED0B89" w:rsidRDefault="00410D7B" w:rsidP="00410D7B">
      <w:pPr>
        <w:pStyle w:val="NoSpacing"/>
        <w:rPr>
          <w:b/>
          <w:bCs/>
        </w:rPr>
      </w:pPr>
      <w:r w:rsidRPr="00ED0B89">
        <w:rPr>
          <w:b/>
          <w:bCs/>
        </w:rPr>
        <w:t>Outcome</w:t>
      </w:r>
      <w:r w:rsidR="0061654B">
        <w:rPr>
          <w:b/>
          <w:bCs/>
        </w:rPr>
        <w:t>:</w:t>
      </w:r>
      <w:r w:rsidRPr="00ED0B89">
        <w:rPr>
          <w:b/>
          <w:bCs/>
        </w:rPr>
        <w:t xml:space="preserve"> 7.1</w:t>
      </w:r>
      <w:r w:rsidR="0061654B">
        <w:rPr>
          <w:b/>
          <w:bCs/>
        </w:rPr>
        <w:t>.</w:t>
      </w:r>
      <w:r w:rsidRPr="00ED0B89">
        <w:rPr>
          <w:b/>
          <w:bCs/>
        </w:rPr>
        <w:tab/>
        <w:t>Safety, Health and Security</w:t>
      </w:r>
    </w:p>
    <w:p w14:paraId="493F9D10" w14:textId="77777777" w:rsidR="00410D7B" w:rsidRDefault="00410D7B" w:rsidP="0061654B">
      <w:pPr>
        <w:pStyle w:val="NoSpacing"/>
        <w:ind w:left="2160"/>
      </w:pPr>
      <w:r w:rsidRPr="00410D7B">
        <w:t>Identify, administer and evaluate safety, health and security policies, processes and strategies.</w:t>
      </w:r>
    </w:p>
    <w:p w14:paraId="4D5FB930" w14:textId="77777777" w:rsidR="0061654B" w:rsidRPr="00410D7B" w:rsidRDefault="0061654B" w:rsidP="0061654B">
      <w:pPr>
        <w:pStyle w:val="NoSpacing"/>
        <w:ind w:left="2160"/>
      </w:pPr>
    </w:p>
    <w:p w14:paraId="28795431" w14:textId="77777777" w:rsidR="00410D7B" w:rsidRPr="0061654B" w:rsidRDefault="00410D7B" w:rsidP="00410D7B">
      <w:pPr>
        <w:pStyle w:val="NoSpacing"/>
        <w:rPr>
          <w:b/>
          <w:bCs/>
        </w:rPr>
      </w:pPr>
      <w:proofErr w:type="gramStart"/>
      <w:r w:rsidRPr="0061654B">
        <w:rPr>
          <w:b/>
          <w:bCs/>
        </w:rPr>
        <w:t>Competencies</w:t>
      </w:r>
      <w:proofErr w:type="gramEnd"/>
    </w:p>
    <w:p w14:paraId="519FAC6C" w14:textId="6C505614" w:rsidR="00410D7B" w:rsidRPr="00410D7B" w:rsidRDefault="00410D7B" w:rsidP="0061654B">
      <w:pPr>
        <w:pStyle w:val="NoSpacing"/>
        <w:ind w:left="720" w:hanging="720"/>
      </w:pPr>
      <w:r w:rsidRPr="00410D7B">
        <w:t>7.1.1</w:t>
      </w:r>
      <w:r w:rsidR="0061654B">
        <w:t>.</w:t>
      </w:r>
      <w:r w:rsidRPr="00410D7B">
        <w:tab/>
        <w:t>Implement safety and security policies and procedures to protect stakeholders and minimize risk.</w:t>
      </w:r>
    </w:p>
    <w:p w14:paraId="75A69627" w14:textId="61032FD4" w:rsidR="00410D7B" w:rsidRPr="00410D7B" w:rsidRDefault="00410D7B" w:rsidP="0061654B">
      <w:pPr>
        <w:pStyle w:val="NoSpacing"/>
        <w:ind w:left="720" w:hanging="720"/>
      </w:pPr>
      <w:r w:rsidRPr="00410D7B">
        <w:t>7.1.2</w:t>
      </w:r>
      <w:r w:rsidR="0061654B">
        <w:t>.</w:t>
      </w:r>
      <w:r w:rsidRPr="00410D7B">
        <w:tab/>
        <w:t xml:space="preserve">Identify types of hazardous </w:t>
      </w:r>
      <w:proofErr w:type="gramStart"/>
      <w:r w:rsidRPr="00410D7B">
        <w:t>materials, and</w:t>
      </w:r>
      <w:proofErr w:type="gramEnd"/>
      <w:r w:rsidRPr="00410D7B">
        <w:t xml:space="preserve"> describe their impact on human health and environmental resources.   </w:t>
      </w:r>
    </w:p>
    <w:p w14:paraId="12DB5E17" w14:textId="233093EF" w:rsidR="00410D7B" w:rsidRPr="00410D7B" w:rsidRDefault="00410D7B" w:rsidP="0061654B">
      <w:pPr>
        <w:pStyle w:val="NoSpacing"/>
        <w:ind w:left="720" w:hanging="720"/>
      </w:pPr>
      <w:r w:rsidRPr="00410D7B">
        <w:t>7.1.3</w:t>
      </w:r>
      <w:r w:rsidR="0061654B">
        <w:t>.</w:t>
      </w:r>
      <w:r w:rsidR="0061654B">
        <w:tab/>
      </w:r>
      <w:r w:rsidRPr="00410D7B">
        <w:t>Describe the requirements for the treatment, storage, packaging, shipment and disposal of hazardous materials.</w:t>
      </w:r>
    </w:p>
    <w:p w14:paraId="04B55F04" w14:textId="19A7F8B7" w:rsidR="00410D7B" w:rsidRPr="00410D7B" w:rsidRDefault="00410D7B" w:rsidP="00410D7B">
      <w:pPr>
        <w:pStyle w:val="NoSpacing"/>
      </w:pPr>
      <w:r w:rsidRPr="00410D7B">
        <w:t>7.1.6</w:t>
      </w:r>
      <w:r w:rsidR="0061654B">
        <w:t>.</w:t>
      </w:r>
      <w:r w:rsidRPr="00410D7B">
        <w:tab/>
        <w:t xml:space="preserve">Explain the role and function of safety inspections. </w:t>
      </w:r>
    </w:p>
    <w:p w14:paraId="3D0ADAF2" w14:textId="5BFD437E" w:rsidR="00410D7B" w:rsidRDefault="00410D7B" w:rsidP="0061654B">
      <w:pPr>
        <w:pStyle w:val="NoSpacing"/>
        <w:ind w:left="720" w:hanging="720"/>
      </w:pPr>
      <w:r w:rsidRPr="00410D7B">
        <w:t>7.1.10</w:t>
      </w:r>
      <w:r w:rsidR="0061654B">
        <w:t>.</w:t>
      </w:r>
      <w:r w:rsidRPr="00410D7B">
        <w:tab/>
        <w:t>Describe the impact of workplace incidents on business reputation, brand and performance; and describe strategies to reduce risk.</w:t>
      </w:r>
    </w:p>
    <w:p w14:paraId="3EC50DC4" w14:textId="77777777" w:rsidR="008E322F" w:rsidRPr="00410D7B" w:rsidRDefault="008E322F" w:rsidP="0061654B">
      <w:pPr>
        <w:pStyle w:val="NoSpacing"/>
        <w:ind w:left="720" w:hanging="720"/>
      </w:pPr>
    </w:p>
    <w:p w14:paraId="647E3C1F" w14:textId="31A77EA3" w:rsidR="00410D7B" w:rsidRPr="008E322F" w:rsidRDefault="00410D7B" w:rsidP="00410D7B">
      <w:pPr>
        <w:pStyle w:val="NoSpacing"/>
        <w:rPr>
          <w:b/>
          <w:bCs/>
        </w:rPr>
      </w:pPr>
      <w:r w:rsidRPr="008E322F">
        <w:rPr>
          <w:b/>
          <w:bCs/>
        </w:rPr>
        <w:t>Outcome</w:t>
      </w:r>
      <w:r w:rsidR="008E322F">
        <w:rPr>
          <w:b/>
          <w:bCs/>
        </w:rPr>
        <w:t>:</w:t>
      </w:r>
      <w:r w:rsidRPr="008E322F">
        <w:rPr>
          <w:b/>
          <w:bCs/>
        </w:rPr>
        <w:t xml:space="preserve"> 7.2</w:t>
      </w:r>
      <w:r w:rsidR="008E322F">
        <w:rPr>
          <w:b/>
          <w:bCs/>
        </w:rPr>
        <w:t>.</w:t>
      </w:r>
      <w:r w:rsidRPr="008E322F">
        <w:rPr>
          <w:b/>
          <w:bCs/>
        </w:rPr>
        <w:tab/>
        <w:t>Sourcing and Procurement</w:t>
      </w:r>
    </w:p>
    <w:p w14:paraId="59D552AB" w14:textId="77777777" w:rsidR="00410D7B" w:rsidRDefault="00410D7B" w:rsidP="008E322F">
      <w:pPr>
        <w:pStyle w:val="NoSpacing"/>
        <w:ind w:left="1440" w:firstLine="720"/>
      </w:pPr>
      <w:r w:rsidRPr="00410D7B">
        <w:t>Plan, implement and evaluate sourcing and procurement activities.</w:t>
      </w:r>
    </w:p>
    <w:p w14:paraId="26F66066" w14:textId="77777777" w:rsidR="008E322F" w:rsidRPr="00410D7B" w:rsidRDefault="008E322F" w:rsidP="008E322F">
      <w:pPr>
        <w:pStyle w:val="NoSpacing"/>
        <w:ind w:left="1440" w:firstLine="720"/>
      </w:pPr>
    </w:p>
    <w:p w14:paraId="67D1490E" w14:textId="77777777" w:rsidR="00410D7B" w:rsidRPr="008E322F" w:rsidRDefault="00410D7B" w:rsidP="00410D7B">
      <w:pPr>
        <w:pStyle w:val="NoSpacing"/>
        <w:rPr>
          <w:b/>
          <w:bCs/>
        </w:rPr>
      </w:pPr>
      <w:proofErr w:type="gramStart"/>
      <w:r w:rsidRPr="008E322F">
        <w:rPr>
          <w:b/>
          <w:bCs/>
        </w:rPr>
        <w:t>Competencies</w:t>
      </w:r>
      <w:proofErr w:type="gramEnd"/>
    </w:p>
    <w:p w14:paraId="62EC7D3E" w14:textId="54DCE406" w:rsidR="00410D7B" w:rsidRPr="00410D7B" w:rsidRDefault="00410D7B" w:rsidP="00410D7B">
      <w:pPr>
        <w:pStyle w:val="NoSpacing"/>
      </w:pPr>
      <w:r w:rsidRPr="00410D7B">
        <w:t>7.2.1</w:t>
      </w:r>
      <w:r w:rsidR="008E322F">
        <w:t>.</w:t>
      </w:r>
      <w:r w:rsidRPr="00410D7B">
        <w:tab/>
        <w:t xml:space="preserve">Differentiate </w:t>
      </w:r>
      <w:proofErr w:type="gramStart"/>
      <w:r w:rsidRPr="00410D7B">
        <w:t>among</w:t>
      </w:r>
      <w:proofErr w:type="gramEnd"/>
      <w:r w:rsidRPr="00410D7B">
        <w:t xml:space="preserve"> purchasing, procurement and sourcing. </w:t>
      </w:r>
    </w:p>
    <w:p w14:paraId="258DA797" w14:textId="3924A926" w:rsidR="00410D7B" w:rsidRPr="00410D7B" w:rsidRDefault="00410D7B" w:rsidP="008E322F">
      <w:pPr>
        <w:pStyle w:val="NoSpacing"/>
        <w:ind w:left="720" w:hanging="720"/>
      </w:pPr>
      <w:r w:rsidRPr="00410D7B">
        <w:t>7.2.2</w:t>
      </w:r>
      <w:r w:rsidR="008E322F">
        <w:t>.</w:t>
      </w:r>
      <w:r w:rsidRPr="00410D7B">
        <w:tab/>
        <w:t xml:space="preserve">Identify potential sources of materials or services </w:t>
      </w:r>
      <w:proofErr w:type="gramStart"/>
      <w:r w:rsidRPr="00410D7B">
        <w:t>locally, and</w:t>
      </w:r>
      <w:proofErr w:type="gramEnd"/>
      <w:r w:rsidRPr="00410D7B">
        <w:t xml:space="preserve"> make purchasing recommendations.</w:t>
      </w:r>
    </w:p>
    <w:p w14:paraId="46630D31" w14:textId="4E79F105" w:rsidR="00410D7B" w:rsidRPr="00410D7B" w:rsidRDefault="00410D7B" w:rsidP="00410D7B">
      <w:pPr>
        <w:pStyle w:val="NoSpacing"/>
      </w:pPr>
      <w:r w:rsidRPr="00410D7B">
        <w:t>7.2.3</w:t>
      </w:r>
      <w:r w:rsidR="008E322F">
        <w:t>.</w:t>
      </w:r>
      <w:r w:rsidRPr="00410D7B">
        <w:tab/>
        <w:t xml:space="preserve">Evaluate the impact of using global sources. </w:t>
      </w:r>
    </w:p>
    <w:p w14:paraId="60FDF9A0" w14:textId="37201AF8" w:rsidR="00410D7B" w:rsidRPr="00410D7B" w:rsidRDefault="00410D7B" w:rsidP="008E322F">
      <w:pPr>
        <w:pStyle w:val="NoSpacing"/>
        <w:ind w:left="720" w:hanging="720"/>
      </w:pPr>
      <w:r w:rsidRPr="00410D7B">
        <w:t>7.2.4</w:t>
      </w:r>
      <w:r w:rsidR="008E322F">
        <w:t>.</w:t>
      </w:r>
      <w:r w:rsidRPr="00410D7B">
        <w:tab/>
        <w:t>Manage the bid or contracting process (e.g., bid specification, vendor or supplier search, bid review, selection of vendor) to achieve business objectives.</w:t>
      </w:r>
    </w:p>
    <w:p w14:paraId="0A5E4D63" w14:textId="65B760E0" w:rsidR="00410D7B" w:rsidRPr="00410D7B" w:rsidRDefault="00410D7B" w:rsidP="008E322F">
      <w:pPr>
        <w:pStyle w:val="NoSpacing"/>
        <w:ind w:left="720" w:hanging="720"/>
      </w:pPr>
      <w:r w:rsidRPr="00410D7B">
        <w:t>7.2.7</w:t>
      </w:r>
      <w:r w:rsidR="008E322F">
        <w:t>.</w:t>
      </w:r>
      <w:r w:rsidRPr="00410D7B">
        <w:tab/>
        <w:t>Describe how sourcing and procurement factors (e.g., quality, availability, productivity, sustainability, supply chain management, corporate social responsibility, ethical business practices) impact expense control options.</w:t>
      </w:r>
    </w:p>
    <w:p w14:paraId="5ECB95C5" w14:textId="470C67D6" w:rsidR="00410D7B" w:rsidRPr="00410D7B" w:rsidRDefault="00410D7B" w:rsidP="008E322F">
      <w:pPr>
        <w:pStyle w:val="NoSpacing"/>
        <w:ind w:left="720" w:hanging="720"/>
      </w:pPr>
      <w:r w:rsidRPr="00410D7B">
        <w:t>7.2.9</w:t>
      </w:r>
      <w:r w:rsidR="008E322F">
        <w:t>.</w:t>
      </w:r>
      <w:r w:rsidRPr="00410D7B">
        <w:tab/>
        <w:t>Identify opportunities to incorporate operational objectives into the procurement process (e.g., supply chain management goals, regulatory compliance).</w:t>
      </w:r>
    </w:p>
    <w:p w14:paraId="433D995B" w14:textId="41F85D40" w:rsidR="00410D7B" w:rsidRPr="00410D7B" w:rsidRDefault="00410D7B" w:rsidP="00410D7B">
      <w:pPr>
        <w:pStyle w:val="NoSpacing"/>
      </w:pPr>
      <w:r w:rsidRPr="00410D7B">
        <w:t>7.2.10</w:t>
      </w:r>
      <w:r w:rsidR="008E322F">
        <w:t>.</w:t>
      </w:r>
      <w:r w:rsidRPr="00410D7B">
        <w:tab/>
        <w:t>Evaluate whether to make or buy products.</w:t>
      </w:r>
    </w:p>
    <w:p w14:paraId="2D311C64" w14:textId="701E384A" w:rsidR="00410D7B" w:rsidRDefault="00410D7B" w:rsidP="00410D7B">
      <w:pPr>
        <w:pStyle w:val="NoSpacing"/>
      </w:pPr>
      <w:r w:rsidRPr="00410D7B">
        <w:t>7.2.12</w:t>
      </w:r>
      <w:r w:rsidR="008E322F">
        <w:t>.</w:t>
      </w:r>
      <w:r w:rsidRPr="00410D7B">
        <w:tab/>
        <w:t xml:space="preserve">Explain the role and function of supplier diversity initiatives.  </w:t>
      </w:r>
    </w:p>
    <w:p w14:paraId="220236B5" w14:textId="77777777" w:rsidR="008E322F" w:rsidRPr="00410D7B" w:rsidRDefault="008E322F" w:rsidP="00410D7B">
      <w:pPr>
        <w:pStyle w:val="NoSpacing"/>
      </w:pPr>
    </w:p>
    <w:p w14:paraId="501AE41F" w14:textId="06399F68" w:rsidR="00410D7B" w:rsidRPr="008E322F" w:rsidRDefault="00410D7B" w:rsidP="00410D7B">
      <w:pPr>
        <w:pStyle w:val="NoSpacing"/>
        <w:rPr>
          <w:b/>
          <w:bCs/>
        </w:rPr>
      </w:pPr>
      <w:r w:rsidRPr="008E322F">
        <w:rPr>
          <w:b/>
          <w:bCs/>
        </w:rPr>
        <w:t>Outcome</w:t>
      </w:r>
      <w:r w:rsidR="008E322F">
        <w:rPr>
          <w:b/>
          <w:bCs/>
        </w:rPr>
        <w:t>:</w:t>
      </w:r>
      <w:r w:rsidRPr="008E322F">
        <w:rPr>
          <w:b/>
          <w:bCs/>
        </w:rPr>
        <w:t xml:space="preserve"> 7.3</w:t>
      </w:r>
      <w:r w:rsidR="008E322F">
        <w:rPr>
          <w:b/>
          <w:bCs/>
        </w:rPr>
        <w:t>.</w:t>
      </w:r>
      <w:r w:rsidRPr="008E322F">
        <w:rPr>
          <w:b/>
          <w:bCs/>
        </w:rPr>
        <w:tab/>
        <w:t>Inventory Management</w:t>
      </w:r>
    </w:p>
    <w:p w14:paraId="32AE5127" w14:textId="77777777" w:rsidR="00410D7B" w:rsidRDefault="00410D7B" w:rsidP="008E322F">
      <w:pPr>
        <w:pStyle w:val="NoSpacing"/>
        <w:ind w:left="2160"/>
      </w:pPr>
      <w:r w:rsidRPr="00410D7B">
        <w:t>Identify, administer and evaluate inventory management policies, processes and strategies.</w:t>
      </w:r>
    </w:p>
    <w:p w14:paraId="333C0F86" w14:textId="77777777" w:rsidR="008E322F" w:rsidRPr="00410D7B" w:rsidRDefault="008E322F" w:rsidP="008E322F">
      <w:pPr>
        <w:pStyle w:val="NoSpacing"/>
        <w:ind w:left="2160"/>
      </w:pPr>
    </w:p>
    <w:p w14:paraId="646C217A" w14:textId="77777777" w:rsidR="00410D7B" w:rsidRPr="008E322F" w:rsidRDefault="00410D7B" w:rsidP="00410D7B">
      <w:pPr>
        <w:pStyle w:val="NoSpacing"/>
        <w:rPr>
          <w:b/>
          <w:bCs/>
        </w:rPr>
      </w:pPr>
      <w:proofErr w:type="gramStart"/>
      <w:r w:rsidRPr="008E322F">
        <w:rPr>
          <w:b/>
          <w:bCs/>
        </w:rPr>
        <w:t>Competencies</w:t>
      </w:r>
      <w:proofErr w:type="gramEnd"/>
    </w:p>
    <w:p w14:paraId="234D3D22" w14:textId="222C5A07" w:rsidR="00410D7B" w:rsidRPr="00410D7B" w:rsidRDefault="00410D7B" w:rsidP="00410D7B">
      <w:pPr>
        <w:pStyle w:val="NoSpacing"/>
      </w:pPr>
      <w:r w:rsidRPr="00410D7B">
        <w:t>7.3.1</w:t>
      </w:r>
      <w:r w:rsidR="008E322F">
        <w:t>.</w:t>
      </w:r>
      <w:r w:rsidRPr="00410D7B">
        <w:tab/>
        <w:t>Calculate the cost of carrying inventory.</w:t>
      </w:r>
    </w:p>
    <w:p w14:paraId="652F05D6" w14:textId="1A8689EC" w:rsidR="00410D7B" w:rsidRPr="00410D7B" w:rsidRDefault="00410D7B" w:rsidP="008E322F">
      <w:pPr>
        <w:pStyle w:val="NoSpacing"/>
        <w:ind w:left="720" w:hanging="720"/>
      </w:pPr>
      <w:r w:rsidRPr="00410D7B">
        <w:t>7.3.2</w:t>
      </w:r>
      <w:r w:rsidR="008E322F">
        <w:t>.</w:t>
      </w:r>
      <w:r w:rsidRPr="00410D7B">
        <w:tab/>
        <w:t>Identify the advantages and disadvantages of Just-in-Time (JIT) inventory management.</w:t>
      </w:r>
    </w:p>
    <w:p w14:paraId="57FFBD54" w14:textId="3665F23C" w:rsidR="00410D7B" w:rsidRPr="00410D7B" w:rsidRDefault="00410D7B" w:rsidP="008E322F">
      <w:pPr>
        <w:pStyle w:val="NoSpacing"/>
        <w:ind w:left="720" w:hanging="720"/>
      </w:pPr>
      <w:r w:rsidRPr="00410D7B">
        <w:t>7.3.3</w:t>
      </w:r>
      <w:r w:rsidR="008E322F">
        <w:t>.</w:t>
      </w:r>
      <w:r w:rsidRPr="00410D7B">
        <w:tab/>
        <w:t>Describe the factors considered in establishing inventory thresholds (e.g., tolerance for stock-outs, supply chain process goals).</w:t>
      </w:r>
    </w:p>
    <w:p w14:paraId="090F3083" w14:textId="000AB6ED" w:rsidR="00410D7B" w:rsidRPr="00410D7B" w:rsidRDefault="00410D7B" w:rsidP="008E322F">
      <w:pPr>
        <w:pStyle w:val="NoSpacing"/>
        <w:ind w:left="720" w:hanging="720"/>
      </w:pPr>
      <w:r w:rsidRPr="00410D7B">
        <w:lastRenderedPageBreak/>
        <w:t>7.3.4</w:t>
      </w:r>
      <w:r w:rsidR="008E322F">
        <w:t>.</w:t>
      </w:r>
      <w:r w:rsidRPr="00410D7B">
        <w:tab/>
        <w:t>Describe inventory systems and controls to efficiently monitor, safeguard and replenish inventory (e.g., JIT, Lean, FIFO, LIFO, inventory counts) based on usage levels, lead times and forecasts.</w:t>
      </w:r>
    </w:p>
    <w:p w14:paraId="26C4C1C5" w14:textId="36184E62" w:rsidR="00410D7B" w:rsidRPr="00410D7B" w:rsidRDefault="00410D7B" w:rsidP="008E322F">
      <w:pPr>
        <w:pStyle w:val="NoSpacing"/>
        <w:ind w:left="720" w:hanging="720"/>
      </w:pPr>
      <w:r w:rsidRPr="00410D7B">
        <w:t>7.3.7</w:t>
      </w:r>
      <w:r w:rsidR="008E322F">
        <w:t>.</w:t>
      </w:r>
      <w:r w:rsidRPr="00410D7B">
        <w:tab/>
        <w:t xml:space="preserve">Identify ways to evaluate the effectiveness and efficiency of a master production schedule. </w:t>
      </w:r>
    </w:p>
    <w:p w14:paraId="654A7489" w14:textId="5D83C67D" w:rsidR="00410D7B" w:rsidRPr="00410D7B" w:rsidRDefault="00410D7B" w:rsidP="008E322F">
      <w:pPr>
        <w:pStyle w:val="NoSpacing"/>
        <w:ind w:left="720" w:hanging="720"/>
      </w:pPr>
      <w:r w:rsidRPr="00410D7B">
        <w:t>7.3.12</w:t>
      </w:r>
      <w:r w:rsidR="008E322F">
        <w:t>.</w:t>
      </w:r>
      <w:r w:rsidRPr="00410D7B">
        <w:tab/>
        <w:t>Describe performance metrics (e.g., sales, stock, inventory performance) used to select a distribution strategy.</w:t>
      </w:r>
    </w:p>
    <w:p w14:paraId="7465A108" w14:textId="23629C6D" w:rsidR="00410D7B" w:rsidRPr="00410D7B" w:rsidRDefault="00410D7B" w:rsidP="00410D7B">
      <w:pPr>
        <w:pStyle w:val="NoSpacing"/>
      </w:pPr>
      <w:r w:rsidRPr="00410D7B">
        <w:t>7.3.15</w:t>
      </w:r>
      <w:r w:rsidR="008E322F">
        <w:t>.</w:t>
      </w:r>
      <w:r w:rsidRPr="00410D7B">
        <w:tab/>
        <w:t>Identify factors that impact the availability of inventory.</w:t>
      </w:r>
    </w:p>
    <w:p w14:paraId="79DF9402" w14:textId="1917D479" w:rsidR="00410D7B" w:rsidRPr="00410D7B" w:rsidRDefault="00410D7B" w:rsidP="00410D7B">
      <w:pPr>
        <w:pStyle w:val="NoSpacing"/>
      </w:pPr>
      <w:r w:rsidRPr="00410D7B">
        <w:t>7.3.16</w:t>
      </w:r>
      <w:r w:rsidR="008E322F">
        <w:t>.</w:t>
      </w:r>
      <w:r w:rsidRPr="00410D7B">
        <w:tab/>
      </w:r>
      <w:r w:rsidRPr="00410D7B">
        <w:rPr>
          <w:shd w:val="clear" w:color="auto" w:fill="FFFFFF"/>
        </w:rPr>
        <w:t>Describe how inventory management principles apply to intangible services.</w:t>
      </w:r>
      <w:r w:rsidRPr="00410D7B">
        <w:t xml:space="preserve"> </w:t>
      </w:r>
    </w:p>
    <w:p w14:paraId="113E0458" w14:textId="423ED563" w:rsidR="00410D7B" w:rsidRDefault="00410D7B" w:rsidP="008E322F">
      <w:pPr>
        <w:pStyle w:val="NoSpacing"/>
        <w:ind w:left="720" w:hanging="720"/>
      </w:pPr>
      <w:r w:rsidRPr="00410D7B">
        <w:t>7.3.17</w:t>
      </w:r>
      <w:r w:rsidR="008E322F">
        <w:t>.</w:t>
      </w:r>
      <w:r w:rsidRPr="00410D7B">
        <w:tab/>
        <w:t>Describe different methods to conduct a physical inventory (e.g., annual, cycle count, ABC analysis).</w:t>
      </w:r>
    </w:p>
    <w:p w14:paraId="61AAE1EE" w14:textId="77777777" w:rsidR="008E322F" w:rsidRPr="00410D7B" w:rsidRDefault="008E322F" w:rsidP="008E322F">
      <w:pPr>
        <w:pStyle w:val="NoSpacing"/>
        <w:ind w:left="720" w:hanging="720"/>
      </w:pPr>
    </w:p>
    <w:p w14:paraId="133961F0" w14:textId="56847456" w:rsidR="00410D7B" w:rsidRPr="00696B1D" w:rsidRDefault="00410D7B" w:rsidP="00410D7B">
      <w:pPr>
        <w:pStyle w:val="NoSpacing"/>
        <w:rPr>
          <w:b/>
          <w:bCs/>
        </w:rPr>
      </w:pPr>
      <w:r w:rsidRPr="00696B1D">
        <w:rPr>
          <w:b/>
          <w:bCs/>
        </w:rPr>
        <w:t>Outcome</w:t>
      </w:r>
      <w:r w:rsidR="00696B1D">
        <w:rPr>
          <w:b/>
          <w:bCs/>
        </w:rPr>
        <w:t>:</w:t>
      </w:r>
      <w:r w:rsidRPr="00696B1D">
        <w:rPr>
          <w:b/>
          <w:bCs/>
        </w:rPr>
        <w:t xml:space="preserve"> 7.6</w:t>
      </w:r>
      <w:r w:rsidR="00696B1D">
        <w:rPr>
          <w:b/>
          <w:bCs/>
        </w:rPr>
        <w:t>.</w:t>
      </w:r>
      <w:r w:rsidRPr="00696B1D">
        <w:rPr>
          <w:b/>
          <w:bCs/>
        </w:rPr>
        <w:tab/>
        <w:t>Distribution and Logistics Management</w:t>
      </w:r>
    </w:p>
    <w:p w14:paraId="1B6EEFFC" w14:textId="77777777" w:rsidR="00410D7B" w:rsidRDefault="00410D7B" w:rsidP="00696B1D">
      <w:pPr>
        <w:pStyle w:val="NoSpacing"/>
        <w:ind w:left="2160"/>
      </w:pPr>
      <w:r w:rsidRPr="00410D7B">
        <w:t>Plan, implement and evaluate transportation methods for incoming and outgoing products and services.</w:t>
      </w:r>
    </w:p>
    <w:p w14:paraId="07FE2EBF" w14:textId="77777777" w:rsidR="00696B1D" w:rsidRPr="00410D7B" w:rsidRDefault="00696B1D" w:rsidP="00696B1D">
      <w:pPr>
        <w:pStyle w:val="NoSpacing"/>
        <w:ind w:left="2160"/>
      </w:pPr>
    </w:p>
    <w:p w14:paraId="09F94814" w14:textId="77777777" w:rsidR="00410D7B" w:rsidRPr="00696B1D" w:rsidRDefault="00410D7B" w:rsidP="00410D7B">
      <w:pPr>
        <w:pStyle w:val="NoSpacing"/>
        <w:rPr>
          <w:b/>
          <w:bCs/>
        </w:rPr>
      </w:pPr>
      <w:proofErr w:type="gramStart"/>
      <w:r w:rsidRPr="00696B1D">
        <w:rPr>
          <w:b/>
          <w:bCs/>
        </w:rPr>
        <w:t>Competencies</w:t>
      </w:r>
      <w:proofErr w:type="gramEnd"/>
    </w:p>
    <w:p w14:paraId="3B4EDD37" w14:textId="3D53FCA6" w:rsidR="00410D7B" w:rsidRPr="00410D7B" w:rsidRDefault="00410D7B" w:rsidP="00696B1D">
      <w:pPr>
        <w:pStyle w:val="NoSpacing"/>
        <w:ind w:left="720" w:hanging="720"/>
      </w:pPr>
      <w:r w:rsidRPr="00410D7B">
        <w:t>7.6.1</w:t>
      </w:r>
      <w:r w:rsidR="00696B1D">
        <w:t>.</w:t>
      </w:r>
      <w:r w:rsidRPr="00410D7B">
        <w:tab/>
        <w:t>Explain the elements that influence the design of transportation, distribution, and logistical strategies (e.g., geographical locations, transportation costs, storage capacities, process design, regulations).</w:t>
      </w:r>
    </w:p>
    <w:p w14:paraId="5B89586D" w14:textId="5A104D09" w:rsidR="00410D7B" w:rsidRPr="00410D7B" w:rsidRDefault="00410D7B" w:rsidP="00696B1D">
      <w:pPr>
        <w:pStyle w:val="NoSpacing"/>
        <w:ind w:left="720" w:hanging="720"/>
      </w:pPr>
      <w:r w:rsidRPr="00410D7B">
        <w:t>7.6.3</w:t>
      </w:r>
      <w:r w:rsidR="00696B1D">
        <w:t>.</w:t>
      </w:r>
      <w:r w:rsidRPr="00410D7B">
        <w:tab/>
        <w:t>Analyze the cost structure and advantages and disadvantages of different transportation modes.</w:t>
      </w:r>
    </w:p>
    <w:p w14:paraId="3F123872" w14:textId="3E683F37" w:rsidR="00410D7B" w:rsidRPr="00410D7B" w:rsidRDefault="00410D7B" w:rsidP="00696B1D">
      <w:pPr>
        <w:pStyle w:val="NoSpacing"/>
        <w:ind w:left="720" w:hanging="720"/>
      </w:pPr>
      <w:r w:rsidRPr="00410D7B">
        <w:t>7.6.4</w:t>
      </w:r>
      <w:r w:rsidR="00696B1D">
        <w:t>.</w:t>
      </w:r>
      <w:r w:rsidRPr="00410D7B">
        <w:tab/>
        <w:t>Analyze the impact of facility size and layout on inventory management, materials handling and logistics.</w:t>
      </w:r>
    </w:p>
    <w:p w14:paraId="390C4801" w14:textId="404DFEDE" w:rsidR="00410D7B" w:rsidRPr="00410D7B" w:rsidRDefault="00410D7B" w:rsidP="00410D7B">
      <w:pPr>
        <w:pStyle w:val="NoSpacing"/>
      </w:pPr>
      <w:r w:rsidRPr="00410D7B">
        <w:t>7.6.5</w:t>
      </w:r>
      <w:r w:rsidR="00696B1D">
        <w:t>.</w:t>
      </w:r>
      <w:r w:rsidRPr="00410D7B">
        <w:tab/>
        <w:t>Explain the role and function of receiving and fulfillment processes.</w:t>
      </w:r>
    </w:p>
    <w:p w14:paraId="273318FE" w14:textId="0B3754FB" w:rsidR="00410D7B" w:rsidRPr="00410D7B" w:rsidRDefault="00410D7B" w:rsidP="00410D7B">
      <w:pPr>
        <w:pStyle w:val="NoSpacing"/>
      </w:pPr>
      <w:r w:rsidRPr="00410D7B">
        <w:t>7.6.6</w:t>
      </w:r>
      <w:r w:rsidR="00696B1D">
        <w:t>.</w:t>
      </w:r>
      <w:r w:rsidRPr="00410D7B">
        <w:tab/>
        <w:t xml:space="preserve">Explain the role and function of packaging and select materials </w:t>
      </w:r>
      <w:proofErr w:type="gramStart"/>
      <w:r w:rsidRPr="00410D7B">
        <w:t>to pack</w:t>
      </w:r>
      <w:proofErr w:type="gramEnd"/>
      <w:r w:rsidRPr="00410D7B">
        <w:t xml:space="preserve"> process. </w:t>
      </w:r>
    </w:p>
    <w:p w14:paraId="6E529ED0" w14:textId="64C3DBDA" w:rsidR="00410D7B" w:rsidRPr="00410D7B" w:rsidRDefault="00410D7B" w:rsidP="00696B1D">
      <w:pPr>
        <w:pStyle w:val="NoSpacing"/>
        <w:ind w:left="720" w:hanging="720"/>
      </w:pPr>
      <w:r w:rsidRPr="00410D7B">
        <w:t>7.6.9</w:t>
      </w:r>
      <w:r w:rsidR="00696B1D">
        <w:t>.</w:t>
      </w:r>
      <w:r w:rsidRPr="00410D7B">
        <w:tab/>
        <w:t>Describe commonly used metrics for evaluating transportation efficiency and effectiveness.</w:t>
      </w:r>
    </w:p>
    <w:p w14:paraId="72A389E5" w14:textId="48D61CA7" w:rsidR="00410D7B" w:rsidRDefault="00410D7B" w:rsidP="00410D7B">
      <w:pPr>
        <w:pStyle w:val="NoSpacing"/>
      </w:pPr>
      <w:r w:rsidRPr="00410D7B">
        <w:t>7.6.12</w:t>
      </w:r>
      <w:r w:rsidR="00696B1D">
        <w:t>.</w:t>
      </w:r>
      <w:r w:rsidRPr="00410D7B">
        <w:tab/>
        <w:t>Describe reverse logistics’ processes and costs, and strategies used to reduce costs.</w:t>
      </w:r>
    </w:p>
    <w:p w14:paraId="3C0D7E5E" w14:textId="77777777" w:rsidR="00696B1D" w:rsidRPr="00410D7B" w:rsidRDefault="00696B1D" w:rsidP="00410D7B">
      <w:pPr>
        <w:pStyle w:val="NoSpacing"/>
      </w:pPr>
    </w:p>
    <w:p w14:paraId="06EE0B9C" w14:textId="21B04E39" w:rsidR="00410D7B" w:rsidRPr="00FD53A6" w:rsidRDefault="00410D7B" w:rsidP="00410D7B">
      <w:pPr>
        <w:pStyle w:val="NoSpacing"/>
        <w:rPr>
          <w:b/>
          <w:bCs/>
        </w:rPr>
      </w:pPr>
      <w:r w:rsidRPr="00FD53A6">
        <w:rPr>
          <w:b/>
          <w:bCs/>
        </w:rPr>
        <w:t>Outcome</w:t>
      </w:r>
      <w:r w:rsidR="00FD53A6">
        <w:rPr>
          <w:b/>
          <w:bCs/>
        </w:rPr>
        <w:t>:</w:t>
      </w:r>
      <w:r w:rsidRPr="00FD53A6">
        <w:rPr>
          <w:b/>
          <w:bCs/>
        </w:rPr>
        <w:t xml:space="preserve"> 7.7</w:t>
      </w:r>
      <w:r w:rsidR="00FD53A6">
        <w:rPr>
          <w:b/>
          <w:bCs/>
        </w:rPr>
        <w:t>.</w:t>
      </w:r>
      <w:r w:rsidRPr="00FD53A6">
        <w:rPr>
          <w:b/>
          <w:bCs/>
        </w:rPr>
        <w:tab/>
        <w:t>Supply Chain Management</w:t>
      </w:r>
    </w:p>
    <w:p w14:paraId="7540050F" w14:textId="77777777" w:rsidR="00410D7B" w:rsidRDefault="00410D7B" w:rsidP="00FD53A6">
      <w:pPr>
        <w:pStyle w:val="NoSpacing"/>
        <w:ind w:left="1440" w:firstLine="720"/>
      </w:pPr>
      <w:r w:rsidRPr="00410D7B">
        <w:t>Plan, implement and evaluate supply chain management activities.</w:t>
      </w:r>
    </w:p>
    <w:p w14:paraId="697E0FAC" w14:textId="77777777" w:rsidR="00FD53A6" w:rsidRPr="00410D7B" w:rsidRDefault="00FD53A6" w:rsidP="00FD53A6">
      <w:pPr>
        <w:pStyle w:val="NoSpacing"/>
        <w:ind w:left="1440" w:firstLine="720"/>
      </w:pPr>
    </w:p>
    <w:p w14:paraId="340F02CA" w14:textId="77777777" w:rsidR="00410D7B" w:rsidRPr="00FD53A6" w:rsidRDefault="00410D7B" w:rsidP="00410D7B">
      <w:pPr>
        <w:pStyle w:val="NoSpacing"/>
        <w:rPr>
          <w:b/>
          <w:bCs/>
        </w:rPr>
      </w:pPr>
      <w:proofErr w:type="gramStart"/>
      <w:r w:rsidRPr="00FD53A6">
        <w:rPr>
          <w:b/>
          <w:bCs/>
        </w:rPr>
        <w:t>Competencies</w:t>
      </w:r>
      <w:proofErr w:type="gramEnd"/>
    </w:p>
    <w:p w14:paraId="3EEAE06A" w14:textId="64F7A23E" w:rsidR="00410D7B" w:rsidRPr="00410D7B" w:rsidRDefault="00410D7B" w:rsidP="00410D7B">
      <w:pPr>
        <w:pStyle w:val="NoSpacing"/>
      </w:pPr>
      <w:r w:rsidRPr="00410D7B">
        <w:t>7.7.3</w:t>
      </w:r>
      <w:r w:rsidR="004373DB">
        <w:t>.</w:t>
      </w:r>
      <w:r w:rsidRPr="00410D7B">
        <w:tab/>
        <w:t xml:space="preserve">Describe how the supply chain impacts customer satisfaction.  </w:t>
      </w:r>
    </w:p>
    <w:p w14:paraId="53B024F6" w14:textId="0B18118C" w:rsidR="00410D7B" w:rsidRPr="00410D7B" w:rsidRDefault="00410D7B" w:rsidP="00410D7B">
      <w:pPr>
        <w:pStyle w:val="NoSpacing"/>
      </w:pPr>
      <w:r w:rsidRPr="00410D7B">
        <w:t>7.7.4</w:t>
      </w:r>
      <w:r w:rsidR="004373DB">
        <w:t>.</w:t>
      </w:r>
      <w:r w:rsidRPr="00410D7B">
        <w:tab/>
        <w:t>Trace and track the end-to-end supply chain network.</w:t>
      </w:r>
    </w:p>
    <w:p w14:paraId="2786E522" w14:textId="3565E65A" w:rsidR="00410D7B" w:rsidRPr="00410D7B" w:rsidRDefault="00410D7B" w:rsidP="00410D7B">
      <w:pPr>
        <w:pStyle w:val="NoSpacing"/>
      </w:pPr>
      <w:r w:rsidRPr="00410D7B">
        <w:t>7.7.5</w:t>
      </w:r>
      <w:r w:rsidR="004373DB">
        <w:t>.</w:t>
      </w:r>
      <w:r w:rsidRPr="00410D7B">
        <w:tab/>
        <w:t>Identify metrics used to measure supply chain performance.</w:t>
      </w:r>
    </w:p>
    <w:p w14:paraId="7D11152D" w14:textId="2142D0E8" w:rsidR="00410D7B" w:rsidRPr="00410D7B" w:rsidRDefault="00410D7B" w:rsidP="004373DB">
      <w:pPr>
        <w:pStyle w:val="NoSpacing"/>
        <w:ind w:left="720" w:hanging="720"/>
      </w:pPr>
      <w:r w:rsidRPr="00410D7B">
        <w:t>7.7.6</w:t>
      </w:r>
      <w:r w:rsidR="004373DB">
        <w:t>.</w:t>
      </w:r>
      <w:r w:rsidRPr="00410D7B">
        <w:tab/>
        <w:t>Identify opportunities and threats that impact supply chains (e.g., sustainability, regulatory standards, globalization, e-commerce).</w:t>
      </w:r>
    </w:p>
    <w:p w14:paraId="136658A9" w14:textId="1B550F54" w:rsidR="00410D7B" w:rsidRPr="00410D7B" w:rsidRDefault="00410D7B" w:rsidP="00410D7B">
      <w:pPr>
        <w:pStyle w:val="NoSpacing"/>
      </w:pPr>
      <w:r w:rsidRPr="00410D7B">
        <w:t>7.7.7</w:t>
      </w:r>
      <w:r w:rsidR="004373DB">
        <w:t>.</w:t>
      </w:r>
      <w:r w:rsidRPr="00410D7B">
        <w:tab/>
        <w:t>Identify strengths and weaknesses of supply chain processes.</w:t>
      </w:r>
    </w:p>
    <w:p w14:paraId="586401DE" w14:textId="2939C217" w:rsidR="00410D7B" w:rsidRDefault="00410D7B" w:rsidP="004373DB">
      <w:pPr>
        <w:pStyle w:val="NoSpacing"/>
        <w:ind w:left="720" w:hanging="720"/>
      </w:pPr>
      <w:r w:rsidRPr="00410D7B">
        <w:t>7.7.8</w:t>
      </w:r>
      <w:r w:rsidR="004373DB">
        <w:t>.</w:t>
      </w:r>
      <w:r w:rsidRPr="00410D7B">
        <w:tab/>
        <w:t>Compare and contrast supply chain management strategies for different business environments (e.</w:t>
      </w:r>
      <w:proofErr w:type="gramStart"/>
      <w:r w:rsidRPr="00410D7B">
        <w:t>g.,</w:t>
      </w:r>
      <w:proofErr w:type="gramEnd"/>
      <w:r w:rsidRPr="00410D7B">
        <w:t xml:space="preserve"> importers, exporters, small and large businesses, various industries).</w:t>
      </w:r>
    </w:p>
    <w:p w14:paraId="16E796DF" w14:textId="4D93AA59" w:rsidR="004373DB" w:rsidRDefault="004373DB">
      <w:pPr>
        <w:rPr>
          <w:rFonts w:ascii="Source Sans Pro" w:hAnsi="Source Sans Pro"/>
          <w:kern w:val="2"/>
          <w:sz w:val="24"/>
          <w14:ligatures w14:val="standardContextual"/>
        </w:rPr>
      </w:pPr>
      <w:r>
        <w:br w:type="page"/>
      </w:r>
    </w:p>
    <w:p w14:paraId="34FB0128" w14:textId="77777777" w:rsidR="004373DB" w:rsidRPr="00410D7B" w:rsidRDefault="004373DB" w:rsidP="004373DB">
      <w:pPr>
        <w:pStyle w:val="NoSpacing"/>
        <w:ind w:left="720" w:hanging="720"/>
      </w:pPr>
    </w:p>
    <w:p w14:paraId="0FA87D84" w14:textId="657DE78D" w:rsidR="00410D7B" w:rsidRPr="004373DB" w:rsidRDefault="00410D7B" w:rsidP="00410D7B">
      <w:pPr>
        <w:pStyle w:val="NoSpacing"/>
        <w:rPr>
          <w:b/>
          <w:bCs/>
        </w:rPr>
      </w:pPr>
      <w:r w:rsidRPr="004373DB">
        <w:rPr>
          <w:b/>
          <w:bCs/>
        </w:rPr>
        <w:t>Outcome</w:t>
      </w:r>
      <w:r w:rsidR="004373DB">
        <w:rPr>
          <w:b/>
          <w:bCs/>
        </w:rPr>
        <w:t>:</w:t>
      </w:r>
      <w:r w:rsidRPr="004373DB">
        <w:rPr>
          <w:b/>
          <w:bCs/>
        </w:rPr>
        <w:t xml:space="preserve"> 7.8</w:t>
      </w:r>
      <w:r w:rsidR="004373DB">
        <w:rPr>
          <w:b/>
          <w:bCs/>
        </w:rPr>
        <w:t>.</w:t>
      </w:r>
      <w:r w:rsidRPr="004373DB">
        <w:rPr>
          <w:b/>
          <w:bCs/>
        </w:rPr>
        <w:tab/>
        <w:t>Operations Risk Management</w:t>
      </w:r>
    </w:p>
    <w:p w14:paraId="4DE3D897" w14:textId="77777777" w:rsidR="00410D7B" w:rsidRDefault="00410D7B" w:rsidP="004373DB">
      <w:pPr>
        <w:pStyle w:val="NoSpacing"/>
        <w:ind w:left="2160"/>
      </w:pPr>
      <w:r w:rsidRPr="00410D7B">
        <w:t>Identify, administer and evaluate policies, processes and strategies to manage risk of operational failure.</w:t>
      </w:r>
    </w:p>
    <w:p w14:paraId="01CBFA6C" w14:textId="77777777" w:rsidR="004373DB" w:rsidRPr="00410D7B" w:rsidRDefault="004373DB" w:rsidP="004373DB">
      <w:pPr>
        <w:pStyle w:val="NoSpacing"/>
        <w:ind w:left="2160"/>
      </w:pPr>
    </w:p>
    <w:p w14:paraId="38F8F611" w14:textId="77777777" w:rsidR="00410D7B" w:rsidRPr="004373DB" w:rsidRDefault="00410D7B" w:rsidP="00410D7B">
      <w:pPr>
        <w:pStyle w:val="NoSpacing"/>
        <w:rPr>
          <w:b/>
          <w:bCs/>
        </w:rPr>
      </w:pPr>
      <w:proofErr w:type="gramStart"/>
      <w:r w:rsidRPr="004373DB">
        <w:rPr>
          <w:b/>
          <w:bCs/>
        </w:rPr>
        <w:t>Competencies</w:t>
      </w:r>
      <w:proofErr w:type="gramEnd"/>
    </w:p>
    <w:p w14:paraId="4204C284" w14:textId="0952BD08" w:rsidR="00410D7B" w:rsidRPr="00410D7B" w:rsidRDefault="00410D7B" w:rsidP="00410D7B">
      <w:pPr>
        <w:pStyle w:val="NoSpacing"/>
      </w:pPr>
      <w:r w:rsidRPr="00410D7B">
        <w:t>7.8.2</w:t>
      </w:r>
      <w:r w:rsidR="004373DB">
        <w:t>.</w:t>
      </w:r>
      <w:r w:rsidRPr="00410D7B">
        <w:tab/>
        <w:t>Identify factors that increase the risk of routine and non-routine operational failures.</w:t>
      </w:r>
    </w:p>
    <w:p w14:paraId="4BA721B6" w14:textId="462A8D70" w:rsidR="00410D7B" w:rsidRDefault="00410D7B" w:rsidP="004373DB">
      <w:pPr>
        <w:pStyle w:val="NoSpacing"/>
        <w:ind w:left="720" w:hanging="720"/>
      </w:pPr>
      <w:r w:rsidRPr="00410D7B">
        <w:t>7.8.5</w:t>
      </w:r>
      <w:r w:rsidR="004373DB">
        <w:t>.</w:t>
      </w:r>
      <w:r w:rsidRPr="00410D7B">
        <w:tab/>
        <w:t xml:space="preserve">Develop alternative strategies for performing operational duties in </w:t>
      </w:r>
      <w:proofErr w:type="gramStart"/>
      <w:r w:rsidRPr="00410D7B">
        <w:t>an emergency situation</w:t>
      </w:r>
      <w:proofErr w:type="gramEnd"/>
      <w:r w:rsidRPr="00410D7B">
        <w:t xml:space="preserve"> and explain the importance of planning for catastrophic risk.</w:t>
      </w:r>
    </w:p>
    <w:p w14:paraId="0D83D5F3" w14:textId="77777777" w:rsidR="004373DB" w:rsidRDefault="004373DB" w:rsidP="004373DB">
      <w:pPr>
        <w:pStyle w:val="NoSpacing"/>
        <w:ind w:left="720" w:hanging="720"/>
      </w:pPr>
    </w:p>
    <w:p w14:paraId="31196C73" w14:textId="31E6000C" w:rsidR="004373DB" w:rsidRPr="002445FF" w:rsidRDefault="004373DB" w:rsidP="004373DB">
      <w:pPr>
        <w:pStyle w:val="NoSpacing"/>
        <w:rPr>
          <w:rFonts w:cstheme="minorHAnsi"/>
          <w:b/>
          <w:bCs/>
          <w:color w:val="002060"/>
        </w:rPr>
      </w:pPr>
      <w:r w:rsidRPr="002445FF">
        <w:rPr>
          <w:rFonts w:cstheme="minorHAnsi"/>
          <w:b/>
          <w:bCs/>
          <w:color w:val="002060"/>
        </w:rPr>
        <w:t xml:space="preserve">Strand </w:t>
      </w:r>
      <w:r>
        <w:rPr>
          <w:rFonts w:cstheme="minorHAnsi"/>
          <w:b/>
          <w:bCs/>
          <w:color w:val="002060"/>
        </w:rPr>
        <w:t>8</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Data and Process Management</w:t>
      </w:r>
    </w:p>
    <w:p w14:paraId="4F051E95" w14:textId="14456265" w:rsidR="00410D7B" w:rsidRDefault="004373DB" w:rsidP="003050DE">
      <w:pPr>
        <w:pStyle w:val="NoSpacing"/>
        <w:ind w:left="2160"/>
      </w:pPr>
      <w:r w:rsidRPr="002445FF">
        <w:rPr>
          <w:bCs/>
        </w:rPr>
        <w:t xml:space="preserve">Learners apply principles of </w:t>
      </w:r>
      <w:r w:rsidR="00410D7B" w:rsidRPr="00410D7B">
        <w:t>business process management to collect, analyze and distribute data and maintain business knowledge and information systems.</w:t>
      </w:r>
    </w:p>
    <w:p w14:paraId="5C71084C" w14:textId="77777777" w:rsidR="003050DE" w:rsidRPr="00410D7B" w:rsidRDefault="003050DE" w:rsidP="003050DE">
      <w:pPr>
        <w:pStyle w:val="NoSpacing"/>
        <w:ind w:left="2160"/>
      </w:pPr>
    </w:p>
    <w:p w14:paraId="12732295" w14:textId="0CA9F28E" w:rsidR="00410D7B" w:rsidRPr="003050DE" w:rsidRDefault="00410D7B" w:rsidP="00410D7B">
      <w:pPr>
        <w:pStyle w:val="NoSpacing"/>
        <w:rPr>
          <w:b/>
          <w:bCs/>
        </w:rPr>
      </w:pPr>
      <w:r w:rsidRPr="003050DE">
        <w:rPr>
          <w:b/>
          <w:bCs/>
        </w:rPr>
        <w:t>Outcome</w:t>
      </w:r>
      <w:r w:rsidR="003050DE">
        <w:rPr>
          <w:b/>
          <w:bCs/>
        </w:rPr>
        <w:t>:</w:t>
      </w:r>
      <w:r w:rsidRPr="003050DE">
        <w:rPr>
          <w:b/>
          <w:bCs/>
        </w:rPr>
        <w:t xml:space="preserve"> 8.1</w:t>
      </w:r>
      <w:r w:rsidR="003050DE">
        <w:rPr>
          <w:b/>
          <w:bCs/>
        </w:rPr>
        <w:t>.</w:t>
      </w:r>
      <w:r w:rsidRPr="003050DE">
        <w:rPr>
          <w:b/>
          <w:bCs/>
        </w:rPr>
        <w:tab/>
        <w:t>Business Process Analysis</w:t>
      </w:r>
    </w:p>
    <w:p w14:paraId="6602698C" w14:textId="77777777" w:rsidR="00410D7B" w:rsidRDefault="00410D7B" w:rsidP="003050DE">
      <w:pPr>
        <w:pStyle w:val="NoSpacing"/>
        <w:ind w:left="1440" w:firstLine="720"/>
      </w:pPr>
      <w:r w:rsidRPr="00410D7B">
        <w:t>Identify and evaluate business processes to improve performance.</w:t>
      </w:r>
    </w:p>
    <w:p w14:paraId="7963613D" w14:textId="77777777" w:rsidR="003050DE" w:rsidRPr="00410D7B" w:rsidRDefault="003050DE" w:rsidP="003050DE">
      <w:pPr>
        <w:pStyle w:val="NoSpacing"/>
        <w:ind w:left="1440" w:firstLine="720"/>
      </w:pPr>
    </w:p>
    <w:p w14:paraId="0597FB47" w14:textId="77777777" w:rsidR="00410D7B" w:rsidRPr="003050DE" w:rsidRDefault="00410D7B" w:rsidP="00410D7B">
      <w:pPr>
        <w:pStyle w:val="NoSpacing"/>
        <w:rPr>
          <w:b/>
          <w:bCs/>
        </w:rPr>
      </w:pPr>
      <w:proofErr w:type="gramStart"/>
      <w:r w:rsidRPr="003050DE">
        <w:rPr>
          <w:b/>
          <w:bCs/>
        </w:rPr>
        <w:t>Competencies</w:t>
      </w:r>
      <w:proofErr w:type="gramEnd"/>
    </w:p>
    <w:p w14:paraId="328F76FC" w14:textId="74966076" w:rsidR="00410D7B" w:rsidRPr="00410D7B" w:rsidRDefault="00410D7B" w:rsidP="003050DE">
      <w:pPr>
        <w:pStyle w:val="NoSpacing"/>
        <w:ind w:left="720" w:hanging="720"/>
      </w:pPr>
      <w:r w:rsidRPr="00410D7B">
        <w:t>8.1.1</w:t>
      </w:r>
      <w:r w:rsidR="003050DE">
        <w:t>.</w:t>
      </w:r>
      <w:r w:rsidRPr="00410D7B">
        <w:tab/>
        <w:t xml:space="preserve">Explain approaches for documenting business processes that identify risks, controls and performance issues.  </w:t>
      </w:r>
    </w:p>
    <w:p w14:paraId="44D4711F" w14:textId="47FF8015" w:rsidR="00410D7B" w:rsidRPr="00410D7B" w:rsidRDefault="00410D7B" w:rsidP="003050DE">
      <w:pPr>
        <w:pStyle w:val="NoSpacing"/>
        <w:ind w:left="720" w:hanging="720"/>
      </w:pPr>
      <w:r w:rsidRPr="00410D7B">
        <w:t>8.1.2</w:t>
      </w:r>
      <w:r w:rsidR="003050DE">
        <w:t>.</w:t>
      </w:r>
      <w:r w:rsidRPr="00410D7B">
        <w:tab/>
        <w:t xml:space="preserve">Document the business process activities, records </w:t>
      </w:r>
      <w:proofErr w:type="gramStart"/>
      <w:r w:rsidRPr="00410D7B">
        <w:t>or</w:t>
      </w:r>
      <w:proofErr w:type="gramEnd"/>
      <w:r w:rsidRPr="00410D7B">
        <w:t xml:space="preserve"> information and systems involved in business operations (e.g., developing new products, acquiring new customers, producing inventory for sale, selling goods and services, managing people).</w:t>
      </w:r>
    </w:p>
    <w:p w14:paraId="2504885B" w14:textId="2FE19127" w:rsidR="00410D7B" w:rsidRPr="00410D7B" w:rsidRDefault="00410D7B" w:rsidP="00410D7B">
      <w:pPr>
        <w:pStyle w:val="NoSpacing"/>
      </w:pPr>
      <w:r w:rsidRPr="00410D7B">
        <w:t>8.1.3</w:t>
      </w:r>
      <w:r w:rsidR="003050DE">
        <w:t>.</w:t>
      </w:r>
      <w:r w:rsidRPr="00410D7B">
        <w:tab/>
        <w:t xml:space="preserve">Identify business process requirements and performance expectations. </w:t>
      </w:r>
    </w:p>
    <w:p w14:paraId="39EFD996" w14:textId="7B8A51BE" w:rsidR="00410D7B" w:rsidRDefault="00410D7B" w:rsidP="00410D7B">
      <w:pPr>
        <w:pStyle w:val="NoSpacing"/>
      </w:pPr>
      <w:r w:rsidRPr="00410D7B">
        <w:t>8.1.4</w:t>
      </w:r>
      <w:r w:rsidR="003050DE">
        <w:t>.</w:t>
      </w:r>
      <w:r w:rsidRPr="00410D7B">
        <w:tab/>
        <w:t>Identify measurements and metrics for evaluating process effectiveness and efficiency.</w:t>
      </w:r>
    </w:p>
    <w:p w14:paraId="2B6C68E0" w14:textId="77777777" w:rsidR="003050DE" w:rsidRDefault="003050DE" w:rsidP="00410D7B">
      <w:pPr>
        <w:pStyle w:val="NoSpacing"/>
      </w:pPr>
    </w:p>
    <w:p w14:paraId="642F6FB1" w14:textId="308DFE6B" w:rsidR="003050DE" w:rsidRPr="002445FF" w:rsidRDefault="003050DE" w:rsidP="003050DE">
      <w:pPr>
        <w:pStyle w:val="NoSpacing"/>
        <w:rPr>
          <w:rFonts w:cstheme="minorHAnsi"/>
          <w:b/>
          <w:bCs/>
          <w:color w:val="002060"/>
        </w:rPr>
      </w:pPr>
      <w:r w:rsidRPr="002445FF">
        <w:rPr>
          <w:rFonts w:cstheme="minorHAnsi"/>
          <w:b/>
          <w:bCs/>
          <w:color w:val="002060"/>
        </w:rPr>
        <w:t xml:space="preserve">Strand </w:t>
      </w:r>
      <w:r>
        <w:rPr>
          <w:rFonts w:cstheme="minorHAnsi"/>
          <w:b/>
          <w:bCs/>
          <w:color w:val="002060"/>
        </w:rPr>
        <w:t>9</w:t>
      </w:r>
      <w:r w:rsidRPr="002445FF">
        <w:rPr>
          <w:rFonts w:cstheme="minorHAnsi"/>
          <w:b/>
          <w:bCs/>
          <w:color w:val="002060"/>
        </w:rPr>
        <w:t xml:space="preserve">. </w:t>
      </w:r>
      <w:r w:rsidRPr="002445FF">
        <w:rPr>
          <w:rFonts w:cstheme="minorHAnsi"/>
          <w:b/>
          <w:bCs/>
          <w:color w:val="002060"/>
        </w:rPr>
        <w:tab/>
      </w:r>
      <w:r w:rsidRPr="002445FF">
        <w:rPr>
          <w:rFonts w:cstheme="minorHAnsi"/>
          <w:b/>
          <w:bCs/>
          <w:color w:val="002060"/>
        </w:rPr>
        <w:tab/>
      </w:r>
      <w:r>
        <w:rPr>
          <w:rFonts w:cstheme="minorHAnsi"/>
          <w:b/>
          <w:bCs/>
          <w:color w:val="002060"/>
        </w:rPr>
        <w:t>Financial Analysis and Evaluation</w:t>
      </w:r>
    </w:p>
    <w:p w14:paraId="2927AFC1" w14:textId="51D333A1" w:rsidR="00410D7B" w:rsidRDefault="003050DE" w:rsidP="003050DE">
      <w:pPr>
        <w:pStyle w:val="NoSpacing"/>
        <w:ind w:left="2160"/>
      </w:pPr>
      <w:r w:rsidRPr="002445FF">
        <w:rPr>
          <w:bCs/>
        </w:rPr>
        <w:t xml:space="preserve">Learners apply principles of </w:t>
      </w:r>
      <w:r w:rsidR="00410D7B" w:rsidRPr="00410D7B">
        <w:t>financial and managerial accounting to collect, analyze and distribute financial data, evaluate investment opportunities and operate financial services.</w:t>
      </w:r>
    </w:p>
    <w:p w14:paraId="2CEA8784" w14:textId="77777777" w:rsidR="003050DE" w:rsidRPr="00410D7B" w:rsidRDefault="003050DE" w:rsidP="003050DE">
      <w:pPr>
        <w:pStyle w:val="NoSpacing"/>
        <w:ind w:left="2160"/>
      </w:pPr>
    </w:p>
    <w:p w14:paraId="728E4F0F" w14:textId="7047BE97" w:rsidR="00410D7B" w:rsidRPr="003050DE" w:rsidRDefault="00410D7B" w:rsidP="00410D7B">
      <w:pPr>
        <w:pStyle w:val="NoSpacing"/>
        <w:rPr>
          <w:b/>
          <w:bCs/>
        </w:rPr>
      </w:pPr>
      <w:r w:rsidRPr="003050DE">
        <w:rPr>
          <w:b/>
          <w:bCs/>
        </w:rPr>
        <w:t>Outcome</w:t>
      </w:r>
      <w:r w:rsidR="003050DE">
        <w:rPr>
          <w:b/>
          <w:bCs/>
        </w:rPr>
        <w:t>:</w:t>
      </w:r>
      <w:r w:rsidRPr="003050DE">
        <w:rPr>
          <w:b/>
          <w:bCs/>
        </w:rPr>
        <w:t xml:space="preserve"> 9.4</w:t>
      </w:r>
      <w:r w:rsidR="003050DE">
        <w:rPr>
          <w:b/>
          <w:bCs/>
        </w:rPr>
        <w:t>.</w:t>
      </w:r>
      <w:r w:rsidRPr="003050DE">
        <w:rPr>
          <w:b/>
          <w:bCs/>
        </w:rPr>
        <w:tab/>
        <w:t>Internal Controls</w:t>
      </w:r>
    </w:p>
    <w:p w14:paraId="587BEB62" w14:textId="77777777" w:rsidR="00410D7B" w:rsidRDefault="00410D7B" w:rsidP="003050DE">
      <w:pPr>
        <w:pStyle w:val="NoSpacing"/>
        <w:ind w:left="2160"/>
      </w:pPr>
      <w:r w:rsidRPr="00410D7B">
        <w:t>Identify, select and evaluate internal controls in compliance with applicable regulations.</w:t>
      </w:r>
    </w:p>
    <w:p w14:paraId="1E64AB88" w14:textId="77777777" w:rsidR="003050DE" w:rsidRPr="00410D7B" w:rsidRDefault="003050DE" w:rsidP="003050DE">
      <w:pPr>
        <w:pStyle w:val="NoSpacing"/>
        <w:ind w:left="2160"/>
      </w:pPr>
    </w:p>
    <w:p w14:paraId="2501EF09" w14:textId="77777777" w:rsidR="00410D7B" w:rsidRPr="003050DE" w:rsidRDefault="00410D7B" w:rsidP="00410D7B">
      <w:pPr>
        <w:pStyle w:val="NoSpacing"/>
        <w:rPr>
          <w:b/>
          <w:bCs/>
        </w:rPr>
      </w:pPr>
      <w:proofErr w:type="gramStart"/>
      <w:r w:rsidRPr="003050DE">
        <w:rPr>
          <w:b/>
          <w:bCs/>
        </w:rPr>
        <w:t>Competencies</w:t>
      </w:r>
      <w:proofErr w:type="gramEnd"/>
    </w:p>
    <w:p w14:paraId="563BFD57" w14:textId="1715468B" w:rsidR="00410D7B" w:rsidRDefault="00410D7B" w:rsidP="00410D7B">
      <w:pPr>
        <w:pStyle w:val="NoSpacing"/>
      </w:pPr>
      <w:r w:rsidRPr="00410D7B">
        <w:t>9.4.5</w:t>
      </w:r>
      <w:r w:rsidR="003050DE">
        <w:t>.</w:t>
      </w:r>
      <w:r w:rsidRPr="00410D7B">
        <w:tab/>
        <w:t xml:space="preserve">Inspect and ensure the continued functioning of internal controls. </w:t>
      </w:r>
    </w:p>
    <w:p w14:paraId="19E3B4E2" w14:textId="77777777" w:rsidR="00C30586" w:rsidRPr="00410D7B" w:rsidRDefault="00C30586" w:rsidP="00410D7B">
      <w:pPr>
        <w:pStyle w:val="NoSpacing"/>
      </w:pPr>
    </w:p>
    <w:p w14:paraId="5672E0F9" w14:textId="24958E85" w:rsidR="00410D7B" w:rsidRPr="00C30586" w:rsidRDefault="00410D7B" w:rsidP="00410D7B">
      <w:pPr>
        <w:pStyle w:val="NoSpacing"/>
        <w:rPr>
          <w:b/>
          <w:bCs/>
        </w:rPr>
      </w:pPr>
      <w:r w:rsidRPr="00C30586">
        <w:rPr>
          <w:b/>
          <w:bCs/>
        </w:rPr>
        <w:t>Outcome</w:t>
      </w:r>
      <w:r w:rsidR="00C30586">
        <w:rPr>
          <w:b/>
          <w:bCs/>
        </w:rPr>
        <w:t>:</w:t>
      </w:r>
      <w:r w:rsidRPr="00C30586">
        <w:rPr>
          <w:b/>
          <w:bCs/>
        </w:rPr>
        <w:t xml:space="preserve"> 9.7</w:t>
      </w:r>
      <w:r w:rsidR="00C30586">
        <w:rPr>
          <w:b/>
          <w:bCs/>
        </w:rPr>
        <w:t>.</w:t>
      </w:r>
      <w:r w:rsidRPr="00C30586">
        <w:rPr>
          <w:b/>
          <w:bCs/>
        </w:rPr>
        <w:tab/>
        <w:t>Managerial Accounting</w:t>
      </w:r>
    </w:p>
    <w:p w14:paraId="102D9FA7" w14:textId="77777777" w:rsidR="00410D7B" w:rsidRDefault="00410D7B" w:rsidP="00C30586">
      <w:pPr>
        <w:pStyle w:val="NoSpacing"/>
        <w:ind w:left="2160"/>
      </w:pPr>
      <w:r w:rsidRPr="00410D7B">
        <w:t>Apply principles of accounting to analyze financial information for internal decision-making.</w:t>
      </w:r>
    </w:p>
    <w:p w14:paraId="663095C2" w14:textId="70EE14F5" w:rsidR="00C30586" w:rsidRDefault="00C30586">
      <w:pPr>
        <w:rPr>
          <w:rFonts w:ascii="Source Sans Pro" w:hAnsi="Source Sans Pro"/>
          <w:kern w:val="2"/>
          <w:sz w:val="24"/>
          <w14:ligatures w14:val="standardContextual"/>
        </w:rPr>
      </w:pPr>
      <w:r>
        <w:br w:type="page"/>
      </w:r>
    </w:p>
    <w:p w14:paraId="78A6E0E7" w14:textId="77777777" w:rsidR="00C30586" w:rsidRPr="00410D7B" w:rsidRDefault="00C30586" w:rsidP="00C30586">
      <w:pPr>
        <w:pStyle w:val="NoSpacing"/>
        <w:ind w:left="2160"/>
      </w:pPr>
    </w:p>
    <w:p w14:paraId="4152926C" w14:textId="77777777" w:rsidR="00410D7B" w:rsidRPr="00C30586" w:rsidRDefault="00410D7B" w:rsidP="00410D7B">
      <w:pPr>
        <w:pStyle w:val="NoSpacing"/>
        <w:rPr>
          <w:b/>
          <w:bCs/>
        </w:rPr>
      </w:pPr>
      <w:proofErr w:type="gramStart"/>
      <w:r w:rsidRPr="00C30586">
        <w:rPr>
          <w:b/>
          <w:bCs/>
        </w:rPr>
        <w:t>Competencies</w:t>
      </w:r>
      <w:proofErr w:type="gramEnd"/>
    </w:p>
    <w:p w14:paraId="17C82163" w14:textId="350EFF52" w:rsidR="00410D7B" w:rsidRPr="00410D7B" w:rsidRDefault="00410D7B" w:rsidP="001B1FF8">
      <w:pPr>
        <w:pStyle w:val="NoSpacing"/>
        <w:ind w:left="720" w:hanging="720"/>
      </w:pPr>
      <w:r w:rsidRPr="00410D7B">
        <w:t>9.7.6</w:t>
      </w:r>
      <w:r w:rsidR="00C30586">
        <w:t>.</w:t>
      </w:r>
      <w:r w:rsidRPr="00410D7B">
        <w:tab/>
        <w:t>Apply cost and revenue data for short-term and long-term decision-making, strategic planning, and forecasting (e.</w:t>
      </w:r>
      <w:proofErr w:type="gramStart"/>
      <w:r w:rsidRPr="00410D7B">
        <w:t>g.,</w:t>
      </w:r>
      <w:proofErr w:type="gramEnd"/>
      <w:r w:rsidRPr="00410D7B">
        <w:t xml:space="preserve"> adding or dropping products, using limited resources, special order decisions, and equipment replacement decisions).</w:t>
      </w:r>
    </w:p>
    <w:p w14:paraId="73B598DF" w14:textId="2CFCDEFA" w:rsidR="00410D7B" w:rsidRPr="00410D7B" w:rsidRDefault="00410D7B" w:rsidP="00410D7B">
      <w:pPr>
        <w:pStyle w:val="NoSpacing"/>
      </w:pPr>
      <w:r w:rsidRPr="00410D7B">
        <w:t>9.7.7</w:t>
      </w:r>
      <w:r w:rsidR="001B1FF8">
        <w:t>.</w:t>
      </w:r>
      <w:r w:rsidRPr="00410D7B">
        <w:tab/>
        <w:t>Project future revenues and expenses for budgeting and forecasting purposes.</w:t>
      </w:r>
    </w:p>
    <w:p w14:paraId="18B68EE9" w14:textId="77777777" w:rsidR="00410D7B" w:rsidRPr="00410D7B" w:rsidRDefault="00410D7B" w:rsidP="00410D7B">
      <w:pPr>
        <w:pStyle w:val="NoSpacing"/>
      </w:pPr>
    </w:p>
    <w:p w14:paraId="3D264276" w14:textId="77777777" w:rsidR="00410D7B" w:rsidRPr="00410D7B" w:rsidRDefault="00410D7B" w:rsidP="00410D7B">
      <w:pPr>
        <w:pStyle w:val="NoSpacing"/>
      </w:pPr>
    </w:p>
    <w:sectPr w:rsidR="00410D7B" w:rsidRPr="00410D7B" w:rsidSect="002538D0">
      <w:headerReference w:type="default" r:id="rId11"/>
      <w:footerReference w:type="default" r:id="rId12"/>
      <w:headerReference w:type="first" r:id="rId13"/>
      <w:pgSz w:w="12240" w:h="15840"/>
      <w:pgMar w:top="1012" w:right="1440" w:bottom="1418" w:left="1440" w:header="586" w:footer="504" w:gutter="0"/>
      <w:pgNumType w:start="1"/>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DBB34AE" w14:textId="77777777" w:rsidR="002445FF" w:rsidRDefault="002445FF" w:rsidP="00A05352">
      <w:r>
        <w:separator/>
      </w:r>
    </w:p>
  </w:endnote>
  <w:endnote w:type="continuationSeparator" w:id="0">
    <w:p w14:paraId="7CD9E230" w14:textId="77777777" w:rsidR="002445FF" w:rsidRDefault="002445FF" w:rsidP="00A05352">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Times New Roman (Headings CS)">
    <w:altName w:val="Times New Roman"/>
    <w:charset w:val="00"/>
    <w:family w:val="roman"/>
    <w:pitch w:val="default"/>
  </w:font>
  <w:font w:name="Source Sans Pro">
    <w:charset w:val="00"/>
    <w:family w:val="swiss"/>
    <w:pitch w:val="variable"/>
    <w:sig w:usb0="600002F7" w:usb1="02000001" w:usb2="00000000" w:usb3="00000000" w:csb0="0000019F" w:csb1="00000000"/>
  </w:font>
  <w:font w:name="Calibri (Body)">
    <w:altName w:val="Calibri"/>
    <w:charset w:val="00"/>
    <w:family w:val="roman"/>
    <w:pitch w:val="default"/>
  </w:font>
  <w:font w:name="Cambria">
    <w:panose1 w:val="02040503050406030204"/>
    <w:charset w:val="00"/>
    <w:family w:val="roman"/>
    <w:pitch w:val="variable"/>
    <w:sig w:usb0="E00006FF" w:usb1="420024FF" w:usb2="02000000" w:usb3="00000000" w:csb0="0000019F" w:csb1="00000000"/>
  </w:font>
  <w:font w:name="Cambria Math">
    <w:panose1 w:val="02040503050406030204"/>
    <w:charset w:val="00"/>
    <w:family w:val="roman"/>
    <w:pitch w:val="variable"/>
    <w:sig w:usb0="E00006FF" w:usb1="420024FF" w:usb2="02000000" w:usb3="00000000" w:csb0="000001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E3342D2" w14:textId="61429658" w:rsidR="00A05352" w:rsidRDefault="00A05352">
    <w:pPr>
      <w:pStyle w:val="Footer"/>
    </w:pPr>
    <w:r>
      <w:fldChar w:fldCharType="begin"/>
    </w:r>
    <w:r>
      <w:instrText xml:space="preserve"> PAGE   \* MERGEFORMAT </w:instrText>
    </w:r>
    <w:r>
      <w:fldChar w:fldCharType="separate"/>
    </w:r>
    <w:r>
      <w:t>1</w:t>
    </w:r>
    <w:r>
      <w:rPr>
        <w:noProof/>
      </w:rPr>
      <w:fldChar w:fldCharType="end"/>
    </w:r>
    <w:r>
      <w:rPr>
        <w:noProof/>
      </w:rPr>
      <w:t xml:space="preserve"> </w:t>
    </w:r>
    <w:r>
      <w:t xml:space="preserve">| </w:t>
    </w:r>
    <w:r w:rsidR="006252FB">
      <w:t>Supply Chain Management</w:t>
    </w:r>
    <w:r w:rsidR="00A6314D">
      <w:t xml:space="preserve"> </w:t>
    </w:r>
    <w:r>
      <w:t xml:space="preserve">| </w:t>
    </w:r>
    <w:r w:rsidR="00A6314D">
      <w:t>2024</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22A1E64" w14:textId="77777777" w:rsidR="002445FF" w:rsidRDefault="002445FF" w:rsidP="00A05352">
      <w:r>
        <w:separator/>
      </w:r>
    </w:p>
  </w:footnote>
  <w:footnote w:type="continuationSeparator" w:id="0">
    <w:p w14:paraId="35DA9089" w14:textId="77777777" w:rsidR="002445FF" w:rsidRDefault="002445FF" w:rsidP="00A05352">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068D303" w14:textId="77777777" w:rsidR="00A05352" w:rsidRDefault="00A05352">
    <w:pPr>
      <w:pStyle w:val="Header"/>
    </w:pPr>
    <w:r>
      <w:rPr>
        <w:noProof/>
      </w:rPr>
      <w:drawing>
        <wp:anchor distT="0" distB="0" distL="114300" distR="114300" simplePos="0" relativeHeight="251658240" behindDoc="1" locked="0" layoutInCell="1" allowOverlap="1" wp14:anchorId="0A0A6660" wp14:editId="4C061CA2">
          <wp:simplePos x="0" y="0"/>
          <wp:positionH relativeFrom="column">
            <wp:posOffset>-862330</wp:posOffset>
          </wp:positionH>
          <wp:positionV relativeFrom="paragraph">
            <wp:posOffset>-255449</wp:posOffset>
          </wp:positionV>
          <wp:extent cx="7665875" cy="9920544"/>
          <wp:effectExtent l="0" t="0" r="0" b="0"/>
          <wp:wrapNone/>
          <wp:docPr id="656623113"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56623113" name="Picture 1"/>
                  <pic:cNvPicPr/>
                </pic:nvPicPr>
                <pic:blipFill>
                  <a:blip r:embed="rId1">
                    <a:extLst>
                      <a:ext uri="{28A0092B-C50C-407E-A947-70E740481C1C}">
                        <a14:useLocalDpi xmlns:a14="http://schemas.microsoft.com/office/drawing/2010/main" val="0"/>
                      </a:ext>
                    </a:extLst>
                  </a:blip>
                  <a:stretch>
                    <a:fillRect/>
                  </a:stretch>
                </pic:blipFill>
                <pic:spPr>
                  <a:xfrm>
                    <a:off x="0" y="0"/>
                    <a:ext cx="7665875" cy="9920544"/>
                  </a:xfrm>
                  <a:prstGeom prst="rect">
                    <a:avLst/>
                  </a:prstGeom>
                </pic:spPr>
              </pic:pic>
            </a:graphicData>
          </a:graphic>
          <wp14:sizeRelH relativeFrom="page">
            <wp14:pctWidth>0</wp14:pctWidth>
          </wp14:sizeRelH>
          <wp14:sizeRelV relativeFrom="page">
            <wp14:pctHeight>0</wp14:pctHeight>
          </wp14:sizeRelV>
        </wp:anchor>
      </w:drawing>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C8C7177" w14:textId="77777777" w:rsidR="00A05352" w:rsidRDefault="00A05352">
    <w:pPr>
      <w:pStyle w:val="Header"/>
    </w:pPr>
    <w:r>
      <w:rPr>
        <w:noProof/>
      </w:rPr>
      <w:drawing>
        <wp:anchor distT="0" distB="0" distL="114300" distR="114300" simplePos="0" relativeHeight="251659264" behindDoc="1" locked="0" layoutInCell="1" allowOverlap="1" wp14:anchorId="21854FB1" wp14:editId="124EEECD">
          <wp:simplePos x="0" y="0"/>
          <wp:positionH relativeFrom="column">
            <wp:posOffset>-914400</wp:posOffset>
          </wp:positionH>
          <wp:positionV relativeFrom="paragraph">
            <wp:posOffset>-367048</wp:posOffset>
          </wp:positionV>
          <wp:extent cx="7772363" cy="10058400"/>
          <wp:effectExtent l="0" t="0" r="635" b="0"/>
          <wp:wrapNone/>
          <wp:docPr id="1935854325" name="Picture 3" descr="A picture containing text, person, indoor, screensho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35854325" name="Picture 3" descr="A picture containing text, person, indoor, screenshot&#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7772363" cy="10058400"/>
                  </a:xfrm>
                  <a:prstGeom prst="rect">
                    <a:avLst/>
                  </a:prstGeom>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2F772530"/>
    <w:multiLevelType w:val="multilevel"/>
    <w:tmpl w:val="D0F27688"/>
    <w:lvl w:ilvl="0">
      <w:start w:val="1"/>
      <w:numFmt w:val="decimal"/>
      <w:lvlText w:val="%1."/>
      <w:lvlJc w:val="left"/>
      <w:pPr>
        <w:ind w:left="900" w:hanging="900"/>
      </w:pPr>
      <w:rPr>
        <w:rFonts w:hint="default"/>
      </w:rPr>
    </w:lvl>
    <w:lvl w:ilvl="1">
      <w:start w:val="1"/>
      <w:numFmt w:val="decimal"/>
      <w:lvlText w:val="%1.%2."/>
      <w:lvlJc w:val="left"/>
      <w:pPr>
        <w:ind w:left="900" w:hanging="900"/>
      </w:pPr>
      <w:rPr>
        <w:rFonts w:hint="default"/>
      </w:rPr>
    </w:lvl>
    <w:lvl w:ilvl="2">
      <w:start w:val="1"/>
      <w:numFmt w:val="decimal"/>
      <w:lvlText w:val="%1.%2.%3."/>
      <w:lvlJc w:val="left"/>
      <w:pPr>
        <w:ind w:left="900" w:hanging="900"/>
      </w:pPr>
      <w:rPr>
        <w:rFonts w:hint="default"/>
      </w:rPr>
    </w:lvl>
    <w:lvl w:ilvl="3">
      <w:start w:val="1"/>
      <w:numFmt w:val="decimal"/>
      <w:lvlText w:val="%1.%2.%3.%4."/>
      <w:lvlJc w:val="left"/>
      <w:pPr>
        <w:ind w:left="900" w:hanging="90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num w:numId="1" w16cid:durableId="151291374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attachedTemplate r:id="rId1"/>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445FF"/>
    <w:rsid w:val="00015A33"/>
    <w:rsid w:val="00020700"/>
    <w:rsid w:val="00050A63"/>
    <w:rsid w:val="000572D7"/>
    <w:rsid w:val="00067713"/>
    <w:rsid w:val="00077ADC"/>
    <w:rsid w:val="000911B3"/>
    <w:rsid w:val="000A19CC"/>
    <w:rsid w:val="000C2222"/>
    <w:rsid w:val="000E3B77"/>
    <w:rsid w:val="00121B01"/>
    <w:rsid w:val="0014350E"/>
    <w:rsid w:val="0017326F"/>
    <w:rsid w:val="0018517F"/>
    <w:rsid w:val="001B1FF8"/>
    <w:rsid w:val="001B3E01"/>
    <w:rsid w:val="001D51D5"/>
    <w:rsid w:val="001E36FF"/>
    <w:rsid w:val="001E4A59"/>
    <w:rsid w:val="00203CEC"/>
    <w:rsid w:val="0022264C"/>
    <w:rsid w:val="002445FF"/>
    <w:rsid w:val="00252F33"/>
    <w:rsid w:val="002538D0"/>
    <w:rsid w:val="0026092E"/>
    <w:rsid w:val="00267CFA"/>
    <w:rsid w:val="003050DE"/>
    <w:rsid w:val="00320374"/>
    <w:rsid w:val="00376901"/>
    <w:rsid w:val="00382851"/>
    <w:rsid w:val="003851FC"/>
    <w:rsid w:val="00390EA2"/>
    <w:rsid w:val="00391E63"/>
    <w:rsid w:val="003B5012"/>
    <w:rsid w:val="003C43C8"/>
    <w:rsid w:val="003D25E6"/>
    <w:rsid w:val="0040021F"/>
    <w:rsid w:val="00410D7B"/>
    <w:rsid w:val="00423F2F"/>
    <w:rsid w:val="004250DC"/>
    <w:rsid w:val="00430507"/>
    <w:rsid w:val="00433C8C"/>
    <w:rsid w:val="004373DB"/>
    <w:rsid w:val="004507A9"/>
    <w:rsid w:val="00452A24"/>
    <w:rsid w:val="004901FB"/>
    <w:rsid w:val="004B4B46"/>
    <w:rsid w:val="004B733D"/>
    <w:rsid w:val="004F1563"/>
    <w:rsid w:val="004F5D57"/>
    <w:rsid w:val="00517664"/>
    <w:rsid w:val="005408AC"/>
    <w:rsid w:val="0054182D"/>
    <w:rsid w:val="005425DF"/>
    <w:rsid w:val="005565F6"/>
    <w:rsid w:val="005C2FE4"/>
    <w:rsid w:val="006103CC"/>
    <w:rsid w:val="0061654B"/>
    <w:rsid w:val="006252FB"/>
    <w:rsid w:val="00696B1D"/>
    <w:rsid w:val="006A084C"/>
    <w:rsid w:val="006F70A7"/>
    <w:rsid w:val="00732360"/>
    <w:rsid w:val="007C0F21"/>
    <w:rsid w:val="007D1C92"/>
    <w:rsid w:val="007F3F61"/>
    <w:rsid w:val="008066F0"/>
    <w:rsid w:val="00824136"/>
    <w:rsid w:val="0083485E"/>
    <w:rsid w:val="00842EB0"/>
    <w:rsid w:val="008740C9"/>
    <w:rsid w:val="008840A9"/>
    <w:rsid w:val="00887426"/>
    <w:rsid w:val="0088783F"/>
    <w:rsid w:val="008937C6"/>
    <w:rsid w:val="008A1F1C"/>
    <w:rsid w:val="008A35A8"/>
    <w:rsid w:val="008B7F78"/>
    <w:rsid w:val="008C0919"/>
    <w:rsid w:val="008C0F2E"/>
    <w:rsid w:val="008C2CE3"/>
    <w:rsid w:val="008D6CE6"/>
    <w:rsid w:val="008E322F"/>
    <w:rsid w:val="00924FC9"/>
    <w:rsid w:val="00931D99"/>
    <w:rsid w:val="00932C97"/>
    <w:rsid w:val="009A2F24"/>
    <w:rsid w:val="009B7AAB"/>
    <w:rsid w:val="00A05352"/>
    <w:rsid w:val="00A27D8D"/>
    <w:rsid w:val="00A5503F"/>
    <w:rsid w:val="00A6314D"/>
    <w:rsid w:val="00A85D8A"/>
    <w:rsid w:val="00A95E86"/>
    <w:rsid w:val="00AE2643"/>
    <w:rsid w:val="00AE660B"/>
    <w:rsid w:val="00B0329B"/>
    <w:rsid w:val="00B9405B"/>
    <w:rsid w:val="00BC16CE"/>
    <w:rsid w:val="00BE0936"/>
    <w:rsid w:val="00C068DA"/>
    <w:rsid w:val="00C30586"/>
    <w:rsid w:val="00CB0068"/>
    <w:rsid w:val="00CD5722"/>
    <w:rsid w:val="00CD6375"/>
    <w:rsid w:val="00CF33D9"/>
    <w:rsid w:val="00CF36BB"/>
    <w:rsid w:val="00D011F6"/>
    <w:rsid w:val="00D04D67"/>
    <w:rsid w:val="00D42661"/>
    <w:rsid w:val="00D42AA4"/>
    <w:rsid w:val="00D74C1C"/>
    <w:rsid w:val="00DA4921"/>
    <w:rsid w:val="00E75FFA"/>
    <w:rsid w:val="00EA248F"/>
    <w:rsid w:val="00EB453F"/>
    <w:rsid w:val="00ED0B89"/>
    <w:rsid w:val="00F072D5"/>
    <w:rsid w:val="00F8627B"/>
    <w:rsid w:val="00FC10B9"/>
    <w:rsid w:val="00FD53A6"/>
    <w:rsid w:val="00FF39F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7818B2B"/>
  <w15:chartTrackingRefBased/>
  <w15:docId w15:val="{818B3A12-F051-4BEA-AC7B-4652FF8168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kern w:val="2"/>
        <w:sz w:val="24"/>
        <w:szCs w:val="24"/>
        <w:lang w:val="en-US"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aliases w:val="Normal - Body Text,Normal - Body Text ODE"/>
    <w:qFormat/>
    <w:rsid w:val="002445FF"/>
    <w:rPr>
      <w:rFonts w:ascii="Arial" w:hAnsi="Arial"/>
      <w:kern w:val="0"/>
      <w:sz w:val="22"/>
      <w14:ligatures w14:val="none"/>
    </w:rPr>
  </w:style>
  <w:style w:type="paragraph" w:styleId="Heading1">
    <w:name w:val="heading 1"/>
    <w:aliases w:val="Heading 1 DEW"/>
    <w:basedOn w:val="Normal"/>
    <w:next w:val="Normal"/>
    <w:link w:val="Heading1Char"/>
    <w:autoRedefine/>
    <w:uiPriority w:val="9"/>
    <w:qFormat/>
    <w:rsid w:val="00A05352"/>
    <w:pPr>
      <w:keepNext/>
      <w:keepLines/>
      <w:spacing w:before="360" w:after="120"/>
      <w:outlineLvl w:val="0"/>
    </w:pPr>
    <w:rPr>
      <w:rFonts w:eastAsiaTheme="majorEastAsia" w:cs="Arial"/>
      <w:b/>
      <w:color w:val="0E3F75"/>
      <w:sz w:val="48"/>
      <w:szCs w:val="32"/>
    </w:rPr>
  </w:style>
  <w:style w:type="paragraph" w:styleId="Heading2">
    <w:name w:val="heading 2"/>
    <w:aliases w:val="Heading 2 DEW,Heading 2 ODE"/>
    <w:basedOn w:val="Normal"/>
    <w:next w:val="Normal"/>
    <w:link w:val="Heading2Char"/>
    <w:autoRedefine/>
    <w:uiPriority w:val="9"/>
    <w:unhideWhenUsed/>
    <w:qFormat/>
    <w:rsid w:val="00A05352"/>
    <w:pPr>
      <w:keepNext/>
      <w:keepLines/>
      <w:spacing w:before="40"/>
      <w:outlineLvl w:val="1"/>
    </w:pPr>
    <w:rPr>
      <w:rFonts w:eastAsiaTheme="majorEastAsia" w:cstheme="majorBidi"/>
      <w:b/>
      <w:color w:val="0E3F75"/>
      <w:sz w:val="36"/>
      <w:szCs w:val="26"/>
    </w:rPr>
  </w:style>
  <w:style w:type="paragraph" w:styleId="Heading3">
    <w:name w:val="heading 3"/>
    <w:aliases w:val="Heading 3 DEW"/>
    <w:basedOn w:val="Normal"/>
    <w:next w:val="Normal"/>
    <w:link w:val="Heading3Char"/>
    <w:uiPriority w:val="9"/>
    <w:unhideWhenUsed/>
    <w:qFormat/>
    <w:rsid w:val="00A05352"/>
    <w:pPr>
      <w:keepNext/>
      <w:keepLines/>
      <w:spacing w:before="40"/>
      <w:outlineLvl w:val="2"/>
    </w:pPr>
    <w:rPr>
      <w:rFonts w:eastAsiaTheme="majorEastAsia" w:cs="Times New Roman (Headings CS)"/>
      <w:b/>
      <w:caps/>
      <w:sz w:val="28"/>
    </w:rPr>
  </w:style>
  <w:style w:type="paragraph" w:styleId="Heading4">
    <w:name w:val="heading 4"/>
    <w:aliases w:val="Heading 4 DEW"/>
    <w:basedOn w:val="Normal"/>
    <w:next w:val="Normal"/>
    <w:link w:val="Heading4Char"/>
    <w:uiPriority w:val="9"/>
    <w:unhideWhenUsed/>
    <w:qFormat/>
    <w:rsid w:val="00A05352"/>
    <w:pPr>
      <w:keepNext/>
      <w:keepLines/>
      <w:spacing w:before="40"/>
      <w:outlineLvl w:val="3"/>
    </w:pPr>
    <w:rPr>
      <w:rFonts w:eastAsiaTheme="majorEastAsia" w:cs="Times New Roman (Headings CS)"/>
      <w:i/>
      <w:iCs/>
      <w:caps/>
      <w:color w:val="0E3F75"/>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Heading 1 DEW Char"/>
    <w:basedOn w:val="DefaultParagraphFont"/>
    <w:link w:val="Heading1"/>
    <w:uiPriority w:val="9"/>
    <w:rsid w:val="00A05352"/>
    <w:rPr>
      <w:rFonts w:ascii="Source Sans Pro" w:eastAsiaTheme="majorEastAsia" w:hAnsi="Source Sans Pro" w:cs="Arial"/>
      <w:b/>
      <w:color w:val="0E3F75"/>
      <w:sz w:val="48"/>
      <w:szCs w:val="32"/>
    </w:rPr>
  </w:style>
  <w:style w:type="paragraph" w:styleId="NoSpacing">
    <w:name w:val="No Spacing"/>
    <w:link w:val="NoSpacingChar"/>
    <w:uiPriority w:val="1"/>
    <w:qFormat/>
    <w:rsid w:val="00A05352"/>
    <w:rPr>
      <w:rFonts w:ascii="Source Sans Pro" w:hAnsi="Source Sans Pro"/>
    </w:rPr>
  </w:style>
  <w:style w:type="character" w:customStyle="1" w:styleId="Heading2Char">
    <w:name w:val="Heading 2 Char"/>
    <w:aliases w:val="Heading 2 DEW Char,Heading 2 ODE Char"/>
    <w:basedOn w:val="DefaultParagraphFont"/>
    <w:link w:val="Heading2"/>
    <w:uiPriority w:val="9"/>
    <w:rsid w:val="00A05352"/>
    <w:rPr>
      <w:rFonts w:ascii="Source Sans Pro" w:eastAsiaTheme="majorEastAsia" w:hAnsi="Source Sans Pro" w:cstheme="majorBidi"/>
      <w:b/>
      <w:color w:val="0E3F75"/>
      <w:sz w:val="36"/>
      <w:szCs w:val="26"/>
    </w:rPr>
  </w:style>
  <w:style w:type="paragraph" w:styleId="Title">
    <w:name w:val="Title"/>
    <w:aliases w:val="Internal Title - Heading 1"/>
    <w:basedOn w:val="Normal"/>
    <w:next w:val="Normal"/>
    <w:link w:val="TitleChar"/>
    <w:uiPriority w:val="10"/>
    <w:qFormat/>
    <w:rsid w:val="00A05352"/>
    <w:pPr>
      <w:contextualSpacing/>
    </w:pPr>
    <w:rPr>
      <w:rFonts w:eastAsiaTheme="majorEastAsia" w:cstheme="majorBidi"/>
      <w:spacing w:val="-10"/>
      <w:kern w:val="28"/>
      <w:sz w:val="56"/>
      <w:szCs w:val="56"/>
    </w:rPr>
  </w:style>
  <w:style w:type="character" w:customStyle="1" w:styleId="TitleChar">
    <w:name w:val="Title Char"/>
    <w:aliases w:val="Internal Title - Heading 1 Char"/>
    <w:basedOn w:val="DefaultParagraphFont"/>
    <w:link w:val="Title"/>
    <w:uiPriority w:val="10"/>
    <w:rsid w:val="00A05352"/>
    <w:rPr>
      <w:rFonts w:ascii="Source Sans Pro" w:eastAsiaTheme="majorEastAsia" w:hAnsi="Source Sans Pro" w:cstheme="majorBidi"/>
      <w:spacing w:val="-10"/>
      <w:kern w:val="28"/>
      <w:sz w:val="56"/>
      <w:szCs w:val="56"/>
    </w:rPr>
  </w:style>
  <w:style w:type="paragraph" w:styleId="Subtitle">
    <w:name w:val="Subtitle"/>
    <w:basedOn w:val="Normal"/>
    <w:next w:val="Normal"/>
    <w:link w:val="SubtitleChar"/>
    <w:uiPriority w:val="11"/>
    <w:qFormat/>
    <w:rsid w:val="00A05352"/>
    <w:pPr>
      <w:numPr>
        <w:ilvl w:val="1"/>
      </w:numPr>
      <w:spacing w:after="160"/>
    </w:pPr>
    <w:rPr>
      <w:rFonts w:eastAsiaTheme="minorEastAsia"/>
      <w:color w:val="5A5A5A" w:themeColor="text1" w:themeTint="A5"/>
      <w:spacing w:val="15"/>
      <w:szCs w:val="22"/>
    </w:rPr>
  </w:style>
  <w:style w:type="character" w:customStyle="1" w:styleId="SubtitleChar">
    <w:name w:val="Subtitle Char"/>
    <w:basedOn w:val="DefaultParagraphFont"/>
    <w:link w:val="Subtitle"/>
    <w:uiPriority w:val="11"/>
    <w:rsid w:val="00A05352"/>
    <w:rPr>
      <w:rFonts w:ascii="Source Sans Pro" w:eastAsiaTheme="minorEastAsia" w:hAnsi="Source Sans Pro"/>
      <w:color w:val="5A5A5A" w:themeColor="text1" w:themeTint="A5"/>
      <w:spacing w:val="15"/>
      <w:sz w:val="22"/>
      <w:szCs w:val="22"/>
    </w:rPr>
  </w:style>
  <w:style w:type="character" w:styleId="IntenseEmphasis">
    <w:name w:val="Intense Emphasis"/>
    <w:basedOn w:val="DefaultParagraphFont"/>
    <w:uiPriority w:val="21"/>
    <w:qFormat/>
    <w:rsid w:val="00A05352"/>
    <w:rPr>
      <w:i/>
      <w:iCs/>
      <w:color w:val="4472C4" w:themeColor="accent1"/>
    </w:rPr>
  </w:style>
  <w:style w:type="paragraph" w:styleId="Header">
    <w:name w:val="header"/>
    <w:basedOn w:val="Normal"/>
    <w:link w:val="HeaderChar"/>
    <w:uiPriority w:val="99"/>
    <w:unhideWhenUsed/>
    <w:rsid w:val="00A05352"/>
    <w:pPr>
      <w:tabs>
        <w:tab w:val="center" w:pos="4680"/>
        <w:tab w:val="right" w:pos="9360"/>
      </w:tabs>
    </w:pPr>
  </w:style>
  <w:style w:type="character" w:customStyle="1" w:styleId="HeaderChar">
    <w:name w:val="Header Char"/>
    <w:basedOn w:val="DefaultParagraphFont"/>
    <w:link w:val="Header"/>
    <w:uiPriority w:val="99"/>
    <w:rsid w:val="00A05352"/>
    <w:rPr>
      <w:rFonts w:ascii="Source Sans Pro" w:hAnsi="Source Sans Pro"/>
    </w:rPr>
  </w:style>
  <w:style w:type="paragraph" w:styleId="Footer">
    <w:name w:val="footer"/>
    <w:aliases w:val="Footer ODE"/>
    <w:basedOn w:val="Normal"/>
    <w:link w:val="FooterChar"/>
    <w:uiPriority w:val="99"/>
    <w:unhideWhenUsed/>
    <w:rsid w:val="00A05352"/>
    <w:pPr>
      <w:tabs>
        <w:tab w:val="center" w:pos="4680"/>
        <w:tab w:val="right" w:pos="9360"/>
      </w:tabs>
    </w:pPr>
  </w:style>
  <w:style w:type="character" w:customStyle="1" w:styleId="FooterChar">
    <w:name w:val="Footer Char"/>
    <w:aliases w:val="Footer ODE Char"/>
    <w:basedOn w:val="DefaultParagraphFont"/>
    <w:link w:val="Footer"/>
    <w:uiPriority w:val="99"/>
    <w:rsid w:val="00A05352"/>
    <w:rPr>
      <w:rFonts w:ascii="Source Sans Pro" w:hAnsi="Source Sans Pro"/>
    </w:rPr>
  </w:style>
  <w:style w:type="character" w:customStyle="1" w:styleId="NoSpacingChar">
    <w:name w:val="No Spacing Char"/>
    <w:basedOn w:val="DefaultParagraphFont"/>
    <w:link w:val="NoSpacing"/>
    <w:uiPriority w:val="1"/>
    <w:rsid w:val="00A05352"/>
    <w:rPr>
      <w:rFonts w:ascii="Source Sans Pro" w:hAnsi="Source Sans Pro"/>
    </w:rPr>
  </w:style>
  <w:style w:type="character" w:customStyle="1" w:styleId="Heading3Char">
    <w:name w:val="Heading 3 Char"/>
    <w:aliases w:val="Heading 3 DEW Char"/>
    <w:basedOn w:val="DefaultParagraphFont"/>
    <w:link w:val="Heading3"/>
    <w:uiPriority w:val="9"/>
    <w:rsid w:val="00A05352"/>
    <w:rPr>
      <w:rFonts w:ascii="Source Sans Pro" w:eastAsiaTheme="majorEastAsia" w:hAnsi="Source Sans Pro" w:cs="Times New Roman (Headings CS)"/>
      <w:b/>
      <w:caps/>
      <w:kern w:val="0"/>
      <w:sz w:val="28"/>
      <w14:ligatures w14:val="none"/>
    </w:rPr>
  </w:style>
  <w:style w:type="character" w:customStyle="1" w:styleId="Heading4Char">
    <w:name w:val="Heading 4 Char"/>
    <w:aliases w:val="Heading 4 DEW Char"/>
    <w:basedOn w:val="DefaultParagraphFont"/>
    <w:link w:val="Heading4"/>
    <w:uiPriority w:val="9"/>
    <w:rsid w:val="00A05352"/>
    <w:rPr>
      <w:rFonts w:ascii="Source Sans Pro" w:eastAsiaTheme="majorEastAsia" w:hAnsi="Source Sans Pro" w:cs="Times New Roman (Headings CS)"/>
      <w:i/>
      <w:iCs/>
      <w:caps/>
      <w:color w:val="0E3F75"/>
      <w:kern w:val="0"/>
      <w14:ligatures w14:val="none"/>
    </w:rPr>
  </w:style>
  <w:style w:type="character" w:styleId="Hyperlink">
    <w:name w:val="Hyperlink"/>
    <w:aliases w:val="DO NOT USE_4"/>
    <w:basedOn w:val="DefaultParagraphFont"/>
    <w:uiPriority w:val="99"/>
    <w:unhideWhenUsed/>
    <w:rsid w:val="00A05352"/>
    <w:rPr>
      <w:color w:val="0563C1" w:themeColor="hyperlink"/>
      <w:u w:val="single"/>
    </w:rPr>
  </w:style>
  <w:style w:type="paragraph" w:styleId="TOC1">
    <w:name w:val="toc 1"/>
    <w:basedOn w:val="Normal"/>
    <w:next w:val="Normal"/>
    <w:autoRedefine/>
    <w:uiPriority w:val="39"/>
    <w:unhideWhenUsed/>
    <w:rsid w:val="00A05352"/>
    <w:pPr>
      <w:tabs>
        <w:tab w:val="right" w:leader="dot" w:pos="10440"/>
      </w:tabs>
      <w:spacing w:before="120"/>
    </w:pPr>
    <w:rPr>
      <w:rFonts w:cs="Calibri (Body)"/>
      <w:b/>
      <w:bCs/>
      <w:iCs/>
      <w:caps/>
      <w:sz w:val="28"/>
    </w:rPr>
  </w:style>
  <w:style w:type="paragraph" w:styleId="TOC2">
    <w:name w:val="toc 2"/>
    <w:basedOn w:val="Normal"/>
    <w:next w:val="Normal"/>
    <w:autoRedefine/>
    <w:uiPriority w:val="39"/>
    <w:unhideWhenUsed/>
    <w:rsid w:val="00A05352"/>
    <w:pPr>
      <w:tabs>
        <w:tab w:val="right" w:leader="dot" w:pos="10440"/>
      </w:tabs>
      <w:spacing w:before="120"/>
      <w:ind w:left="220"/>
    </w:pPr>
    <w:rPr>
      <w:rFonts w:cs="Calibri (Body)"/>
      <w:bCs/>
      <w:i/>
      <w:color w:val="000000" w:themeColor="text1"/>
      <w:szCs w:val="22"/>
    </w:rPr>
  </w:style>
  <w:style w:type="paragraph" w:styleId="TOC3">
    <w:name w:val="toc 3"/>
    <w:basedOn w:val="Normal"/>
    <w:next w:val="Normal"/>
    <w:autoRedefine/>
    <w:uiPriority w:val="39"/>
    <w:unhideWhenUsed/>
    <w:rsid w:val="00A05352"/>
    <w:pPr>
      <w:tabs>
        <w:tab w:val="right" w:leader="dot" w:pos="10440"/>
      </w:tabs>
      <w:ind w:left="440"/>
    </w:pPr>
    <w:rPr>
      <w:rFonts w:cstheme="minorHAnsi"/>
      <w:szCs w:val="20"/>
    </w:rPr>
  </w:style>
  <w:style w:type="paragraph" w:styleId="TOCHeading">
    <w:name w:val="TOC Heading"/>
    <w:aliases w:val="DEW"/>
    <w:basedOn w:val="Heading2"/>
    <w:next w:val="Normal"/>
    <w:uiPriority w:val="39"/>
    <w:unhideWhenUsed/>
    <w:qFormat/>
    <w:rsid w:val="00842EB0"/>
    <w:pPr>
      <w:spacing w:before="480" w:line="276" w:lineRule="auto"/>
      <w:outlineLvl w:val="9"/>
    </w:pPr>
    <w:rPr>
      <w:rFonts w:cs="Times New Roman (Headings CS)"/>
      <w:bCs/>
      <w:caps/>
      <w:szCs w:val="28"/>
    </w:rPr>
  </w:style>
  <w:style w:type="paragraph" w:styleId="ListParagraph">
    <w:name w:val="List Paragraph"/>
    <w:basedOn w:val="Normal"/>
    <w:uiPriority w:val="34"/>
    <w:qFormat/>
    <w:rsid w:val="002445FF"/>
    <w:pPr>
      <w:spacing w:after="200" w:line="276" w:lineRule="auto"/>
      <w:ind w:left="720"/>
      <w:contextualSpacing/>
    </w:pPr>
    <w:rPr>
      <w:rFonts w:asciiTheme="minorHAnsi" w:hAnsiTheme="minorHAnsi"/>
      <w:szCs w:val="22"/>
    </w:rPr>
  </w:style>
  <w:style w:type="paragraph" w:customStyle="1" w:styleId="VerticalStyle">
    <w:name w:val="Vertical Style"/>
    <w:basedOn w:val="Normal"/>
    <w:link w:val="VerticalStyleChar"/>
    <w:qFormat/>
    <w:rsid w:val="0088783F"/>
    <w:pPr>
      <w:spacing w:after="200" w:line="276" w:lineRule="auto"/>
      <w:ind w:left="180"/>
    </w:pPr>
    <w:rPr>
      <w:rFonts w:asciiTheme="minorHAnsi" w:eastAsia="Cambria" w:hAnsiTheme="minorHAnsi" w:cs="Times New Roman"/>
      <w:b/>
      <w:bCs/>
      <w:szCs w:val="22"/>
    </w:rPr>
  </w:style>
  <w:style w:type="character" w:customStyle="1" w:styleId="VerticalStyleChar">
    <w:name w:val="Vertical Style Char"/>
    <w:basedOn w:val="DefaultParagraphFont"/>
    <w:link w:val="VerticalStyle"/>
    <w:rsid w:val="0088783F"/>
    <w:rPr>
      <w:rFonts w:eastAsia="Cambria" w:cs="Times New Roman"/>
      <w:b/>
      <w:bCs/>
      <w:kern w:val="0"/>
      <w:sz w:val="22"/>
      <w:szCs w:val="22"/>
      <w14:ligatures w14:val="non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footer" Target="footer1.xml"/><Relationship Id="rId2" Type="http://schemas.openxmlformats.org/officeDocument/2006/relationships/customXml" Target="../customXml/item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eader" Target="header1.xml"/><Relationship Id="rId5" Type="http://schemas.openxmlformats.org/officeDocument/2006/relationships/numbering" Target="numbering.xml"/><Relationship Id="rId15" Type="http://schemas.openxmlformats.org/officeDocument/2006/relationships/theme" Target="theme/theme1.xml"/><Relationship Id="rId10" Type="http://schemas.openxmlformats.org/officeDocument/2006/relationships/endnotes" Target="endnotes.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10022394\OneDrive%20-%20State%20of%20Ohio\Desktop\DEW-One-page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0F6BC4A516908D44B04DD851D72A7FB1" ma:contentTypeVersion="20" ma:contentTypeDescription="Create a new document." ma:contentTypeScope="" ma:versionID="0a95a5896597a8d91496e0274ee74014">
  <xsd:schema xmlns:xsd="http://www.w3.org/2001/XMLSchema" xmlns:xs="http://www.w3.org/2001/XMLSchema" xmlns:p="http://schemas.microsoft.com/office/2006/metadata/properties" xmlns:ns2="9e7345f5-23e2-40da-a527-d1432b04cf8d" xmlns:ns3="66eaf07b-c65c-473d-92a0-cd8f808fc83a" xmlns:ns4="06a0b0f5-ab3f-4382-8730-459fb424e421" targetNamespace="http://schemas.microsoft.com/office/2006/metadata/properties" ma:root="true" ma:fieldsID="822992044a9eea0d28987c5aaa9a0907" ns2:_="" ns3:_="" ns4:_="">
    <xsd:import namespace="9e7345f5-23e2-40da-a527-d1432b04cf8d"/>
    <xsd:import namespace="66eaf07b-c65c-473d-92a0-cd8f808fc83a"/>
    <xsd:import namespace="06a0b0f5-ab3f-4382-8730-459fb424e421"/>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3:SharedWithUsers" minOccurs="0"/>
                <xsd:element ref="ns3:SharedWithDetails" minOccurs="0"/>
                <xsd:element ref="ns2:MediaServiceLocation" minOccurs="0"/>
                <xsd:element ref="ns2:MediaLengthInSeconds" minOccurs="0"/>
                <xsd:element ref="ns2:lcf76f155ced4ddcb4097134ff3c332f" minOccurs="0"/>
                <xsd:element ref="ns4:TaxCatchAll" minOccurs="0"/>
                <xsd:element ref="ns2:UserType" minOccurs="0"/>
                <xsd:element ref="ns2:Video" minOccurs="0"/>
                <xsd:element ref="ns2:OhioLearnSimulation" minOccurs="0"/>
                <xsd:element ref="ns2:ResourceType"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9e7345f5-23e2-40da-a527-d1432b04cf8d"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OCR" ma:index="12" nillable="true" ma:displayName="Extracted Text" ma:internalName="MediaServiceOCR" ma:readOnly="true">
      <xsd:simpleType>
        <xsd:restriction base="dms:Note">
          <xsd:maxLength value="255"/>
        </xsd:restriction>
      </xsd:simpleType>
    </xsd:element>
    <xsd:element name="MediaServiceGenerationTime" ma:index="13" nillable="true" ma:displayName="MediaServiceGenerationTime" ma:hidden="true" ma:internalName="MediaServiceGenerationTime" ma:readOnly="true">
      <xsd:simpleType>
        <xsd:restriction base="dms:Text"/>
      </xsd:simpleType>
    </xsd:element>
    <xsd:element name="MediaServiceEventHashCode" ma:index="14"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18" nillable="true" ma:displayName="Length (seconds)" ma:internalName="MediaLengthInSeconds" ma:readOnly="true">
      <xsd:simpleType>
        <xsd:restriction base="dms:Unknown"/>
      </xsd:simpleType>
    </xsd:element>
    <xsd:element name="lcf76f155ced4ddcb4097134ff3c332f" ma:index="20" nillable="true" ma:taxonomy="true" ma:internalName="lcf76f155ced4ddcb4097134ff3c332f" ma:taxonomyFieldName="MediaServiceImageTags" ma:displayName="Image Tags" ma:readOnly="false" ma:fieldId="{5cf76f15-5ced-4ddc-b409-7134ff3c332f}" ma:taxonomyMulti="true" ma:sspId="7234c9c0-dc82-4bd3-8448-fd5c6ce0fb75" ma:termSetId="09814cd3-568e-fe90-9814-8d621ff8fb84" ma:anchorId="fba54fb3-c3e1-fe81-a776-ca4b69148c4d" ma:open="true" ma:isKeyword="false">
      <xsd:complexType>
        <xsd:sequence>
          <xsd:element ref="pc:Terms" minOccurs="0" maxOccurs="1"/>
        </xsd:sequence>
      </xsd:complexType>
    </xsd:element>
    <xsd:element name="UserType" ma:index="22" nillable="true" ma:displayName="User Type" ma:format="RadioButtons" ma:internalName="UserType">
      <xsd:simpleType>
        <xsd:restriction base="dms:Choice">
          <xsd:enumeration value="Employee"/>
          <xsd:enumeration value="Supervisor"/>
        </xsd:restriction>
      </xsd:simpleType>
    </xsd:element>
    <xsd:element name="Video" ma:index="23" nillable="true" ma:displayName="Video" ma:format="Hyperlink" ma:internalName="Video">
      <xsd:complexType>
        <xsd:complexContent>
          <xsd:extension base="dms:URL">
            <xsd:sequence>
              <xsd:element name="Url" type="dms:ValidUrl" minOccurs="0" nillable="true"/>
              <xsd:element name="Description" type="xsd:string" nillable="true"/>
            </xsd:sequence>
          </xsd:extension>
        </xsd:complexContent>
      </xsd:complexType>
    </xsd:element>
    <xsd:element name="OhioLearnSimulation" ma:index="24" nillable="true" ma:displayName="Ohio Learn Simulation" ma:format="Dropdown" ma:internalName="OhioLearnSimulation">
      <xsd:simpleType>
        <xsd:restriction base="dms:Text">
          <xsd:maxLength value="255"/>
        </xsd:restriction>
      </xsd:simpleType>
    </xsd:element>
    <xsd:element name="ResourceType" ma:index="25" nillable="true" ma:displayName="Resource Type" ma:format="Dropdown" ma:internalName="ResourceType">
      <xsd:simpleType>
        <xsd:restriction base="dms:Choice">
          <xsd:enumeration value="Job Aid"/>
          <xsd:enumeration value="Form"/>
          <xsd:enumeration value="Tip Sheet"/>
        </xsd:restriction>
      </xsd:simpleType>
    </xsd:element>
    <xsd:element name="MediaServiceObjectDetectorVersions" ma:index="26" nillable="true" ma:displayName="MediaServiceObjectDetectorVersions"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66eaf07b-c65c-473d-92a0-cd8f808fc83a" elementFormDefault="qualified">
    <xsd:import namespace="http://schemas.microsoft.com/office/2006/documentManagement/types"/>
    <xsd:import namespace="http://schemas.microsoft.com/office/infopath/2007/PartnerControls"/>
    <xsd:element name="SharedWithUsers" ma:index="15"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6"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06a0b0f5-ab3f-4382-8730-459fb424e421" elementFormDefault="qualified">
    <xsd:import namespace="http://schemas.microsoft.com/office/2006/documentManagement/types"/>
    <xsd:import namespace="http://schemas.microsoft.com/office/infopath/2007/PartnerControls"/>
    <xsd:element name="TaxCatchAll" ma:index="21" nillable="true" ma:displayName="Taxonomy Catch All Column" ma:hidden="true" ma:list="{2c3e647f-bee5-4c72-b508-7354bfd2a206}" ma:internalName="TaxCatchAll" ma:showField="CatchAllData" ma:web="66eaf07b-c65c-473d-92a0-cd8f808fc83a">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p:properties xmlns:p="http://schemas.microsoft.com/office/2006/metadata/properties" xmlns:xsi="http://www.w3.org/2001/XMLSchema-instance" xmlns:pc="http://schemas.microsoft.com/office/infopath/2007/PartnerControls">
  <documentManagement>
    <ResourceType xmlns="9e7345f5-23e2-40da-a527-d1432b04cf8d" xsi:nil="true"/>
    <TaxCatchAll xmlns="06a0b0f5-ab3f-4382-8730-459fb424e421" xsi:nil="true"/>
    <OhioLearnSimulation xmlns="9e7345f5-23e2-40da-a527-d1432b04cf8d" xsi:nil="true"/>
    <UserType xmlns="9e7345f5-23e2-40da-a527-d1432b04cf8d" xsi:nil="true"/>
    <lcf76f155ced4ddcb4097134ff3c332f xmlns="9e7345f5-23e2-40da-a527-d1432b04cf8d">
      <Terms xmlns="http://schemas.microsoft.com/office/infopath/2007/PartnerControls"/>
    </lcf76f155ced4ddcb4097134ff3c332f>
    <Video xmlns="9e7345f5-23e2-40da-a527-d1432b04cf8d">
      <Url xsi:nil="true"/>
      <Description xsi:nil="true"/>
    </Video>
  </documentManagement>
</p:properties>
</file>

<file path=customXml/itemProps1.xml><?xml version="1.0" encoding="utf-8"?>
<ds:datastoreItem xmlns:ds="http://schemas.openxmlformats.org/officeDocument/2006/customXml" ds:itemID="{4831C17C-A9CB-42E4-80A6-AD3AD737A575}">
  <ds:schemaRefs>
    <ds:schemaRef ds:uri="http://schemas.microsoft.com/sharepoint/v3/contenttype/forms"/>
  </ds:schemaRefs>
</ds:datastoreItem>
</file>

<file path=customXml/itemProps2.xml><?xml version="1.0" encoding="utf-8"?>
<ds:datastoreItem xmlns:ds="http://schemas.openxmlformats.org/officeDocument/2006/customXml" ds:itemID="{5C92EABF-31EE-4198-85FD-B471419FBD53}">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9e7345f5-23e2-40da-a527-d1432b04cf8d"/>
    <ds:schemaRef ds:uri="66eaf07b-c65c-473d-92a0-cd8f808fc83a"/>
    <ds:schemaRef ds:uri="06a0b0f5-ab3f-4382-8730-459fb424e421"/>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07F392EF-13FA-E047-A621-CFE2319DC718}">
  <ds:schemaRefs>
    <ds:schemaRef ds:uri="http://schemas.openxmlformats.org/officeDocument/2006/bibliography"/>
  </ds:schemaRefs>
</ds:datastoreItem>
</file>

<file path=customXml/itemProps4.xml><?xml version="1.0" encoding="utf-8"?>
<ds:datastoreItem xmlns:ds="http://schemas.openxmlformats.org/officeDocument/2006/customXml" ds:itemID="{8A9A2DBD-D1AE-4EFE-8306-C570FBEF4BF0}">
  <ds:schemaRefs>
    <ds:schemaRef ds:uri="http://schemas.microsoft.com/office/2006/metadata/properties"/>
    <ds:schemaRef ds:uri="http://schemas.microsoft.com/office/infopath/2007/PartnerControls"/>
    <ds:schemaRef ds:uri="9e7345f5-23e2-40da-a527-d1432b04cf8d"/>
    <ds:schemaRef ds:uri="06a0b0f5-ab3f-4382-8730-459fb424e421"/>
  </ds:schemaRefs>
</ds:datastoreItem>
</file>

<file path=docProps/app.xml><?xml version="1.0" encoding="utf-8"?>
<Properties xmlns="http://schemas.openxmlformats.org/officeDocument/2006/extended-properties" xmlns:vt="http://schemas.openxmlformats.org/officeDocument/2006/docPropsVTypes">
  <Template>DEW-One-page_Template</Template>
  <TotalTime>38</TotalTime>
  <Pages>8</Pages>
  <Words>2091</Words>
  <Characters>11923</Characters>
  <Application>Microsoft Office Word</Application>
  <DocSecurity>0</DocSecurity>
  <Lines>99</Lines>
  <Paragraphs>27</Paragraphs>
  <ScaleCrop>false</ScaleCrop>
  <HeadingPairs>
    <vt:vector size="2" baseType="variant">
      <vt:variant>
        <vt:lpstr>Title</vt:lpstr>
      </vt:variant>
      <vt:variant>
        <vt:i4>1</vt:i4>
      </vt:variant>
    </vt:vector>
  </HeadingPairs>
  <TitlesOfParts>
    <vt:vector size="1" baseType="lpstr">
      <vt:lpstr/>
    </vt:vector>
  </TitlesOfParts>
  <Manager/>
  <Company/>
  <LinksUpToDate>false</LinksUpToDate>
  <CharactersWithSpaces>13987</CharactersWithSpaces>
  <SharedDoc>false</SharedDoc>
  <HyperlinkBase/>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Plotts, Tamyra</dc:creator>
  <cp:keywords/>
  <dc:description/>
  <cp:lastModifiedBy>Plotts, Tamyra</cp:lastModifiedBy>
  <cp:revision>22</cp:revision>
  <cp:lastPrinted>2023-10-23T19:03:00Z</cp:lastPrinted>
  <dcterms:created xsi:type="dcterms:W3CDTF">2024-10-22T16:40:00Z</dcterms:created>
  <dcterms:modified xsi:type="dcterms:W3CDTF">2024-10-22T17:18:00Z</dcterms:modified>
  <cp:category/>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0x0101000F6BC4A516908D44B04DD851D72A7FB1</vt:lpwstr>
  </property>
  <property fmtid="{D5CDD505-2E9C-101B-9397-08002B2CF9AE}" pid="3" name="MediaServiceImageTags">
    <vt:lpwstr/>
  </property>
</Properties>
</file>