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118FB560" w:rsidR="002445FF" w:rsidRDefault="00C169C1" w:rsidP="002445FF">
      <w:pPr>
        <w:pStyle w:val="Heading2"/>
        <w:jc w:val="center"/>
        <w:rPr>
          <w:color w:val="002060"/>
        </w:rPr>
      </w:pPr>
      <w:r>
        <w:rPr>
          <w:color w:val="002060"/>
        </w:rPr>
        <w:t>Management Principles</w:t>
      </w:r>
    </w:p>
    <w:p w14:paraId="44C1F39F" w14:textId="11E9086A"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4A7795">
        <w:rPr>
          <w:rFonts w:ascii="Source Sans Pro" w:eastAsia="Times New Roman" w:hAnsi="Source Sans Pro" w:cs="Arial"/>
          <w:b/>
          <w:bCs/>
          <w:color w:val="000000"/>
          <w:sz w:val="28"/>
          <w:szCs w:val="21"/>
          <w:lang w:bidi="en-US"/>
        </w:rPr>
        <w:t>1025</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302330" w:rsidRDefault="002445FF" w:rsidP="00302330">
      <w:pPr>
        <w:pStyle w:val="NoSpacing"/>
        <w:rPr>
          <w:b/>
          <w:bCs/>
        </w:rPr>
      </w:pPr>
      <w:r w:rsidRPr="00302330">
        <w:rPr>
          <w:b/>
          <w:bCs/>
          <w:lang w:bidi="en-US"/>
        </w:rPr>
        <w:t>Course Description:</w:t>
      </w:r>
      <w:r w:rsidRPr="00302330">
        <w:rPr>
          <w:b/>
          <w:bCs/>
        </w:rPr>
        <w:t xml:space="preserve"> </w:t>
      </w:r>
    </w:p>
    <w:p w14:paraId="7E043E46" w14:textId="77777777" w:rsidR="00302330" w:rsidRPr="00302330" w:rsidRDefault="00302330" w:rsidP="00302330">
      <w:pPr>
        <w:pStyle w:val="NoSpacing"/>
        <w:rPr>
          <w:bCs/>
        </w:rPr>
      </w:pPr>
      <w:r w:rsidRPr="00302330">
        <w:t xml:space="preserve">Management Principles </w:t>
      </w:r>
      <w:proofErr w:type="gramStart"/>
      <w:r w:rsidRPr="00302330">
        <w:t>explores</w:t>
      </w:r>
      <w:proofErr w:type="gramEnd"/>
      <w:r w:rsidRPr="00302330">
        <w:t xml:space="preserve"> how businesses plan, organize and lead functions of management to direct staff towards goal achievement. Learners will develop knowledge and skills in relationship management, business governance, change and project management. This course also includes competencies in strategic planning and data and information management to promote problem-solving and decision-making skills.</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2E30BAC2" w14:textId="3177A8F3" w:rsidR="002445FF" w:rsidRPr="00E777C9" w:rsidRDefault="002445FF" w:rsidP="00E777C9">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5E894462" w14:textId="77777777" w:rsidR="00643DBB" w:rsidRDefault="00643DBB" w:rsidP="002445FF">
      <w:pPr>
        <w:pStyle w:val="NoSpacing"/>
        <w:rPr>
          <w:b/>
        </w:rPr>
      </w:pPr>
    </w:p>
    <w:p w14:paraId="550C4180" w14:textId="030FBF09" w:rsidR="00CF3482" w:rsidRPr="00CF3482" w:rsidRDefault="00CF3482" w:rsidP="00CF3482">
      <w:pPr>
        <w:pStyle w:val="NoSpacing"/>
        <w:rPr>
          <w:b/>
          <w:bCs/>
        </w:rPr>
      </w:pPr>
      <w:r w:rsidRPr="00CF3482">
        <w:rPr>
          <w:b/>
          <w:bCs/>
        </w:rPr>
        <w:t>Outcome</w:t>
      </w:r>
      <w:r w:rsidR="003A6288">
        <w:rPr>
          <w:b/>
          <w:bCs/>
        </w:rPr>
        <w:t>:</w:t>
      </w:r>
      <w:r w:rsidRPr="00CF3482">
        <w:rPr>
          <w:b/>
          <w:bCs/>
        </w:rPr>
        <w:t xml:space="preserve"> 1.1</w:t>
      </w:r>
      <w:r>
        <w:rPr>
          <w:b/>
          <w:bCs/>
        </w:rPr>
        <w:t>.</w:t>
      </w:r>
      <w:r>
        <w:rPr>
          <w:b/>
          <w:bCs/>
        </w:rPr>
        <w:tab/>
      </w:r>
      <w:r w:rsidRPr="00CF3482">
        <w:rPr>
          <w:b/>
          <w:bCs/>
        </w:rPr>
        <w:t>Employability Skills</w:t>
      </w:r>
    </w:p>
    <w:p w14:paraId="5239ACD5" w14:textId="77777777" w:rsidR="00CF3482" w:rsidRDefault="00CF3482" w:rsidP="00CF3482">
      <w:pPr>
        <w:pStyle w:val="NoSpacing"/>
        <w:ind w:left="2160"/>
      </w:pPr>
      <w:r w:rsidRPr="00CF3482">
        <w:t>Develop career awareness and employability skills (e.g., face</w:t>
      </w:r>
      <w:r w:rsidRPr="00CF3482">
        <w:rPr>
          <w:rFonts w:ascii="Cambria Math" w:hAnsi="Cambria Math" w:cs="Cambria Math"/>
        </w:rPr>
        <w:t>‐</w:t>
      </w:r>
      <w:r w:rsidRPr="00CF3482">
        <w:t>to</w:t>
      </w:r>
      <w:r w:rsidRPr="00CF3482">
        <w:rPr>
          <w:rFonts w:ascii="Cambria Math" w:hAnsi="Cambria Math" w:cs="Cambria Math"/>
        </w:rPr>
        <w:t>‐</w:t>
      </w:r>
      <w:r w:rsidRPr="00CF3482">
        <w:t>face, online) needed for gaining and maintaining employment in diverse business settings.</w:t>
      </w:r>
    </w:p>
    <w:p w14:paraId="19C8FAE6" w14:textId="77777777" w:rsidR="00CF3482" w:rsidRPr="00CF3482" w:rsidRDefault="00CF3482" w:rsidP="00CF3482">
      <w:pPr>
        <w:pStyle w:val="NoSpacing"/>
        <w:ind w:left="2160"/>
      </w:pPr>
    </w:p>
    <w:p w14:paraId="09A83F59" w14:textId="77777777" w:rsidR="00CF3482" w:rsidRPr="00CF3482" w:rsidRDefault="00CF3482" w:rsidP="00CF3482">
      <w:pPr>
        <w:pStyle w:val="NoSpacing"/>
        <w:rPr>
          <w:b/>
          <w:bCs/>
        </w:rPr>
      </w:pPr>
      <w:proofErr w:type="gramStart"/>
      <w:r w:rsidRPr="00CF3482">
        <w:rPr>
          <w:b/>
          <w:bCs/>
        </w:rPr>
        <w:t>Competencies</w:t>
      </w:r>
      <w:proofErr w:type="gramEnd"/>
    </w:p>
    <w:p w14:paraId="1692F640" w14:textId="4E4E123C" w:rsidR="00CF3482" w:rsidRPr="00CF3482" w:rsidRDefault="00CF3482" w:rsidP="00CF3482">
      <w:pPr>
        <w:pStyle w:val="NoSpacing"/>
      </w:pPr>
      <w:r w:rsidRPr="00CF3482">
        <w:t>1.1.1</w:t>
      </w:r>
      <w:r>
        <w:t>.</w:t>
      </w:r>
      <w:r w:rsidRPr="00CF3482">
        <w:tab/>
        <w:t>Identify the knowledge, skills and abilities necessary to succeed in careers.</w:t>
      </w:r>
    </w:p>
    <w:p w14:paraId="1EFDC294" w14:textId="241E68FB" w:rsidR="00CF3482" w:rsidRPr="00CF3482" w:rsidRDefault="00CF3482" w:rsidP="00CF3482">
      <w:pPr>
        <w:pStyle w:val="NoSpacing"/>
        <w:ind w:left="720" w:hanging="720"/>
      </w:pPr>
      <w:r w:rsidRPr="00CF3482">
        <w:t>1.1.2</w:t>
      </w:r>
      <w:r>
        <w:t>.</w:t>
      </w:r>
      <w:r w:rsidRPr="00CF3482">
        <w:tab/>
        <w:t>Identify the scope of career opportunities and the requirements for education, training, certification, licensure and experience.</w:t>
      </w:r>
    </w:p>
    <w:p w14:paraId="081E6CA1" w14:textId="3DAE2F37" w:rsidR="00CF3482" w:rsidRDefault="00CF3482" w:rsidP="00CF3482">
      <w:pPr>
        <w:pStyle w:val="NoSpacing"/>
        <w:ind w:left="720" w:hanging="720"/>
      </w:pPr>
      <w:r w:rsidRPr="00CF3482">
        <w:t>1.1.3</w:t>
      </w:r>
      <w:r>
        <w:t>.</w:t>
      </w:r>
      <w:r w:rsidRPr="00CF3482">
        <w:tab/>
        <w:t xml:space="preserve">Develop a career plan that reflects career interests, pathways, and secondary and </w:t>
      </w:r>
      <w:proofErr w:type="gramStart"/>
      <w:r w:rsidRPr="00CF3482">
        <w:t>postsecondary</w:t>
      </w:r>
      <w:proofErr w:type="gramEnd"/>
      <w:r w:rsidRPr="00CF3482">
        <w:t xml:space="preserve"> options.</w:t>
      </w:r>
    </w:p>
    <w:p w14:paraId="279C2FA8" w14:textId="77777777" w:rsidR="00CF3482" w:rsidRPr="00CF3482" w:rsidRDefault="00CF3482" w:rsidP="00CF3482">
      <w:pPr>
        <w:pStyle w:val="NoSpacing"/>
        <w:ind w:left="720" w:hanging="720"/>
      </w:pPr>
    </w:p>
    <w:p w14:paraId="123A0D32" w14:textId="0CC8026F" w:rsidR="00CF3482" w:rsidRPr="00CF3482" w:rsidRDefault="00CF3482" w:rsidP="00CF3482">
      <w:pPr>
        <w:pStyle w:val="NoSpacing"/>
        <w:rPr>
          <w:b/>
          <w:bCs/>
        </w:rPr>
      </w:pPr>
      <w:r w:rsidRPr="00CF3482">
        <w:rPr>
          <w:b/>
          <w:bCs/>
        </w:rPr>
        <w:t>Outcome</w:t>
      </w:r>
      <w:r w:rsidR="003A6288">
        <w:rPr>
          <w:b/>
          <w:bCs/>
        </w:rPr>
        <w:t>:</w:t>
      </w:r>
      <w:r w:rsidRPr="00CF3482">
        <w:rPr>
          <w:b/>
          <w:bCs/>
        </w:rPr>
        <w:t xml:space="preserve"> 1.2</w:t>
      </w:r>
      <w:r>
        <w:rPr>
          <w:b/>
          <w:bCs/>
        </w:rPr>
        <w:t>.</w:t>
      </w:r>
      <w:r>
        <w:rPr>
          <w:b/>
          <w:bCs/>
        </w:rPr>
        <w:tab/>
      </w:r>
      <w:r w:rsidRPr="00CF3482">
        <w:rPr>
          <w:b/>
          <w:bCs/>
          <w:color w:val="0D0D0D" w:themeColor="text1" w:themeTint="F2"/>
        </w:rPr>
        <w:t>Leadership and Communications</w:t>
      </w:r>
    </w:p>
    <w:p w14:paraId="5818ED30" w14:textId="77777777" w:rsidR="00CF3482" w:rsidRDefault="00CF3482" w:rsidP="00CF3482">
      <w:pPr>
        <w:pStyle w:val="NoSpacing"/>
        <w:ind w:left="2160"/>
        <w:rPr>
          <w:color w:val="0D0D0D" w:themeColor="text1" w:themeTint="F2"/>
        </w:rPr>
      </w:pPr>
      <w:r w:rsidRPr="00CF3482">
        <w:rPr>
          <w:color w:val="0D0D0D" w:themeColor="text1" w:themeTint="F2"/>
        </w:rPr>
        <w:t>Process, maintain, evaluate and disseminate information in a business. Develop leadership and team building to promote collaboration.</w:t>
      </w:r>
    </w:p>
    <w:p w14:paraId="590FAF3D" w14:textId="77777777" w:rsidR="00CF3482" w:rsidRPr="00CF3482" w:rsidRDefault="00CF3482" w:rsidP="00CF3482">
      <w:pPr>
        <w:pStyle w:val="NoSpacing"/>
        <w:ind w:left="2160"/>
      </w:pPr>
    </w:p>
    <w:p w14:paraId="4F5022DA" w14:textId="77777777" w:rsidR="00CF3482" w:rsidRPr="00CF3482" w:rsidRDefault="00CF3482" w:rsidP="00CF3482">
      <w:pPr>
        <w:pStyle w:val="NoSpacing"/>
        <w:rPr>
          <w:b/>
          <w:bCs/>
        </w:rPr>
      </w:pPr>
      <w:proofErr w:type="gramStart"/>
      <w:r w:rsidRPr="00CF3482">
        <w:rPr>
          <w:b/>
          <w:bCs/>
        </w:rPr>
        <w:t>Competencies</w:t>
      </w:r>
      <w:proofErr w:type="gramEnd"/>
    </w:p>
    <w:p w14:paraId="5055EBEC" w14:textId="49C2AC1F" w:rsidR="00CF3482" w:rsidRPr="00CF3482" w:rsidRDefault="00CF3482" w:rsidP="00CF3482">
      <w:pPr>
        <w:pStyle w:val="NoSpacing"/>
      </w:pPr>
      <w:r w:rsidRPr="00CF3482">
        <w:t>1.2.4</w:t>
      </w:r>
      <w:r>
        <w:t>.</w:t>
      </w:r>
      <w:r w:rsidRPr="00CF3482">
        <w:tab/>
        <w:t>Use negotiation and conflict-resolution skills to reach solutions.</w:t>
      </w:r>
    </w:p>
    <w:p w14:paraId="0B4897B3" w14:textId="4C520FDB" w:rsidR="00CF3482" w:rsidRPr="00CF3482" w:rsidRDefault="00CF3482" w:rsidP="00CF3482">
      <w:pPr>
        <w:pStyle w:val="NoSpacing"/>
        <w:ind w:left="720" w:hanging="720"/>
      </w:pPr>
      <w:r w:rsidRPr="00CF3482">
        <w:t>1.2.7</w:t>
      </w:r>
      <w:r>
        <w:t>.</w:t>
      </w:r>
      <w:r w:rsidRPr="00CF3482">
        <w:tab/>
        <w:t xml:space="preserve">Use problem-solving and consensus-building techniques to draw conclusions and determine </w:t>
      </w:r>
      <w:proofErr w:type="gramStart"/>
      <w:r w:rsidRPr="00CF3482">
        <w:t>next</w:t>
      </w:r>
      <w:proofErr w:type="gramEnd"/>
      <w:r w:rsidRPr="00CF3482">
        <w:t xml:space="preserve"> steps.</w:t>
      </w:r>
    </w:p>
    <w:p w14:paraId="7AF07522" w14:textId="77777777" w:rsidR="00CF3482" w:rsidRDefault="00CF3482" w:rsidP="00F672D7">
      <w:pPr>
        <w:pStyle w:val="NoSpacing"/>
        <w:ind w:left="720" w:hanging="720"/>
      </w:pPr>
      <w:r w:rsidRPr="00CF3482">
        <w:t>1.2.8</w:t>
      </w:r>
      <w:r w:rsidRPr="00CF3482">
        <w:tab/>
        <w:t>Identify the strengths, weaknesses and characteristics of leadership styles that influence internal and external workplace relationships.</w:t>
      </w:r>
    </w:p>
    <w:p w14:paraId="1B4A7EB9" w14:textId="77777777" w:rsidR="00475959" w:rsidRDefault="00475959" w:rsidP="00F672D7">
      <w:pPr>
        <w:pStyle w:val="NoSpacing"/>
        <w:ind w:left="720" w:hanging="720"/>
      </w:pPr>
    </w:p>
    <w:p w14:paraId="349F046F" w14:textId="5379EAB1" w:rsidR="00ED1153" w:rsidRDefault="00ED1153">
      <w:pPr>
        <w:rPr>
          <w:rFonts w:ascii="Source Sans Pro" w:hAnsi="Source Sans Pro"/>
          <w:kern w:val="2"/>
          <w:sz w:val="24"/>
          <w14:ligatures w14:val="standardContextual"/>
        </w:rPr>
      </w:pPr>
      <w:r>
        <w:br w:type="page"/>
      </w:r>
    </w:p>
    <w:p w14:paraId="072D7660" w14:textId="77777777" w:rsidR="00ED1153" w:rsidRPr="00CF3482" w:rsidRDefault="00ED1153" w:rsidP="00F672D7">
      <w:pPr>
        <w:pStyle w:val="NoSpacing"/>
        <w:ind w:left="720" w:hanging="720"/>
      </w:pPr>
    </w:p>
    <w:p w14:paraId="2BF276FC" w14:textId="77777777" w:rsidR="00FC10B9" w:rsidRDefault="00FC10B9" w:rsidP="00517664">
      <w:pPr>
        <w:pStyle w:val="NoSpacing"/>
      </w:pPr>
    </w:p>
    <w:p w14:paraId="7E26F617" w14:textId="75BB21A2" w:rsidR="00FC10B9" w:rsidRPr="002445FF" w:rsidRDefault="00FC10B9" w:rsidP="00FC10B9">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0E08AECF" w14:textId="17DC7BC0" w:rsidR="00FC10B9" w:rsidRDefault="00FC10B9" w:rsidP="00FC10B9">
      <w:pPr>
        <w:pStyle w:val="NoSpacing"/>
        <w:ind w:left="2160"/>
      </w:pPr>
      <w:r w:rsidRPr="002445FF">
        <w:rPr>
          <w:bCs/>
        </w:rPr>
        <w:t xml:space="preserve">Learners </w:t>
      </w:r>
      <w:r>
        <w:rPr>
          <w:bCs/>
        </w:rPr>
        <w:t>acquire foundational knowledge of business activities supported by economic principles, business processes and global business considerations.</w:t>
      </w:r>
    </w:p>
    <w:p w14:paraId="1E64D744" w14:textId="77777777" w:rsidR="00FC10B9" w:rsidRDefault="00FC10B9" w:rsidP="00517664">
      <w:pPr>
        <w:pStyle w:val="NoSpacing"/>
      </w:pPr>
    </w:p>
    <w:p w14:paraId="5160917D" w14:textId="7E188A94" w:rsidR="00A51ED2" w:rsidRPr="00952A87" w:rsidRDefault="00A51ED2" w:rsidP="00A51ED2">
      <w:pPr>
        <w:pStyle w:val="NoSpacing"/>
        <w:rPr>
          <w:b/>
          <w:bCs/>
        </w:rPr>
      </w:pPr>
      <w:r w:rsidRPr="00952A87">
        <w:rPr>
          <w:b/>
          <w:bCs/>
        </w:rPr>
        <w:t>Outcome</w:t>
      </w:r>
      <w:r w:rsidR="003A6288">
        <w:rPr>
          <w:b/>
          <w:bCs/>
        </w:rPr>
        <w:t>:</w:t>
      </w:r>
      <w:r w:rsidRPr="00952A87">
        <w:rPr>
          <w:b/>
          <w:bCs/>
        </w:rPr>
        <w:t xml:space="preserve"> 2.1.</w:t>
      </w:r>
      <w:r w:rsidRPr="00952A87">
        <w:rPr>
          <w:b/>
          <w:bCs/>
        </w:rPr>
        <w:tab/>
        <w:t>Business Activities</w:t>
      </w:r>
    </w:p>
    <w:p w14:paraId="00BA451A" w14:textId="77777777" w:rsidR="00A51ED2" w:rsidRDefault="00A51ED2" w:rsidP="00952A87">
      <w:pPr>
        <w:pStyle w:val="NoSpacing"/>
        <w:ind w:left="2160"/>
      </w:pPr>
      <w:r w:rsidRPr="00A51ED2">
        <w:t>Relate business functions to business models, operations and strategies.</w:t>
      </w:r>
    </w:p>
    <w:p w14:paraId="22BBB8B1" w14:textId="77777777" w:rsidR="00952A87" w:rsidRPr="00A51ED2" w:rsidRDefault="00952A87" w:rsidP="00952A87">
      <w:pPr>
        <w:pStyle w:val="NoSpacing"/>
        <w:ind w:left="2160"/>
      </w:pPr>
    </w:p>
    <w:p w14:paraId="04F99E03" w14:textId="77777777" w:rsidR="00A51ED2" w:rsidRPr="00952A87" w:rsidRDefault="00A51ED2" w:rsidP="00A51ED2">
      <w:pPr>
        <w:pStyle w:val="NoSpacing"/>
        <w:rPr>
          <w:b/>
          <w:bCs/>
        </w:rPr>
      </w:pPr>
      <w:proofErr w:type="gramStart"/>
      <w:r w:rsidRPr="00952A87">
        <w:rPr>
          <w:b/>
          <w:bCs/>
        </w:rPr>
        <w:t>Competencies</w:t>
      </w:r>
      <w:proofErr w:type="gramEnd"/>
    </w:p>
    <w:p w14:paraId="772F88F8" w14:textId="16A92C01" w:rsidR="00A51ED2" w:rsidRPr="00A51ED2" w:rsidRDefault="00A51ED2" w:rsidP="00A51ED2">
      <w:pPr>
        <w:pStyle w:val="NoSpacing"/>
      </w:pPr>
      <w:r w:rsidRPr="00A51ED2">
        <w:t>2.1.1</w:t>
      </w:r>
      <w:r w:rsidR="00952A87">
        <w:t>.</w:t>
      </w:r>
      <w:r w:rsidRPr="00A51ED2">
        <w:tab/>
        <w:t>Describe types of business models.</w:t>
      </w:r>
    </w:p>
    <w:p w14:paraId="75A67A0D" w14:textId="7309E3B3" w:rsidR="00A51ED2" w:rsidRPr="00A51ED2" w:rsidRDefault="00A51ED2" w:rsidP="00952A87">
      <w:pPr>
        <w:pStyle w:val="NoSpacing"/>
        <w:ind w:left="720" w:hanging="720"/>
      </w:pPr>
      <w:r w:rsidRPr="00A51ED2">
        <w:t>2.1.3</w:t>
      </w:r>
      <w:r w:rsidR="00952A87">
        <w:t>.</w:t>
      </w:r>
      <w:r w:rsidRPr="00A51ED2">
        <w:tab/>
        <w:t>Explain forces driving business changes (e.g., globalization, consumer demand, government policies, legal/regulatory changes, political climate, diversity, spending trends, industry structure changes).</w:t>
      </w:r>
    </w:p>
    <w:p w14:paraId="0EA52B27" w14:textId="5D7132DA" w:rsidR="00A51ED2" w:rsidRPr="00A51ED2" w:rsidRDefault="00A51ED2" w:rsidP="00952A87">
      <w:pPr>
        <w:pStyle w:val="NoSpacing"/>
        <w:ind w:left="720" w:hanging="720"/>
      </w:pPr>
      <w:r w:rsidRPr="00A51ED2">
        <w:t>2.1.9</w:t>
      </w:r>
      <w:r w:rsidR="00952A87">
        <w:t>.</w:t>
      </w:r>
      <w:r w:rsidRPr="00A51ED2">
        <w:tab/>
        <w:t>Explain the role and function of strategic management and how it interacts with other business activities.</w:t>
      </w:r>
    </w:p>
    <w:p w14:paraId="71753654" w14:textId="5AB8B387" w:rsidR="00A51ED2" w:rsidRPr="00A51ED2" w:rsidRDefault="00A51ED2" w:rsidP="00952A87">
      <w:pPr>
        <w:pStyle w:val="NoSpacing"/>
        <w:ind w:left="720" w:hanging="720"/>
      </w:pPr>
      <w:r w:rsidRPr="00A51ED2">
        <w:t>2.1.13</w:t>
      </w:r>
      <w:r w:rsidR="00952A87">
        <w:t>.</w:t>
      </w:r>
      <w:r w:rsidRPr="00A51ED2">
        <w:tab/>
        <w:t xml:space="preserve">Explain factors that motivate customers, clients and businesses to </w:t>
      </w:r>
      <w:proofErr w:type="gramStart"/>
      <w:r w:rsidRPr="00A51ED2">
        <w:t>buy</w:t>
      </w:r>
      <w:proofErr w:type="gramEnd"/>
      <w:r w:rsidRPr="00A51ED2">
        <w:t xml:space="preserve"> and actions employees can take to achieve the business’s desired results.</w:t>
      </w:r>
    </w:p>
    <w:p w14:paraId="38B23970" w14:textId="7ACC362E" w:rsidR="00A51ED2" w:rsidRPr="00A51ED2" w:rsidRDefault="00A51ED2" w:rsidP="00952A87">
      <w:pPr>
        <w:pStyle w:val="NoSpacing"/>
        <w:ind w:left="720" w:hanging="720"/>
      </w:pPr>
      <w:r w:rsidRPr="00A51ED2">
        <w:t>2.1.14</w:t>
      </w:r>
      <w:r w:rsidR="00952A87">
        <w:t>.</w:t>
      </w:r>
      <w:r w:rsidRPr="00A51ED2">
        <w:tab/>
        <w:t>Describe connections between business actions and results (e.g., influencing consumer behavior, gaining market share).</w:t>
      </w:r>
    </w:p>
    <w:p w14:paraId="28526085" w14:textId="07477162" w:rsidR="00A51ED2" w:rsidRPr="00A51ED2" w:rsidRDefault="00A51ED2" w:rsidP="00952A87">
      <w:pPr>
        <w:pStyle w:val="NoSpacing"/>
        <w:ind w:left="720" w:hanging="720"/>
      </w:pPr>
      <w:r w:rsidRPr="00A51ED2">
        <w:t>2.1.16</w:t>
      </w:r>
      <w:r w:rsidR="00952A87">
        <w:t>.</w:t>
      </w:r>
      <w:r w:rsidRPr="00A51ED2">
        <w:tab/>
        <w:t>Compare the differences in implementation of business activities that occur in big versus small business.</w:t>
      </w:r>
    </w:p>
    <w:p w14:paraId="7B4D9831" w14:textId="5AD57B04" w:rsidR="00A51ED2" w:rsidRDefault="00A51ED2" w:rsidP="00A51ED2">
      <w:pPr>
        <w:pStyle w:val="NoSpacing"/>
      </w:pPr>
      <w:r w:rsidRPr="00A51ED2">
        <w:t>2.1.17</w:t>
      </w:r>
      <w:r w:rsidR="00952A87">
        <w:t>.</w:t>
      </w:r>
      <w:r w:rsidRPr="00A51ED2">
        <w:tab/>
        <w:t>Explain how businesses are adapting to the current environment (i.e., business agility).</w:t>
      </w:r>
    </w:p>
    <w:p w14:paraId="223CB49E" w14:textId="77777777" w:rsidR="00952A87" w:rsidRPr="00A51ED2" w:rsidRDefault="00952A87" w:rsidP="00A51ED2">
      <w:pPr>
        <w:pStyle w:val="NoSpacing"/>
      </w:pPr>
    </w:p>
    <w:p w14:paraId="6AD493BF" w14:textId="4232CCD8" w:rsidR="00A51ED2" w:rsidRPr="00952A87" w:rsidRDefault="00A51ED2" w:rsidP="00A51ED2">
      <w:pPr>
        <w:pStyle w:val="NoSpacing"/>
        <w:rPr>
          <w:b/>
          <w:bCs/>
        </w:rPr>
      </w:pPr>
      <w:r w:rsidRPr="00952A87">
        <w:rPr>
          <w:b/>
          <w:bCs/>
        </w:rPr>
        <w:t>Outcome</w:t>
      </w:r>
      <w:r w:rsidR="003A6288">
        <w:rPr>
          <w:b/>
          <w:bCs/>
        </w:rPr>
        <w:t>:</w:t>
      </w:r>
      <w:r w:rsidRPr="00952A87">
        <w:rPr>
          <w:b/>
          <w:bCs/>
        </w:rPr>
        <w:t xml:space="preserve"> 2.4</w:t>
      </w:r>
      <w:r w:rsidR="00952A87">
        <w:rPr>
          <w:b/>
          <w:bCs/>
        </w:rPr>
        <w:t>.</w:t>
      </w:r>
      <w:r w:rsidR="00952A87">
        <w:rPr>
          <w:b/>
          <w:bCs/>
        </w:rPr>
        <w:tab/>
      </w:r>
      <w:r w:rsidRPr="00952A87">
        <w:rPr>
          <w:b/>
          <w:bCs/>
        </w:rPr>
        <w:t>Business Processes</w:t>
      </w:r>
    </w:p>
    <w:p w14:paraId="783501A4" w14:textId="77777777" w:rsidR="00A51ED2" w:rsidRDefault="00A51ED2" w:rsidP="00952A87">
      <w:pPr>
        <w:pStyle w:val="NoSpacing"/>
        <w:ind w:left="2160"/>
      </w:pPr>
      <w:r w:rsidRPr="00A51ED2">
        <w:t>Relate business processes to business models, operations and strategies.</w:t>
      </w:r>
    </w:p>
    <w:p w14:paraId="51F4D0C0" w14:textId="77777777" w:rsidR="00952A87" w:rsidRPr="00A51ED2" w:rsidRDefault="00952A87" w:rsidP="00952A87">
      <w:pPr>
        <w:pStyle w:val="NoSpacing"/>
        <w:ind w:left="2160"/>
      </w:pPr>
    </w:p>
    <w:p w14:paraId="248CE924" w14:textId="77777777" w:rsidR="00A51ED2" w:rsidRPr="00952A87" w:rsidRDefault="00A51ED2" w:rsidP="00A51ED2">
      <w:pPr>
        <w:pStyle w:val="NoSpacing"/>
        <w:rPr>
          <w:b/>
          <w:bCs/>
        </w:rPr>
      </w:pPr>
      <w:proofErr w:type="gramStart"/>
      <w:r w:rsidRPr="00952A87">
        <w:rPr>
          <w:b/>
          <w:bCs/>
        </w:rPr>
        <w:t>Competencies</w:t>
      </w:r>
      <w:proofErr w:type="gramEnd"/>
    </w:p>
    <w:p w14:paraId="4CD8C798" w14:textId="37F929D2" w:rsidR="00A51ED2" w:rsidRPr="00A51ED2" w:rsidRDefault="00A51ED2" w:rsidP="00A51ED2">
      <w:pPr>
        <w:pStyle w:val="NoSpacing"/>
      </w:pPr>
      <w:r w:rsidRPr="00A51ED2">
        <w:t>2.4.1</w:t>
      </w:r>
      <w:r w:rsidR="00952A87">
        <w:t>.</w:t>
      </w:r>
      <w:r w:rsidRPr="00A51ED2">
        <w:tab/>
        <w:t>Explain the impact of organizational structure on business processes.</w:t>
      </w:r>
    </w:p>
    <w:p w14:paraId="336DF0EE" w14:textId="6CC62F7C" w:rsidR="00A51ED2" w:rsidRPr="00A51ED2" w:rsidRDefault="00A51ED2" w:rsidP="00A51ED2">
      <w:pPr>
        <w:pStyle w:val="NoSpacing"/>
      </w:pPr>
      <w:r w:rsidRPr="00A51ED2">
        <w:t>2.4.2</w:t>
      </w:r>
      <w:r w:rsidR="00952A87">
        <w:t>.</w:t>
      </w:r>
      <w:r w:rsidRPr="00A51ED2">
        <w:tab/>
        <w:t>Explain the role and function of business processes and their interrelationships.</w:t>
      </w:r>
    </w:p>
    <w:p w14:paraId="1BC0A4B8" w14:textId="0A188BDB" w:rsidR="00A51ED2" w:rsidRPr="00A51ED2" w:rsidRDefault="00A51ED2" w:rsidP="00A51ED2">
      <w:pPr>
        <w:pStyle w:val="NoSpacing"/>
      </w:pPr>
      <w:r w:rsidRPr="00A51ED2">
        <w:t>2.4.3</w:t>
      </w:r>
      <w:r w:rsidR="00952A87">
        <w:t>.</w:t>
      </w:r>
      <w:r w:rsidRPr="00A51ED2">
        <w:tab/>
        <w:t>Describe the differences between policies, processes and procedures.</w:t>
      </w:r>
    </w:p>
    <w:p w14:paraId="487BDA8B" w14:textId="6ABA01EF" w:rsidR="00A51ED2" w:rsidRPr="00A51ED2" w:rsidRDefault="00A51ED2" w:rsidP="00952A87">
      <w:pPr>
        <w:pStyle w:val="NoSpacing"/>
        <w:ind w:left="720" w:hanging="720"/>
      </w:pPr>
      <w:r w:rsidRPr="00A51ED2">
        <w:t>2.4.5</w:t>
      </w:r>
      <w:r w:rsidR="00952A87">
        <w:t>.</w:t>
      </w:r>
      <w:r w:rsidRPr="00A51ED2">
        <w:tab/>
        <w:t>Describe the role of information technology and the integration of social networking into business process performance.</w:t>
      </w:r>
    </w:p>
    <w:p w14:paraId="527BED12" w14:textId="7CE9228F" w:rsidR="00A51ED2" w:rsidRDefault="00A51ED2" w:rsidP="00952A87">
      <w:pPr>
        <w:pStyle w:val="NoSpacing"/>
        <w:ind w:left="720" w:hanging="720"/>
        <w:rPr>
          <w:rFonts w:ascii="Arial" w:hAnsi="Arial"/>
        </w:rPr>
      </w:pPr>
      <w:r w:rsidRPr="00A51ED2">
        <w:t>2.4.6</w:t>
      </w:r>
      <w:r w:rsidR="00952A87">
        <w:t>.</w:t>
      </w:r>
      <w:r w:rsidRPr="00A51ED2">
        <w:tab/>
        <w:t>Explain how the need to protect assets and reduce the risk of fraud impacts the design of business processes (e.g., segregation of duties, internal controls</w:t>
      </w:r>
      <w:r w:rsidRPr="006F0963">
        <w:rPr>
          <w:rFonts w:ascii="Arial" w:hAnsi="Arial"/>
        </w:rPr>
        <w:t>).</w:t>
      </w:r>
    </w:p>
    <w:p w14:paraId="52AED366" w14:textId="77777777" w:rsidR="00D520B1" w:rsidRDefault="00D520B1" w:rsidP="00952A87">
      <w:pPr>
        <w:pStyle w:val="NoSpacing"/>
        <w:ind w:left="720" w:hanging="720"/>
        <w:rPr>
          <w:rFonts w:ascii="Arial" w:hAnsi="Arial"/>
        </w:rPr>
      </w:pPr>
    </w:p>
    <w:p w14:paraId="6F961823" w14:textId="71013D5A" w:rsidR="00D520B1" w:rsidRPr="002445FF" w:rsidRDefault="00D520B1" w:rsidP="00D520B1">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Communications</w:t>
      </w:r>
    </w:p>
    <w:p w14:paraId="0E6C661D" w14:textId="23367355" w:rsidR="00D520B1" w:rsidRDefault="00D520B1" w:rsidP="00A82A9B">
      <w:pPr>
        <w:pStyle w:val="NoSpacing"/>
        <w:ind w:left="2160"/>
        <w:rPr>
          <w:rFonts w:ascii="Arial" w:hAnsi="Arial"/>
        </w:rPr>
      </w:pPr>
      <w:r w:rsidRPr="002445FF">
        <w:rPr>
          <w:bCs/>
        </w:rPr>
        <w:t xml:space="preserve">Learners </w:t>
      </w:r>
      <w:r>
        <w:rPr>
          <w:bCs/>
        </w:rPr>
        <w:t>communicate with internal and external sta</w:t>
      </w:r>
      <w:r w:rsidR="00971EC5">
        <w:rPr>
          <w:bCs/>
        </w:rPr>
        <w:t xml:space="preserve">keholders by applying </w:t>
      </w:r>
      <w:r w:rsidR="00A82A9B">
        <w:rPr>
          <w:bCs/>
        </w:rPr>
        <w:t>relationship management techniques and business communication processes and strategies.</w:t>
      </w:r>
    </w:p>
    <w:p w14:paraId="26C90201" w14:textId="77777777" w:rsidR="009A6309" w:rsidRDefault="009A6309" w:rsidP="00952A87">
      <w:pPr>
        <w:pStyle w:val="NoSpacing"/>
        <w:ind w:left="720" w:hanging="720"/>
        <w:rPr>
          <w:rFonts w:ascii="Arial" w:hAnsi="Arial"/>
        </w:rPr>
      </w:pPr>
    </w:p>
    <w:p w14:paraId="6D342BF3" w14:textId="77777777" w:rsidR="00A82A9B" w:rsidRDefault="00A82A9B" w:rsidP="00D520B1">
      <w:pPr>
        <w:spacing w:after="120"/>
        <w:ind w:left="1620" w:hanging="1620"/>
        <w:outlineLvl w:val="0"/>
        <w:rPr>
          <w:rFonts w:cs="Arial"/>
        </w:rPr>
      </w:pPr>
    </w:p>
    <w:p w14:paraId="550AC158" w14:textId="5FDB464B" w:rsidR="00D520B1" w:rsidRPr="00A82A9B" w:rsidRDefault="00D520B1" w:rsidP="00A82A9B">
      <w:pPr>
        <w:pStyle w:val="NoSpacing"/>
        <w:rPr>
          <w:b/>
        </w:rPr>
      </w:pPr>
      <w:r w:rsidRPr="00A82A9B">
        <w:rPr>
          <w:b/>
        </w:rPr>
        <w:t>Outcome</w:t>
      </w:r>
      <w:r w:rsidR="003A6288">
        <w:rPr>
          <w:b/>
        </w:rPr>
        <w:t>:</w:t>
      </w:r>
      <w:r w:rsidRPr="00A82A9B">
        <w:rPr>
          <w:b/>
        </w:rPr>
        <w:t xml:space="preserve"> 3.2</w:t>
      </w:r>
      <w:r w:rsidR="00C22323">
        <w:rPr>
          <w:b/>
        </w:rPr>
        <w:t>.</w:t>
      </w:r>
      <w:r w:rsidR="00C22323">
        <w:rPr>
          <w:b/>
        </w:rPr>
        <w:tab/>
      </w:r>
      <w:r w:rsidRPr="00A82A9B">
        <w:rPr>
          <w:b/>
        </w:rPr>
        <w:t>Relationship Management</w:t>
      </w:r>
    </w:p>
    <w:p w14:paraId="5E7AE102" w14:textId="77777777" w:rsidR="00C22323" w:rsidRDefault="00D520B1" w:rsidP="00C22323">
      <w:pPr>
        <w:pStyle w:val="NoSpacing"/>
        <w:ind w:left="1440" w:firstLine="720"/>
      </w:pPr>
      <w:r w:rsidRPr="007C02D4">
        <w:t>Manage internal and external business relationships.</w:t>
      </w:r>
      <w:r>
        <w:tab/>
      </w:r>
    </w:p>
    <w:p w14:paraId="18A82BD5" w14:textId="6ED78E4C" w:rsidR="00D520B1" w:rsidRDefault="00D520B1" w:rsidP="00C22323">
      <w:pPr>
        <w:pStyle w:val="NoSpacing"/>
        <w:ind w:left="1440" w:firstLine="720"/>
      </w:pPr>
      <w:r>
        <w:tab/>
      </w:r>
      <w:r>
        <w:tab/>
      </w:r>
    </w:p>
    <w:p w14:paraId="06A63C36" w14:textId="77777777" w:rsidR="00D520B1" w:rsidRPr="00C22323" w:rsidRDefault="00D520B1" w:rsidP="00A82A9B">
      <w:pPr>
        <w:pStyle w:val="NoSpacing"/>
        <w:rPr>
          <w:b/>
        </w:rPr>
      </w:pPr>
      <w:proofErr w:type="gramStart"/>
      <w:r w:rsidRPr="00C22323">
        <w:rPr>
          <w:b/>
        </w:rPr>
        <w:t>Competencies</w:t>
      </w:r>
      <w:proofErr w:type="gramEnd"/>
    </w:p>
    <w:p w14:paraId="32608F14" w14:textId="2B16FD0B" w:rsidR="00D520B1" w:rsidRDefault="00D520B1" w:rsidP="00C22323">
      <w:pPr>
        <w:pStyle w:val="NoSpacing"/>
        <w:ind w:left="720" w:hanging="720"/>
      </w:pPr>
      <w:r w:rsidRPr="006F0963">
        <w:t>3.2.1</w:t>
      </w:r>
      <w:r w:rsidR="00C22323">
        <w:t>.</w:t>
      </w:r>
      <w:r w:rsidRPr="006F0963">
        <w:tab/>
        <w:t>Describe how differing personality types, communication and leadership styles impact business relationships.</w:t>
      </w:r>
    </w:p>
    <w:p w14:paraId="3D5DB33B" w14:textId="2BF65761" w:rsidR="00D520B1" w:rsidRPr="006F0963" w:rsidRDefault="00D520B1" w:rsidP="00C22323">
      <w:pPr>
        <w:pStyle w:val="NoSpacing"/>
        <w:ind w:left="720" w:hanging="720"/>
      </w:pPr>
      <w:r>
        <w:t>3.2.2</w:t>
      </w:r>
      <w:r w:rsidR="00C22323">
        <w:t>.</w:t>
      </w:r>
      <w:r>
        <w:tab/>
      </w:r>
      <w:r w:rsidRPr="00445DBA">
        <w:t>Explain how alignment between personal and organizational goals contributes to a successful business.</w:t>
      </w:r>
    </w:p>
    <w:p w14:paraId="4EB1A46B" w14:textId="2482E98D" w:rsidR="00D520B1" w:rsidRPr="006F0963" w:rsidRDefault="00D520B1" w:rsidP="00A82A9B">
      <w:pPr>
        <w:pStyle w:val="NoSpacing"/>
      </w:pPr>
      <w:r w:rsidRPr="006F0963">
        <w:t>3.2.3</w:t>
      </w:r>
      <w:r w:rsidR="00C22323">
        <w:t>.</w:t>
      </w:r>
      <w:r w:rsidRPr="006F0963">
        <w:tab/>
        <w:t>Adapt to and lead workplace changes or situations.</w:t>
      </w:r>
    </w:p>
    <w:p w14:paraId="0FFD6960" w14:textId="4D467A5F" w:rsidR="00D520B1" w:rsidRPr="006F0963" w:rsidRDefault="00D520B1" w:rsidP="00A82A9B">
      <w:pPr>
        <w:pStyle w:val="NoSpacing"/>
      </w:pPr>
      <w:r w:rsidRPr="006F0963">
        <w:t>3.2.4</w:t>
      </w:r>
      <w:r w:rsidR="00C22323">
        <w:t>.</w:t>
      </w:r>
      <w:r w:rsidRPr="006F0963">
        <w:tab/>
        <w:t>Manage crises in relationships.</w:t>
      </w:r>
    </w:p>
    <w:p w14:paraId="07C04CD0" w14:textId="23D1788A" w:rsidR="00D520B1" w:rsidRPr="006F0963" w:rsidRDefault="00D520B1" w:rsidP="00A82A9B">
      <w:pPr>
        <w:pStyle w:val="NoSpacing"/>
      </w:pPr>
      <w:r w:rsidRPr="006F0963">
        <w:t>3.2.5</w:t>
      </w:r>
      <w:r w:rsidR="00C22323">
        <w:t>.</w:t>
      </w:r>
      <w:r w:rsidRPr="006F0963">
        <w:tab/>
        <w:t>Describe how organizational culture impacts business relationships.</w:t>
      </w:r>
    </w:p>
    <w:p w14:paraId="774F7F3B" w14:textId="3609FA6F" w:rsidR="00D520B1" w:rsidRPr="006F0963" w:rsidRDefault="00D520B1" w:rsidP="00A82A9B">
      <w:pPr>
        <w:pStyle w:val="NoSpacing"/>
      </w:pPr>
      <w:r w:rsidRPr="006F0963">
        <w:t>3.2.7</w:t>
      </w:r>
      <w:r w:rsidR="00C22323">
        <w:t>.</w:t>
      </w:r>
      <w:r w:rsidRPr="006F0963">
        <w:tab/>
        <w:t>Describe ways that businesses build positive employer-employee relationships.</w:t>
      </w:r>
    </w:p>
    <w:p w14:paraId="3FD0F910" w14:textId="77777777" w:rsidR="00D520B1" w:rsidRDefault="00D520B1" w:rsidP="00A82A9B">
      <w:pPr>
        <w:pStyle w:val="NoSpacing"/>
        <w:rPr>
          <w:bCs/>
        </w:rPr>
      </w:pPr>
    </w:p>
    <w:p w14:paraId="4EEFB3C0" w14:textId="7A2482C2" w:rsidR="00D520B1" w:rsidRPr="00C22323" w:rsidRDefault="00D520B1" w:rsidP="00A82A9B">
      <w:pPr>
        <w:pStyle w:val="NoSpacing"/>
        <w:rPr>
          <w:b/>
        </w:rPr>
      </w:pPr>
      <w:r w:rsidRPr="00C22323">
        <w:rPr>
          <w:b/>
        </w:rPr>
        <w:t>Outcome</w:t>
      </w:r>
      <w:r w:rsidR="003A6288">
        <w:rPr>
          <w:b/>
        </w:rPr>
        <w:t>:</w:t>
      </w:r>
      <w:r w:rsidRPr="00C22323">
        <w:rPr>
          <w:b/>
        </w:rPr>
        <w:t xml:space="preserve"> 3.3. </w:t>
      </w:r>
      <w:r w:rsidRPr="00C22323">
        <w:rPr>
          <w:b/>
        </w:rPr>
        <w:tab/>
        <w:t xml:space="preserve">Business Communications Management </w:t>
      </w:r>
    </w:p>
    <w:p w14:paraId="5CCFBDE4" w14:textId="77777777" w:rsidR="00D520B1" w:rsidRDefault="00D520B1" w:rsidP="00C22323">
      <w:pPr>
        <w:pStyle w:val="NoSpacing"/>
        <w:ind w:left="2160"/>
      </w:pPr>
      <w:r w:rsidRPr="003B3B66">
        <w:t>Plan, create and evaluate internal and external business communications.</w:t>
      </w:r>
    </w:p>
    <w:p w14:paraId="255C4128" w14:textId="77777777" w:rsidR="00C22323" w:rsidRDefault="00C22323" w:rsidP="00C22323">
      <w:pPr>
        <w:pStyle w:val="NoSpacing"/>
        <w:ind w:left="2160"/>
      </w:pPr>
    </w:p>
    <w:p w14:paraId="28B4B84F" w14:textId="77777777" w:rsidR="00D520B1" w:rsidRPr="00C22323" w:rsidRDefault="00D520B1" w:rsidP="00A82A9B">
      <w:pPr>
        <w:pStyle w:val="NoSpacing"/>
        <w:rPr>
          <w:b/>
        </w:rPr>
      </w:pPr>
      <w:proofErr w:type="gramStart"/>
      <w:r w:rsidRPr="00C22323">
        <w:rPr>
          <w:b/>
        </w:rPr>
        <w:t>Competencies</w:t>
      </w:r>
      <w:proofErr w:type="gramEnd"/>
    </w:p>
    <w:p w14:paraId="380F786E" w14:textId="5F3C6DE0" w:rsidR="00D520B1" w:rsidRDefault="00D520B1" w:rsidP="00A82A9B">
      <w:pPr>
        <w:pStyle w:val="NoSpacing"/>
      </w:pPr>
      <w:r w:rsidRPr="00466E1B">
        <w:t>3.3.3</w:t>
      </w:r>
      <w:r w:rsidR="00C22323">
        <w:t>.</w:t>
      </w:r>
      <w:r w:rsidRPr="00466E1B">
        <w:tab/>
      </w:r>
      <w:r w:rsidRPr="00022E8A">
        <w:t>Implement strategies to solicit and provide feedback.</w:t>
      </w:r>
    </w:p>
    <w:p w14:paraId="448BE39C" w14:textId="2C501C1E" w:rsidR="00D520B1" w:rsidRPr="0043614D" w:rsidRDefault="00D520B1" w:rsidP="00C22323">
      <w:pPr>
        <w:pStyle w:val="NoSpacing"/>
        <w:ind w:left="720" w:hanging="720"/>
      </w:pPr>
      <w:r w:rsidRPr="0043614D">
        <w:t>3.3.5</w:t>
      </w:r>
      <w:r w:rsidR="00C22323">
        <w:t>.</w:t>
      </w:r>
      <w:r w:rsidRPr="0043614D">
        <w:tab/>
        <w:t>Communicate the business’s plans, strategies and procedures, and verify the understanding of recipients.</w:t>
      </w:r>
    </w:p>
    <w:p w14:paraId="45A7B4BC" w14:textId="18537A66" w:rsidR="00D520B1" w:rsidRDefault="00D520B1" w:rsidP="00A82A9B">
      <w:pPr>
        <w:pStyle w:val="NoSpacing"/>
      </w:pPr>
      <w:r w:rsidRPr="0043614D">
        <w:t>3.3.7</w:t>
      </w:r>
      <w:r w:rsidR="00C22323">
        <w:t>.</w:t>
      </w:r>
      <w:r w:rsidRPr="0043614D">
        <w:tab/>
        <w:t>Describe the purpose of business communications in managing crises.</w:t>
      </w:r>
    </w:p>
    <w:p w14:paraId="7612DEE1" w14:textId="77777777" w:rsidR="00C22323" w:rsidRDefault="00D520B1" w:rsidP="00C22323">
      <w:pPr>
        <w:pStyle w:val="NoSpacing"/>
      </w:pPr>
      <w:r>
        <w:t>3.3.</w:t>
      </w:r>
      <w:proofErr w:type="gramStart"/>
      <w:r>
        <w:t>1</w:t>
      </w:r>
      <w:r w:rsidR="00C22323">
        <w:t>1.</w:t>
      </w:r>
      <w:r w:rsidRPr="004475BB">
        <w:t>Identify</w:t>
      </w:r>
      <w:proofErr w:type="gramEnd"/>
      <w:r w:rsidRPr="004475BB">
        <w:t xml:space="preserve"> strategies to promote diversity, equity and inclusion in business </w:t>
      </w:r>
    </w:p>
    <w:p w14:paraId="4DCD5AB3" w14:textId="0CCB80A5" w:rsidR="00D520B1" w:rsidRDefault="00D520B1" w:rsidP="00C22323">
      <w:pPr>
        <w:pStyle w:val="NoSpacing"/>
        <w:ind w:firstLine="720"/>
      </w:pPr>
      <w:r w:rsidRPr="004475BB">
        <w:t>c</w:t>
      </w:r>
      <w:r w:rsidR="00C22323">
        <w:t>ommunications.</w:t>
      </w:r>
      <w:r w:rsidR="00C22323">
        <w:tab/>
      </w:r>
    </w:p>
    <w:p w14:paraId="0B9F319C" w14:textId="77777777" w:rsidR="000865C9" w:rsidRDefault="000865C9" w:rsidP="00C22323">
      <w:pPr>
        <w:pStyle w:val="NoSpacing"/>
        <w:ind w:firstLine="720"/>
      </w:pPr>
    </w:p>
    <w:p w14:paraId="44EB41A5" w14:textId="10247C8B" w:rsidR="00500685" w:rsidRPr="002445FF" w:rsidRDefault="00500685" w:rsidP="00500685">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Governance</w:t>
      </w:r>
    </w:p>
    <w:p w14:paraId="5A1D6D07" w14:textId="2337F710" w:rsidR="00D520B1" w:rsidRPr="00500685" w:rsidRDefault="00500685" w:rsidP="00382F32">
      <w:pPr>
        <w:pStyle w:val="NoSpacing"/>
        <w:ind w:left="2160"/>
      </w:pPr>
      <w:r w:rsidRPr="002445FF">
        <w:rPr>
          <w:bCs/>
        </w:rPr>
        <w:t xml:space="preserve">Learners </w:t>
      </w:r>
      <w:r>
        <w:rPr>
          <w:bCs/>
        </w:rPr>
        <w:t xml:space="preserve">acquire foundational legal knowledge and apply business governance principles to minimize </w:t>
      </w:r>
      <w:r w:rsidR="00382F32">
        <w:rPr>
          <w:bCs/>
        </w:rPr>
        <w:t>risk, maintain organizational compliance and establish and maintain organizational structure.</w:t>
      </w:r>
    </w:p>
    <w:p w14:paraId="33CCBD91" w14:textId="77777777" w:rsidR="009A6309" w:rsidRDefault="009A6309" w:rsidP="00A82A9B">
      <w:pPr>
        <w:pStyle w:val="NoSpacing"/>
      </w:pPr>
    </w:p>
    <w:p w14:paraId="00FC9012" w14:textId="11A5769D" w:rsidR="000865C9" w:rsidRPr="001D5A62" w:rsidRDefault="000865C9" w:rsidP="00BB637E">
      <w:pPr>
        <w:pStyle w:val="NoSpacing"/>
        <w:rPr>
          <w:b/>
        </w:rPr>
      </w:pPr>
      <w:r w:rsidRPr="001D5A62">
        <w:rPr>
          <w:b/>
        </w:rPr>
        <w:t>Outcome</w:t>
      </w:r>
      <w:r w:rsidR="003A6288">
        <w:rPr>
          <w:b/>
        </w:rPr>
        <w:t>:</w:t>
      </w:r>
      <w:r w:rsidRPr="001D5A62">
        <w:rPr>
          <w:b/>
        </w:rPr>
        <w:t xml:space="preserve"> 4.1</w:t>
      </w:r>
      <w:r w:rsidR="001D5A62">
        <w:rPr>
          <w:b/>
        </w:rPr>
        <w:t>.</w:t>
      </w:r>
      <w:r w:rsidR="001D5A62">
        <w:rPr>
          <w:b/>
        </w:rPr>
        <w:tab/>
      </w:r>
      <w:r w:rsidRPr="001D5A62">
        <w:rPr>
          <w:b/>
        </w:rPr>
        <w:t>Risk Management Fundamentals</w:t>
      </w:r>
    </w:p>
    <w:p w14:paraId="742FBE1B" w14:textId="77777777" w:rsidR="000865C9" w:rsidRDefault="000865C9" w:rsidP="001D5A62">
      <w:pPr>
        <w:pStyle w:val="NoSpacing"/>
        <w:ind w:left="1440" w:firstLine="720"/>
        <w:rPr>
          <w:rStyle w:val="apple-converted-space"/>
          <w:rFonts w:cs="Arial"/>
          <w:color w:val="000000"/>
          <w:shd w:val="clear" w:color="auto" w:fill="FFFFFF"/>
        </w:rPr>
      </w:pPr>
      <w:r w:rsidRPr="00BB637E">
        <w:rPr>
          <w:rStyle w:val="apple-converted-space"/>
          <w:rFonts w:cs="Arial"/>
          <w:color w:val="000000"/>
          <w:shd w:val="clear" w:color="auto" w:fill="FFFFFF"/>
        </w:rPr>
        <w:t>Identify policies, processes and strategies to manage risk.</w:t>
      </w:r>
    </w:p>
    <w:p w14:paraId="2EAFED18" w14:textId="77777777" w:rsidR="001D5A62" w:rsidRPr="00BB637E" w:rsidRDefault="001D5A62" w:rsidP="001D5A62">
      <w:pPr>
        <w:pStyle w:val="NoSpacing"/>
        <w:ind w:left="1440" w:firstLine="720"/>
        <w:rPr>
          <w:rStyle w:val="apple-converted-space"/>
          <w:rFonts w:cs="Arial"/>
          <w:color w:val="000000"/>
          <w:shd w:val="clear" w:color="auto" w:fill="FFFFFF"/>
        </w:rPr>
      </w:pPr>
    </w:p>
    <w:p w14:paraId="669CFB28" w14:textId="77777777" w:rsidR="000865C9" w:rsidRPr="001D5A62" w:rsidRDefault="000865C9" w:rsidP="00BB637E">
      <w:pPr>
        <w:pStyle w:val="NoSpacing"/>
        <w:rPr>
          <w:b/>
        </w:rPr>
      </w:pPr>
      <w:proofErr w:type="gramStart"/>
      <w:r w:rsidRPr="001D5A62">
        <w:rPr>
          <w:b/>
        </w:rPr>
        <w:t>Competencies</w:t>
      </w:r>
      <w:proofErr w:type="gramEnd"/>
    </w:p>
    <w:p w14:paraId="2F5C21BF" w14:textId="2E276C9D" w:rsidR="000865C9" w:rsidRPr="00BB637E" w:rsidRDefault="000865C9" w:rsidP="007772AF">
      <w:pPr>
        <w:pStyle w:val="NoSpacing"/>
        <w:ind w:left="720" w:hanging="720"/>
      </w:pPr>
      <w:r w:rsidRPr="00BB637E">
        <w:t>4.1.1</w:t>
      </w:r>
      <w:r w:rsidR="001D5A62">
        <w:t>.</w:t>
      </w:r>
      <w:r w:rsidRPr="00BB637E">
        <w:tab/>
        <w:t>Explain the role of enterprise risk management in protecting and creating value for stakeholders.</w:t>
      </w:r>
    </w:p>
    <w:p w14:paraId="7C876BA8" w14:textId="54800B96" w:rsidR="000865C9" w:rsidRPr="00BB637E" w:rsidRDefault="000865C9" w:rsidP="007772AF">
      <w:pPr>
        <w:pStyle w:val="NoSpacing"/>
        <w:ind w:left="720" w:hanging="720"/>
      </w:pPr>
      <w:r w:rsidRPr="00BB637E">
        <w:t>4.1.3</w:t>
      </w:r>
      <w:r w:rsidR="007772AF">
        <w:t>.</w:t>
      </w:r>
      <w:r w:rsidRPr="00BB637E">
        <w:tab/>
        <w:t>Describe and compare types of business risks (e.g., strategic, operational, financial, compliance, reputational).</w:t>
      </w:r>
    </w:p>
    <w:p w14:paraId="723A12F9" w14:textId="2A741C92" w:rsidR="000865C9" w:rsidRDefault="000865C9" w:rsidP="00BB637E">
      <w:pPr>
        <w:pStyle w:val="NoSpacing"/>
      </w:pPr>
      <w:r w:rsidRPr="00BB637E">
        <w:t>4.1.4</w:t>
      </w:r>
      <w:r w:rsidR="00CC2E37">
        <w:t>.</w:t>
      </w:r>
      <w:r w:rsidRPr="00BB637E">
        <w:tab/>
        <w:t>Describe ways businesses prevent, control, transfer and retain risks</w:t>
      </w:r>
    </w:p>
    <w:p w14:paraId="0CA640CC" w14:textId="77777777" w:rsidR="00CC2E37" w:rsidRDefault="00CC2E37" w:rsidP="00BB637E">
      <w:pPr>
        <w:pStyle w:val="NoSpacing"/>
      </w:pPr>
    </w:p>
    <w:p w14:paraId="53F8451C" w14:textId="76801D4F" w:rsidR="00CC2E37" w:rsidRDefault="00CC2E37">
      <w:pPr>
        <w:rPr>
          <w:rFonts w:ascii="Source Sans Pro" w:hAnsi="Source Sans Pro"/>
          <w:kern w:val="2"/>
          <w:sz w:val="24"/>
          <w14:ligatures w14:val="standardContextual"/>
        </w:rPr>
      </w:pPr>
      <w:r>
        <w:br w:type="page"/>
      </w:r>
    </w:p>
    <w:p w14:paraId="2BF14D3F" w14:textId="77777777" w:rsidR="00CC2E37" w:rsidRPr="00BB637E" w:rsidRDefault="00CC2E37" w:rsidP="00BB637E">
      <w:pPr>
        <w:pStyle w:val="NoSpacing"/>
      </w:pPr>
    </w:p>
    <w:p w14:paraId="38F6DFE8" w14:textId="683D251C" w:rsidR="000865C9" w:rsidRPr="00BB0D4A" w:rsidRDefault="000865C9" w:rsidP="00BB637E">
      <w:pPr>
        <w:pStyle w:val="NoSpacing"/>
        <w:rPr>
          <w:b/>
        </w:rPr>
      </w:pPr>
      <w:r w:rsidRPr="00BB0D4A">
        <w:rPr>
          <w:b/>
        </w:rPr>
        <w:t>Outcome</w:t>
      </w:r>
      <w:r w:rsidR="003A6288">
        <w:rPr>
          <w:b/>
        </w:rPr>
        <w:t>:</w:t>
      </w:r>
      <w:r w:rsidRPr="00BB0D4A">
        <w:rPr>
          <w:b/>
        </w:rPr>
        <w:t xml:space="preserve"> 4.3</w:t>
      </w:r>
      <w:r w:rsidR="00BB0D4A">
        <w:rPr>
          <w:b/>
        </w:rPr>
        <w:t>.</w:t>
      </w:r>
      <w:r w:rsidR="00BB0D4A">
        <w:rPr>
          <w:b/>
        </w:rPr>
        <w:tab/>
      </w:r>
      <w:r w:rsidRPr="00BB0D4A">
        <w:rPr>
          <w:b/>
        </w:rPr>
        <w:t>Compliance</w:t>
      </w:r>
    </w:p>
    <w:p w14:paraId="71F88E16" w14:textId="77777777" w:rsidR="000865C9" w:rsidRDefault="000865C9" w:rsidP="00BB0D4A">
      <w:pPr>
        <w:pStyle w:val="NoSpacing"/>
        <w:ind w:left="1440" w:firstLine="720"/>
      </w:pPr>
      <w:r w:rsidRPr="00BB637E">
        <w:t>Identify policies, processes and strategies to manage compliance.</w:t>
      </w:r>
    </w:p>
    <w:p w14:paraId="22F4DE9E" w14:textId="77777777" w:rsidR="00BB0D4A" w:rsidRPr="00BB637E" w:rsidRDefault="00BB0D4A" w:rsidP="00BB0D4A">
      <w:pPr>
        <w:pStyle w:val="NoSpacing"/>
        <w:ind w:left="1440" w:firstLine="720"/>
      </w:pPr>
    </w:p>
    <w:p w14:paraId="676FD4C8" w14:textId="77777777" w:rsidR="000865C9" w:rsidRPr="00BB0D4A" w:rsidRDefault="000865C9" w:rsidP="00BB637E">
      <w:pPr>
        <w:pStyle w:val="NoSpacing"/>
        <w:rPr>
          <w:b/>
        </w:rPr>
      </w:pPr>
      <w:proofErr w:type="gramStart"/>
      <w:r w:rsidRPr="00BB0D4A">
        <w:rPr>
          <w:b/>
        </w:rPr>
        <w:t>Competencies</w:t>
      </w:r>
      <w:proofErr w:type="gramEnd"/>
    </w:p>
    <w:p w14:paraId="4842E0FC" w14:textId="270D2991" w:rsidR="000865C9" w:rsidRPr="00BB637E" w:rsidRDefault="000865C9" w:rsidP="00BB0D4A">
      <w:pPr>
        <w:pStyle w:val="NoSpacing"/>
        <w:ind w:left="720" w:hanging="720"/>
      </w:pPr>
      <w:r w:rsidRPr="00BB637E">
        <w:t>4.3.2</w:t>
      </w:r>
      <w:r w:rsidR="00BB0D4A">
        <w:t>.</w:t>
      </w:r>
      <w:r w:rsidRPr="00BB637E">
        <w:tab/>
        <w:t>Explain the impact of compliance requirements on business structure, activities, products, services and pricing.</w:t>
      </w:r>
    </w:p>
    <w:p w14:paraId="48BE05B4" w14:textId="3F00752B" w:rsidR="000865C9" w:rsidRPr="00BB637E" w:rsidRDefault="000865C9" w:rsidP="00BB0D4A">
      <w:pPr>
        <w:pStyle w:val="NoSpacing"/>
        <w:ind w:left="720" w:hanging="720"/>
      </w:pPr>
      <w:r w:rsidRPr="00BB637E">
        <w:t>4.3.3</w:t>
      </w:r>
      <w:r w:rsidR="00BB0D4A">
        <w:t>.</w:t>
      </w:r>
      <w:r w:rsidRPr="00BB637E">
        <w:tab/>
        <w:t>Explain the elements of a compliance program and how requirements and expectations differ across industry sectors (e.g., financial services, healthcare, consumer products, restaurants food and beverages).</w:t>
      </w:r>
    </w:p>
    <w:p w14:paraId="3CEDA248" w14:textId="0F9BD621" w:rsidR="000865C9" w:rsidRPr="00BB637E" w:rsidRDefault="000865C9" w:rsidP="00BB0D4A">
      <w:pPr>
        <w:pStyle w:val="NoSpacing"/>
        <w:ind w:left="720" w:hanging="720"/>
      </w:pPr>
      <w:r w:rsidRPr="00BB637E">
        <w:t>4.3.5</w:t>
      </w:r>
      <w:r w:rsidR="00BB0D4A">
        <w:t>.</w:t>
      </w:r>
      <w:r w:rsidRPr="00BB637E">
        <w:tab/>
        <w:t>Develop the elements of a basic compliance program to promote consistent behaviors (e.g., policies, procedures, training).</w:t>
      </w:r>
    </w:p>
    <w:p w14:paraId="03778079" w14:textId="68726BDB" w:rsidR="000865C9" w:rsidRPr="00BB637E" w:rsidRDefault="000865C9" w:rsidP="00BB0D4A">
      <w:pPr>
        <w:pStyle w:val="NoSpacing"/>
        <w:ind w:left="720" w:hanging="720"/>
      </w:pPr>
      <w:r w:rsidRPr="00BB637E">
        <w:t>4.3.6</w:t>
      </w:r>
      <w:r w:rsidR="00BB0D4A">
        <w:t>.</w:t>
      </w:r>
      <w:r w:rsidRPr="00BB637E">
        <w:tab/>
        <w:t>Analyze existing policies, procedures and documents to ascertain compliance with regulatory requirements and self-regulatory guidelines.</w:t>
      </w:r>
    </w:p>
    <w:p w14:paraId="1A884D0B" w14:textId="08A08F6C" w:rsidR="000865C9" w:rsidRPr="00BB637E" w:rsidRDefault="000865C9" w:rsidP="00BB0D4A">
      <w:pPr>
        <w:pStyle w:val="NoSpacing"/>
        <w:ind w:left="720" w:hanging="720"/>
      </w:pPr>
      <w:r w:rsidRPr="00BB637E">
        <w:t>4.3.8</w:t>
      </w:r>
      <w:r w:rsidR="00BB0D4A">
        <w:t>.</w:t>
      </w:r>
      <w:r w:rsidRPr="00BB637E">
        <w:tab/>
        <w:t>Explain the role and function of compliance assessment activities (e.g., due-diligence reviews, internal audits, work plan reviews).</w:t>
      </w:r>
    </w:p>
    <w:p w14:paraId="7A00637A" w14:textId="77777777" w:rsidR="000865C9" w:rsidRPr="00BB637E" w:rsidRDefault="000865C9" w:rsidP="00BB637E">
      <w:pPr>
        <w:pStyle w:val="NoSpacing"/>
        <w:rPr>
          <w:bCs/>
        </w:rPr>
      </w:pPr>
    </w:p>
    <w:p w14:paraId="7BF54045" w14:textId="111179FA" w:rsidR="000865C9" w:rsidRPr="000B1C66" w:rsidRDefault="000865C9" w:rsidP="00BB637E">
      <w:pPr>
        <w:pStyle w:val="NoSpacing"/>
        <w:rPr>
          <w:b/>
        </w:rPr>
      </w:pPr>
      <w:r w:rsidRPr="000B1C66">
        <w:rPr>
          <w:b/>
        </w:rPr>
        <w:t>Outcome</w:t>
      </w:r>
      <w:r w:rsidR="003A6288">
        <w:rPr>
          <w:b/>
        </w:rPr>
        <w:t>:</w:t>
      </w:r>
      <w:r w:rsidRPr="000B1C66">
        <w:rPr>
          <w:b/>
        </w:rPr>
        <w:t xml:space="preserve"> 4.4</w:t>
      </w:r>
      <w:r w:rsidR="000B1C66">
        <w:rPr>
          <w:b/>
        </w:rPr>
        <w:t>.</w:t>
      </w:r>
      <w:r w:rsidR="000B1C66">
        <w:rPr>
          <w:b/>
        </w:rPr>
        <w:tab/>
      </w:r>
      <w:r w:rsidRPr="000B1C66">
        <w:rPr>
          <w:b/>
        </w:rPr>
        <w:t>Legal Environment</w:t>
      </w:r>
    </w:p>
    <w:p w14:paraId="0AAF8823" w14:textId="77777777" w:rsidR="000865C9" w:rsidRDefault="000865C9" w:rsidP="000B1C66">
      <w:pPr>
        <w:pStyle w:val="NoSpacing"/>
        <w:ind w:left="2160"/>
      </w:pPr>
      <w:r w:rsidRPr="00BB637E">
        <w:t>Identify legal processes and requirements that impact business operations.</w:t>
      </w:r>
    </w:p>
    <w:p w14:paraId="5F1D6730" w14:textId="77777777" w:rsidR="000B1C66" w:rsidRPr="00BB637E" w:rsidRDefault="000B1C66" w:rsidP="000B1C66">
      <w:pPr>
        <w:pStyle w:val="NoSpacing"/>
        <w:ind w:left="2160"/>
      </w:pPr>
    </w:p>
    <w:p w14:paraId="0B065DF1" w14:textId="77777777" w:rsidR="000865C9" w:rsidRPr="000B1C66" w:rsidRDefault="000865C9" w:rsidP="00BB637E">
      <w:pPr>
        <w:pStyle w:val="NoSpacing"/>
        <w:rPr>
          <w:b/>
        </w:rPr>
      </w:pPr>
      <w:proofErr w:type="gramStart"/>
      <w:r w:rsidRPr="000B1C66">
        <w:rPr>
          <w:b/>
        </w:rPr>
        <w:t>Competencies</w:t>
      </w:r>
      <w:proofErr w:type="gramEnd"/>
    </w:p>
    <w:p w14:paraId="0E4E9502" w14:textId="060C82DE" w:rsidR="000865C9" w:rsidRPr="00BB637E" w:rsidRDefault="000865C9" w:rsidP="000B1C66">
      <w:pPr>
        <w:pStyle w:val="NoSpacing"/>
        <w:ind w:left="720" w:hanging="720"/>
      </w:pPr>
      <w:r w:rsidRPr="00BB637E">
        <w:t>4.4.6</w:t>
      </w:r>
      <w:r w:rsidR="000B1C66">
        <w:t>.</w:t>
      </w:r>
      <w:r w:rsidRPr="00BB637E">
        <w:tab/>
        <w:t>Describe the purpose of employment laws and workplace regulations (e.g., OSHA, ADA, FMLA, NLRA, Title VII, OFCCP, Minor Labor Laws, FLSA and related state laws).</w:t>
      </w:r>
    </w:p>
    <w:p w14:paraId="77B738E0" w14:textId="29053DBD" w:rsidR="000865C9" w:rsidRDefault="000865C9" w:rsidP="000B1C66">
      <w:pPr>
        <w:pStyle w:val="NoSpacing"/>
        <w:ind w:left="720" w:hanging="720"/>
      </w:pPr>
      <w:r w:rsidRPr="00BB637E">
        <w:t>4.4.7</w:t>
      </w:r>
      <w:r w:rsidR="000B1C66">
        <w:t>.</w:t>
      </w:r>
      <w:r w:rsidRPr="00BB637E">
        <w:tab/>
        <w:t>Describe the rights and responsibilities of the employer and employee in an employment contract or employment relationship</w:t>
      </w:r>
    </w:p>
    <w:p w14:paraId="2B6CA50E" w14:textId="77777777" w:rsidR="000B1C66" w:rsidRPr="00BB637E" w:rsidRDefault="000B1C66" w:rsidP="000B1C66">
      <w:pPr>
        <w:pStyle w:val="NoSpacing"/>
        <w:ind w:left="720" w:hanging="720"/>
      </w:pPr>
    </w:p>
    <w:p w14:paraId="4B0DF0B2" w14:textId="05C7F3B0" w:rsidR="000865C9" w:rsidRPr="000B1C66" w:rsidRDefault="000865C9" w:rsidP="00BB637E">
      <w:pPr>
        <w:pStyle w:val="NoSpacing"/>
        <w:rPr>
          <w:b/>
        </w:rPr>
      </w:pPr>
      <w:r w:rsidRPr="000B1C66">
        <w:rPr>
          <w:b/>
        </w:rPr>
        <w:t>Outcome</w:t>
      </w:r>
      <w:r w:rsidR="003A6288">
        <w:rPr>
          <w:b/>
        </w:rPr>
        <w:t>:</w:t>
      </w:r>
      <w:r w:rsidRPr="000B1C66">
        <w:rPr>
          <w:b/>
        </w:rPr>
        <w:t xml:space="preserve"> 4.6</w:t>
      </w:r>
      <w:r w:rsidR="000B1C66">
        <w:rPr>
          <w:b/>
        </w:rPr>
        <w:t>.</w:t>
      </w:r>
      <w:r w:rsidR="000B1C66">
        <w:rPr>
          <w:b/>
        </w:rPr>
        <w:tab/>
      </w:r>
      <w:r w:rsidRPr="000B1C66">
        <w:rPr>
          <w:b/>
        </w:rPr>
        <w:t>Corporate Social Responsibility</w:t>
      </w:r>
    </w:p>
    <w:p w14:paraId="70D7B84C" w14:textId="77777777" w:rsidR="000865C9" w:rsidRDefault="000865C9" w:rsidP="000B1C66">
      <w:pPr>
        <w:pStyle w:val="NoSpacing"/>
        <w:ind w:left="2160"/>
      </w:pPr>
      <w:r w:rsidRPr="00BB637E">
        <w:t>Identify and evaluate corporate social responsibility policies and strategies.</w:t>
      </w:r>
    </w:p>
    <w:p w14:paraId="34B93BA2" w14:textId="77777777" w:rsidR="00821A1E" w:rsidRPr="00BB637E" w:rsidRDefault="00821A1E" w:rsidP="000B1C66">
      <w:pPr>
        <w:pStyle w:val="NoSpacing"/>
        <w:ind w:left="2160"/>
      </w:pPr>
    </w:p>
    <w:p w14:paraId="1EC6416F" w14:textId="77777777" w:rsidR="000865C9" w:rsidRPr="00821A1E" w:rsidRDefault="000865C9" w:rsidP="00BB637E">
      <w:pPr>
        <w:pStyle w:val="NoSpacing"/>
        <w:rPr>
          <w:b/>
        </w:rPr>
      </w:pPr>
      <w:proofErr w:type="gramStart"/>
      <w:r w:rsidRPr="00821A1E">
        <w:rPr>
          <w:b/>
        </w:rPr>
        <w:t>Competencies</w:t>
      </w:r>
      <w:proofErr w:type="gramEnd"/>
    </w:p>
    <w:p w14:paraId="36C902B0" w14:textId="4131813B" w:rsidR="000865C9" w:rsidRPr="00BB637E" w:rsidRDefault="000865C9" w:rsidP="00821A1E">
      <w:pPr>
        <w:pStyle w:val="NoSpacing"/>
        <w:ind w:left="720" w:hanging="720"/>
      </w:pPr>
      <w:r w:rsidRPr="00BB637E">
        <w:t>4.6.1</w:t>
      </w:r>
      <w:r w:rsidR="00821A1E">
        <w:t>.</w:t>
      </w:r>
      <w:r w:rsidRPr="00BB637E">
        <w:tab/>
        <w:t>Compare and contrast ethical challenges across industry sectors, global markets, nonprofit and for-profit organizations and business activities.</w:t>
      </w:r>
    </w:p>
    <w:p w14:paraId="5878D8BA" w14:textId="233783EF" w:rsidR="000865C9" w:rsidRPr="00BB637E" w:rsidRDefault="000865C9" w:rsidP="00821A1E">
      <w:pPr>
        <w:pStyle w:val="NoSpacing"/>
        <w:ind w:left="720" w:hanging="720"/>
      </w:pPr>
      <w:r w:rsidRPr="00BB637E">
        <w:t>4.6.2</w:t>
      </w:r>
      <w:r w:rsidR="00821A1E">
        <w:t>.</w:t>
      </w:r>
      <w:r w:rsidRPr="00BB637E">
        <w:tab/>
        <w:t>Describe the purpose of corporate social responsibility policies and practices, and their impact on business activities.</w:t>
      </w:r>
    </w:p>
    <w:p w14:paraId="2F1F39A7" w14:textId="23CD36F3" w:rsidR="000865C9" w:rsidRPr="00BB637E" w:rsidRDefault="000865C9" w:rsidP="00821A1E">
      <w:pPr>
        <w:pStyle w:val="NoSpacing"/>
        <w:ind w:left="720" w:hanging="720"/>
      </w:pPr>
      <w:r w:rsidRPr="00BB637E">
        <w:t>4.6.3</w:t>
      </w:r>
      <w:r w:rsidR="00821A1E">
        <w:t>.</w:t>
      </w:r>
      <w:r w:rsidRPr="00BB637E">
        <w:tab/>
        <w:t>Identify factors that impact the social responsibility policies implemented by businesses (e.g., national and state and local regulations, market or customer trends, profit considerations).</w:t>
      </w:r>
    </w:p>
    <w:p w14:paraId="5BF38C97" w14:textId="12C1DAED" w:rsidR="000865C9" w:rsidRPr="00BB637E" w:rsidRDefault="000865C9" w:rsidP="00BB637E">
      <w:pPr>
        <w:pStyle w:val="NoSpacing"/>
      </w:pPr>
      <w:r w:rsidRPr="00BB637E">
        <w:t>4.6.4</w:t>
      </w:r>
      <w:r w:rsidR="00821A1E">
        <w:t>.</w:t>
      </w:r>
      <w:r w:rsidRPr="00BB637E">
        <w:tab/>
        <w:t>Identify and report noncompliance with corporate social responsibility policies.</w:t>
      </w:r>
    </w:p>
    <w:p w14:paraId="29655D4A" w14:textId="31F876FD" w:rsidR="000865C9" w:rsidRDefault="000865C9" w:rsidP="00821A1E">
      <w:pPr>
        <w:pStyle w:val="NoSpacing"/>
        <w:ind w:left="720" w:hanging="720"/>
      </w:pPr>
      <w:r w:rsidRPr="00BB637E">
        <w:t>4.6.5</w:t>
      </w:r>
      <w:r w:rsidR="00821A1E">
        <w:t>.</w:t>
      </w:r>
      <w:r w:rsidRPr="00BB637E">
        <w:tab/>
        <w:t>Differentiate ways in which businesses exhibit corporate social responsibility across industry sectors.</w:t>
      </w:r>
    </w:p>
    <w:p w14:paraId="36BA02B9" w14:textId="77777777" w:rsidR="00821A1E" w:rsidRDefault="00821A1E" w:rsidP="00821A1E">
      <w:pPr>
        <w:pStyle w:val="NoSpacing"/>
        <w:ind w:left="720" w:hanging="720"/>
      </w:pPr>
    </w:p>
    <w:p w14:paraId="5ECEA415" w14:textId="4E277050" w:rsidR="00536823" w:rsidRDefault="00536823">
      <w:pPr>
        <w:rPr>
          <w:rFonts w:ascii="Source Sans Pro" w:hAnsi="Source Sans Pro"/>
          <w:kern w:val="2"/>
          <w:sz w:val="24"/>
          <w14:ligatures w14:val="standardContextual"/>
        </w:rPr>
      </w:pPr>
      <w:r>
        <w:br w:type="page"/>
      </w:r>
    </w:p>
    <w:p w14:paraId="5A0C9EF4" w14:textId="77777777" w:rsidR="00B43F88" w:rsidRPr="00BB637E" w:rsidRDefault="00B43F88" w:rsidP="00821A1E">
      <w:pPr>
        <w:pStyle w:val="NoSpacing"/>
        <w:ind w:left="720" w:hanging="720"/>
        <w:rPr>
          <w:bCs/>
        </w:rPr>
      </w:pPr>
    </w:p>
    <w:p w14:paraId="30B8B0F5" w14:textId="7A494260" w:rsidR="000865C9" w:rsidRPr="00536823" w:rsidRDefault="000865C9" w:rsidP="00BB637E">
      <w:pPr>
        <w:pStyle w:val="NoSpacing"/>
        <w:rPr>
          <w:b/>
        </w:rPr>
      </w:pPr>
      <w:r w:rsidRPr="00536823">
        <w:rPr>
          <w:b/>
        </w:rPr>
        <w:t>Outcome</w:t>
      </w:r>
      <w:r w:rsidR="003A6288">
        <w:rPr>
          <w:b/>
        </w:rPr>
        <w:t>:</w:t>
      </w:r>
      <w:r w:rsidRPr="00536823">
        <w:rPr>
          <w:b/>
        </w:rPr>
        <w:t xml:space="preserve"> 4.7</w:t>
      </w:r>
      <w:r w:rsidR="003A6288">
        <w:rPr>
          <w:b/>
        </w:rPr>
        <w:t>.</w:t>
      </w:r>
      <w:r w:rsidRPr="00536823">
        <w:rPr>
          <w:b/>
        </w:rPr>
        <w:tab/>
        <w:t>Governance Structures</w:t>
      </w:r>
    </w:p>
    <w:p w14:paraId="38696F03" w14:textId="77777777" w:rsidR="000865C9" w:rsidRDefault="000865C9" w:rsidP="00787A92">
      <w:pPr>
        <w:pStyle w:val="NoSpacing"/>
        <w:ind w:left="2160"/>
      </w:pPr>
      <w:r w:rsidRPr="00BB637E">
        <w:t>Relate business governance structures to business operations, activities and strategies.</w:t>
      </w:r>
    </w:p>
    <w:p w14:paraId="4E829551" w14:textId="77777777" w:rsidR="00787A92" w:rsidRPr="00BB637E" w:rsidRDefault="00787A92" w:rsidP="00787A92">
      <w:pPr>
        <w:pStyle w:val="NoSpacing"/>
        <w:ind w:left="2160"/>
      </w:pPr>
    </w:p>
    <w:p w14:paraId="3FD48EEC" w14:textId="77777777" w:rsidR="000865C9" w:rsidRPr="00787A92" w:rsidRDefault="000865C9" w:rsidP="00BB637E">
      <w:pPr>
        <w:pStyle w:val="NoSpacing"/>
        <w:rPr>
          <w:b/>
        </w:rPr>
      </w:pPr>
      <w:proofErr w:type="gramStart"/>
      <w:r w:rsidRPr="00787A92">
        <w:rPr>
          <w:b/>
        </w:rPr>
        <w:t>Competencies</w:t>
      </w:r>
      <w:proofErr w:type="gramEnd"/>
    </w:p>
    <w:p w14:paraId="587BBC7D" w14:textId="02A7289C" w:rsidR="000865C9" w:rsidRPr="00BB637E" w:rsidRDefault="000865C9" w:rsidP="00787A92">
      <w:pPr>
        <w:pStyle w:val="NoSpacing"/>
        <w:ind w:left="720" w:hanging="720"/>
      </w:pPr>
      <w:r w:rsidRPr="00BB637E">
        <w:t>4.7.1</w:t>
      </w:r>
      <w:r w:rsidR="00787A92">
        <w:t>.</w:t>
      </w:r>
      <w:r w:rsidRPr="00BB637E">
        <w:tab/>
        <w:t>Explain the role and function of governance structures and their impact on business objectives.</w:t>
      </w:r>
    </w:p>
    <w:p w14:paraId="1DFAEF90" w14:textId="61CD9687" w:rsidR="000865C9" w:rsidRPr="00BB637E" w:rsidRDefault="000865C9" w:rsidP="00787A92">
      <w:pPr>
        <w:pStyle w:val="NoSpacing"/>
        <w:ind w:left="720" w:hanging="720"/>
      </w:pPr>
      <w:r w:rsidRPr="00BB637E">
        <w:t>4.7.2</w:t>
      </w:r>
      <w:r w:rsidR="00787A92">
        <w:t>.</w:t>
      </w:r>
      <w:r w:rsidRPr="00BB637E">
        <w:tab/>
        <w:t>Describe the relationship between governance structures, ownership structures (e.g., corporation, privately owned, nonprofit, limited-liability companies) and organizational size and reach (e.g., microenterprise, middle-market, large corporate, multinational, global).</w:t>
      </w:r>
    </w:p>
    <w:p w14:paraId="3EC52D39" w14:textId="2714992E" w:rsidR="000865C9" w:rsidRPr="00BB637E" w:rsidRDefault="000865C9" w:rsidP="00787A92">
      <w:pPr>
        <w:pStyle w:val="NoSpacing"/>
        <w:ind w:left="720" w:hanging="720"/>
      </w:pPr>
      <w:r w:rsidRPr="00BB637E">
        <w:t>4.7.3</w:t>
      </w:r>
      <w:r w:rsidR="00787A92">
        <w:t>.</w:t>
      </w:r>
      <w:r w:rsidRPr="00BB637E">
        <w:tab/>
        <w:t>Explain the roles and responsibilities of governing committees (e.g., Board of Directors, Audit and Finance Committees, Risk Committees), strategies used to fulfill these responsibilities and the impact on strategic planning and management functions.</w:t>
      </w:r>
    </w:p>
    <w:p w14:paraId="2D64A93E" w14:textId="5C4545E9" w:rsidR="000865C9" w:rsidRPr="00BB637E" w:rsidRDefault="000865C9" w:rsidP="00787A92">
      <w:pPr>
        <w:pStyle w:val="NoSpacing"/>
        <w:ind w:left="720" w:hanging="720"/>
      </w:pPr>
      <w:r w:rsidRPr="00BB637E">
        <w:t>4.7.4</w:t>
      </w:r>
      <w:r w:rsidR="00787A92">
        <w:t>.</w:t>
      </w:r>
      <w:r w:rsidRPr="00BB637E">
        <w:tab/>
        <w:t>Identify the elements of a governance process (e.g., minutes, records, proxies), and distinguish elements used in public and private businesses.</w:t>
      </w:r>
    </w:p>
    <w:p w14:paraId="09BD7895" w14:textId="6897F16E" w:rsidR="000865C9" w:rsidRPr="00BB637E" w:rsidRDefault="000865C9" w:rsidP="00787A92">
      <w:pPr>
        <w:pStyle w:val="NoSpacing"/>
        <w:ind w:left="720" w:hanging="720"/>
      </w:pPr>
      <w:r w:rsidRPr="00BB637E">
        <w:t>4.7.5</w:t>
      </w:r>
      <w:r w:rsidR="00787A92">
        <w:t>.</w:t>
      </w:r>
      <w:r w:rsidRPr="00BB637E">
        <w:tab/>
        <w:t>Identify the elements of a corporate governance structure that impact staff decision-making authority.</w:t>
      </w:r>
    </w:p>
    <w:p w14:paraId="44C7A36D" w14:textId="2815F77B" w:rsidR="000865C9" w:rsidRPr="00BB637E" w:rsidRDefault="000865C9" w:rsidP="00BB637E">
      <w:pPr>
        <w:pStyle w:val="NoSpacing"/>
      </w:pPr>
      <w:r w:rsidRPr="00BB637E">
        <w:t>4.7.6</w:t>
      </w:r>
      <w:r w:rsidR="00787A92">
        <w:t>.</w:t>
      </w:r>
      <w:r w:rsidRPr="00BB637E">
        <w:tab/>
        <w:t>Determine situations in which escalation to a governance member is appropriate.</w:t>
      </w:r>
    </w:p>
    <w:p w14:paraId="71FCC24F" w14:textId="77777777" w:rsidR="00517664" w:rsidRDefault="00517664" w:rsidP="00BB637E">
      <w:pPr>
        <w:pStyle w:val="NoSpacing"/>
      </w:pPr>
    </w:p>
    <w:p w14:paraId="4938B7B1" w14:textId="5045182F" w:rsidR="00E11C6A" w:rsidRPr="002445FF" w:rsidRDefault="00E11C6A" w:rsidP="00E11C6A">
      <w:pPr>
        <w:pStyle w:val="NoSpacing"/>
        <w:rPr>
          <w:rFonts w:cstheme="minorHAnsi"/>
          <w:b/>
          <w:bCs/>
          <w:color w:val="002060"/>
        </w:rPr>
      </w:pPr>
      <w:r w:rsidRPr="002445FF">
        <w:rPr>
          <w:rFonts w:cstheme="minorHAnsi"/>
          <w:b/>
          <w:bCs/>
          <w:color w:val="002060"/>
        </w:rPr>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Management</w:t>
      </w:r>
    </w:p>
    <w:p w14:paraId="6E5ACFB2" w14:textId="604D0129" w:rsidR="00E11C6A" w:rsidRDefault="00E11C6A" w:rsidP="00E11C6A">
      <w:pPr>
        <w:pStyle w:val="NoSpacing"/>
        <w:ind w:left="2160"/>
      </w:pPr>
      <w:r w:rsidRPr="002445FF">
        <w:rPr>
          <w:bCs/>
        </w:rPr>
        <w:t>Learners</w:t>
      </w:r>
      <w:r>
        <w:rPr>
          <w:bCs/>
        </w:rPr>
        <w:t xml:space="preserve"> identify and apply policies, processes and strategies for effective management of information, projects, strategy and talent</w:t>
      </w:r>
    </w:p>
    <w:p w14:paraId="79E0C031" w14:textId="77777777" w:rsidR="00E11C6A" w:rsidRDefault="00E11C6A" w:rsidP="00BB637E">
      <w:pPr>
        <w:pStyle w:val="NoSpacing"/>
      </w:pPr>
    </w:p>
    <w:p w14:paraId="3845C681" w14:textId="03214E75" w:rsidR="00E11C6A" w:rsidRPr="00E52885" w:rsidRDefault="00E11C6A" w:rsidP="00E11C6A">
      <w:pPr>
        <w:pStyle w:val="NoSpacing"/>
        <w:rPr>
          <w:b/>
        </w:rPr>
      </w:pPr>
      <w:r w:rsidRPr="00E52885">
        <w:rPr>
          <w:b/>
        </w:rPr>
        <w:t>Outcome</w:t>
      </w:r>
      <w:r w:rsidR="00C822CE">
        <w:rPr>
          <w:b/>
        </w:rPr>
        <w:t>:</w:t>
      </w:r>
      <w:r w:rsidRPr="00E52885">
        <w:rPr>
          <w:b/>
        </w:rPr>
        <w:t xml:space="preserve"> 6.1</w:t>
      </w:r>
      <w:r w:rsidR="00E52885">
        <w:rPr>
          <w:b/>
        </w:rPr>
        <w:t>.</w:t>
      </w:r>
      <w:r w:rsidR="00E52885">
        <w:rPr>
          <w:b/>
        </w:rPr>
        <w:tab/>
      </w:r>
      <w:r w:rsidRPr="00E52885">
        <w:rPr>
          <w:b/>
        </w:rPr>
        <w:t>Management Fundamentals</w:t>
      </w:r>
    </w:p>
    <w:p w14:paraId="67DD1B6D" w14:textId="77777777" w:rsidR="00E11C6A" w:rsidRDefault="00E11C6A" w:rsidP="00E52885">
      <w:pPr>
        <w:spacing w:after="120"/>
        <w:ind w:left="1620" w:firstLine="540"/>
        <w:rPr>
          <w:rFonts w:cs="Arial"/>
        </w:rPr>
      </w:pPr>
      <w:r>
        <w:rPr>
          <w:rFonts w:cs="Arial"/>
        </w:rPr>
        <w:t>Identify business management functions and strategies.</w:t>
      </w:r>
    </w:p>
    <w:p w14:paraId="7B864198" w14:textId="77777777" w:rsidR="00565445" w:rsidRDefault="00565445" w:rsidP="00E52885">
      <w:pPr>
        <w:spacing w:after="120"/>
        <w:ind w:left="1620" w:firstLine="540"/>
        <w:rPr>
          <w:rFonts w:cs="Arial"/>
        </w:rPr>
      </w:pPr>
    </w:p>
    <w:p w14:paraId="28721943" w14:textId="77777777" w:rsidR="00E11C6A" w:rsidRPr="00565445" w:rsidRDefault="00E11C6A" w:rsidP="00E11C6A">
      <w:pPr>
        <w:pStyle w:val="NoSpacing"/>
        <w:rPr>
          <w:b/>
          <w:bCs/>
        </w:rPr>
      </w:pPr>
      <w:proofErr w:type="gramStart"/>
      <w:r w:rsidRPr="00565445">
        <w:rPr>
          <w:b/>
          <w:bCs/>
        </w:rPr>
        <w:t>Competencies</w:t>
      </w:r>
      <w:proofErr w:type="gramEnd"/>
    </w:p>
    <w:p w14:paraId="3C3FF210" w14:textId="688F604C" w:rsidR="00E11C6A" w:rsidRPr="00E11C6A" w:rsidRDefault="00E11C6A" w:rsidP="00565445">
      <w:pPr>
        <w:pStyle w:val="NoSpacing"/>
        <w:ind w:left="720" w:hanging="720"/>
      </w:pPr>
      <w:r w:rsidRPr="00E11C6A">
        <w:t>6.1.1</w:t>
      </w:r>
      <w:r w:rsidR="00565445">
        <w:t>.</w:t>
      </w:r>
      <w:r w:rsidRPr="00E11C6A">
        <w:tab/>
        <w:t xml:space="preserve">Distinguish between management and </w:t>
      </w:r>
      <w:proofErr w:type="gramStart"/>
      <w:r w:rsidRPr="00E11C6A">
        <w:t>leadership, and</w:t>
      </w:r>
      <w:proofErr w:type="gramEnd"/>
      <w:r w:rsidRPr="00E11C6A">
        <w:t xml:space="preserve"> describe the characteristics of each.</w:t>
      </w:r>
    </w:p>
    <w:p w14:paraId="7C3617AA" w14:textId="5F6E3C04" w:rsidR="00E11C6A" w:rsidRPr="00E11C6A" w:rsidRDefault="00E11C6A" w:rsidP="00565445">
      <w:pPr>
        <w:pStyle w:val="NoSpacing"/>
        <w:ind w:left="720" w:hanging="720"/>
      </w:pPr>
      <w:r w:rsidRPr="00E11C6A">
        <w:t>6.1.2</w:t>
      </w:r>
      <w:r w:rsidR="00565445">
        <w:t>.</w:t>
      </w:r>
      <w:r w:rsidRPr="00E11C6A">
        <w:tab/>
        <w:t xml:space="preserve">Describe decision-making styles (e.g., analytical, abstract or conceptual, intuitive, creative, procedural or directive), and identify the factors that influence their effectiveness.  </w:t>
      </w:r>
    </w:p>
    <w:p w14:paraId="4236DC61" w14:textId="230161B0" w:rsidR="00E11C6A" w:rsidRPr="00E11C6A" w:rsidRDefault="00E11C6A" w:rsidP="00E11C6A">
      <w:pPr>
        <w:pStyle w:val="NoSpacing"/>
      </w:pPr>
      <w:r w:rsidRPr="00E11C6A">
        <w:t>6.1.4</w:t>
      </w:r>
      <w:r w:rsidR="00565445">
        <w:t>.</w:t>
      </w:r>
      <w:r w:rsidRPr="00E11C6A">
        <w:tab/>
        <w:t>Explain the differences between managing internal versus external resources.</w:t>
      </w:r>
    </w:p>
    <w:p w14:paraId="4DB14663" w14:textId="070D5690" w:rsidR="00E11C6A" w:rsidRPr="00E11C6A" w:rsidRDefault="00E11C6A" w:rsidP="00565445">
      <w:pPr>
        <w:pStyle w:val="NoSpacing"/>
        <w:ind w:left="720" w:hanging="720"/>
      </w:pPr>
      <w:r w:rsidRPr="00E11C6A">
        <w:t>6.1.5</w:t>
      </w:r>
      <w:r w:rsidR="00565445">
        <w:t>.</w:t>
      </w:r>
      <w:r w:rsidRPr="00E11C6A">
        <w:tab/>
        <w:t>Explain the role of management functions (e.g., planning, organizing, staffing, leading, controlling), and how they impact business activities.</w:t>
      </w:r>
    </w:p>
    <w:p w14:paraId="24E612F1" w14:textId="25BE7994" w:rsidR="00E11C6A" w:rsidRPr="00E11C6A" w:rsidRDefault="00E11C6A" w:rsidP="00E11C6A">
      <w:pPr>
        <w:pStyle w:val="NoSpacing"/>
      </w:pPr>
      <w:r w:rsidRPr="00E11C6A">
        <w:t>6.1.6</w:t>
      </w:r>
      <w:r w:rsidR="00565445">
        <w:t>.</w:t>
      </w:r>
      <w:r w:rsidRPr="00E11C6A">
        <w:tab/>
        <w:t>Compare and contrast management theories.</w:t>
      </w:r>
    </w:p>
    <w:p w14:paraId="29716C43" w14:textId="174ADD23" w:rsidR="00E11C6A" w:rsidRPr="00E11C6A" w:rsidRDefault="00E11C6A" w:rsidP="00E11C6A">
      <w:pPr>
        <w:pStyle w:val="NoSpacing"/>
      </w:pPr>
      <w:r w:rsidRPr="00E11C6A">
        <w:t>6.1.7</w:t>
      </w:r>
      <w:r w:rsidR="00565445">
        <w:t>.</w:t>
      </w:r>
      <w:r w:rsidRPr="00E11C6A">
        <w:tab/>
        <w:t>Compare and contrast motivational strategies.</w:t>
      </w:r>
    </w:p>
    <w:p w14:paraId="7F530F77" w14:textId="2E124E4C" w:rsidR="00E11C6A" w:rsidRPr="00E11C6A" w:rsidRDefault="00E11C6A" w:rsidP="00E11C6A">
      <w:pPr>
        <w:pStyle w:val="NoSpacing"/>
      </w:pPr>
      <w:r w:rsidRPr="00E11C6A">
        <w:t>6.1.8</w:t>
      </w:r>
      <w:r w:rsidR="00565445">
        <w:t>.</w:t>
      </w:r>
      <w:r w:rsidRPr="00E11C6A">
        <w:tab/>
        <w:t>Describe how cultural differences impact management practices.</w:t>
      </w:r>
    </w:p>
    <w:p w14:paraId="30855339" w14:textId="0F52977F" w:rsidR="00E11C6A" w:rsidRPr="00E11C6A" w:rsidRDefault="00E11C6A" w:rsidP="00565445">
      <w:pPr>
        <w:pStyle w:val="NoSpacing"/>
        <w:ind w:left="720" w:hanging="720"/>
      </w:pPr>
      <w:r w:rsidRPr="00E11C6A">
        <w:t>6.1.9</w:t>
      </w:r>
      <w:r w:rsidR="00565445">
        <w:t>.</w:t>
      </w:r>
      <w:r w:rsidRPr="00E11C6A">
        <w:tab/>
        <w:t xml:space="preserve">Distinguish </w:t>
      </w:r>
      <w:proofErr w:type="gramStart"/>
      <w:r w:rsidRPr="00E11C6A">
        <w:t>among</w:t>
      </w:r>
      <w:proofErr w:type="gramEnd"/>
      <w:r w:rsidRPr="00E11C6A">
        <w:t xml:space="preserve"> data management, information management and knowledge management; and explain legal and ethical considerations associated with each.</w:t>
      </w:r>
    </w:p>
    <w:p w14:paraId="05D68974" w14:textId="6E8AAD77" w:rsidR="00E11C6A" w:rsidRPr="00E11C6A" w:rsidRDefault="00E11C6A" w:rsidP="00E11C6A">
      <w:pPr>
        <w:pStyle w:val="NoSpacing"/>
      </w:pPr>
      <w:r w:rsidRPr="00E11C6A">
        <w:lastRenderedPageBreak/>
        <w:t>6.1.11</w:t>
      </w:r>
      <w:r w:rsidR="00565445">
        <w:t>.</w:t>
      </w:r>
      <w:r w:rsidRPr="00E11C6A">
        <w:tab/>
        <w:t>Explain the role and function of knowledge management.</w:t>
      </w:r>
    </w:p>
    <w:p w14:paraId="1263CF28" w14:textId="592D8F43" w:rsidR="00E11C6A" w:rsidRPr="00E11C6A" w:rsidRDefault="00E11C6A" w:rsidP="00E11C6A">
      <w:pPr>
        <w:pStyle w:val="NoSpacing"/>
      </w:pPr>
      <w:r w:rsidRPr="00E11C6A">
        <w:t>6.1.12</w:t>
      </w:r>
      <w:r w:rsidR="00565445">
        <w:t>.</w:t>
      </w:r>
      <w:r w:rsidRPr="00E11C6A">
        <w:tab/>
        <w:t xml:space="preserve">Explain the role and function of quality management. </w:t>
      </w:r>
    </w:p>
    <w:p w14:paraId="1A0EE4DC" w14:textId="43DDDFDF" w:rsidR="00E11C6A" w:rsidRPr="00E11C6A" w:rsidRDefault="00E11C6A" w:rsidP="00E11C6A">
      <w:pPr>
        <w:pStyle w:val="NoSpacing"/>
      </w:pPr>
      <w:r w:rsidRPr="00E11C6A">
        <w:t>6.1.13</w:t>
      </w:r>
      <w:r w:rsidR="00565445">
        <w:t>.</w:t>
      </w:r>
      <w:r w:rsidRPr="00E11C6A">
        <w:tab/>
        <w:t>Explain the role and function of project management.</w:t>
      </w:r>
    </w:p>
    <w:p w14:paraId="486E8FA8" w14:textId="31E24262" w:rsidR="00E11C6A" w:rsidRPr="00E11C6A" w:rsidRDefault="00E11C6A" w:rsidP="00E11C6A">
      <w:pPr>
        <w:pStyle w:val="NoSpacing"/>
      </w:pPr>
      <w:r w:rsidRPr="00E11C6A">
        <w:t>6.1.14</w:t>
      </w:r>
      <w:r w:rsidR="00565445">
        <w:t>.</w:t>
      </w:r>
      <w:r w:rsidRPr="00E11C6A">
        <w:tab/>
        <w:t>Explain the role and function of organizational development.</w:t>
      </w:r>
    </w:p>
    <w:p w14:paraId="548A01A9" w14:textId="5019714F" w:rsidR="00E11C6A" w:rsidRPr="00E11C6A" w:rsidRDefault="00E11C6A" w:rsidP="00565445">
      <w:pPr>
        <w:pStyle w:val="NoSpacing"/>
        <w:ind w:left="720" w:hanging="720"/>
      </w:pPr>
      <w:r w:rsidRPr="00E11C6A">
        <w:t>6.1.15</w:t>
      </w:r>
      <w:r w:rsidR="00565445">
        <w:t>.</w:t>
      </w:r>
      <w:r w:rsidRPr="00E11C6A">
        <w:tab/>
        <w:t>Contrast operational risk with other types of business risk (e.g., market risk, credit risk, strategic risk).</w:t>
      </w:r>
    </w:p>
    <w:p w14:paraId="4D6EA43C" w14:textId="7B1CB704" w:rsidR="00E11C6A" w:rsidRDefault="00E11C6A" w:rsidP="00565445">
      <w:pPr>
        <w:pStyle w:val="NoSpacing"/>
        <w:ind w:left="720" w:hanging="720"/>
      </w:pPr>
      <w:r w:rsidRPr="00E11C6A">
        <w:t>6.1.16</w:t>
      </w:r>
      <w:r w:rsidR="00565445">
        <w:t>.</w:t>
      </w:r>
      <w:r w:rsidRPr="00E11C6A">
        <w:tab/>
        <w:t>Identify the factors that contribute to operational risk (e.g., training, supervision, security, system design, employment policies).</w:t>
      </w:r>
    </w:p>
    <w:p w14:paraId="595C43D0" w14:textId="77777777" w:rsidR="00565445" w:rsidRPr="00E11C6A" w:rsidRDefault="00565445" w:rsidP="00565445">
      <w:pPr>
        <w:pStyle w:val="NoSpacing"/>
        <w:ind w:left="720" w:hanging="720"/>
      </w:pPr>
    </w:p>
    <w:p w14:paraId="289F6498" w14:textId="2E9B0825" w:rsidR="00E11C6A" w:rsidRPr="00565445" w:rsidRDefault="00E11C6A" w:rsidP="00E11C6A">
      <w:pPr>
        <w:pStyle w:val="NoSpacing"/>
        <w:rPr>
          <w:b/>
          <w:bCs/>
        </w:rPr>
      </w:pPr>
      <w:r w:rsidRPr="00565445">
        <w:rPr>
          <w:b/>
          <w:bCs/>
        </w:rPr>
        <w:t>Outcome</w:t>
      </w:r>
      <w:r w:rsidR="00C822CE">
        <w:rPr>
          <w:b/>
          <w:bCs/>
        </w:rPr>
        <w:t>:</w:t>
      </w:r>
      <w:r w:rsidRPr="00565445">
        <w:rPr>
          <w:b/>
          <w:bCs/>
        </w:rPr>
        <w:t xml:space="preserve"> 6.2</w:t>
      </w:r>
      <w:r w:rsidR="00565445">
        <w:rPr>
          <w:b/>
          <w:bCs/>
        </w:rPr>
        <w:t>.</w:t>
      </w:r>
      <w:r w:rsidR="00565445">
        <w:rPr>
          <w:b/>
          <w:bCs/>
        </w:rPr>
        <w:tab/>
      </w:r>
      <w:r w:rsidRPr="00565445">
        <w:rPr>
          <w:b/>
          <w:bCs/>
        </w:rPr>
        <w:t>Strategic Planning</w:t>
      </w:r>
    </w:p>
    <w:p w14:paraId="05E2EA0C" w14:textId="77777777" w:rsidR="00E11C6A" w:rsidRDefault="00E11C6A" w:rsidP="00565445">
      <w:pPr>
        <w:pStyle w:val="NoSpacing"/>
        <w:ind w:left="1440" w:firstLine="720"/>
      </w:pPr>
      <w:r w:rsidRPr="00E11C6A">
        <w:t>Apply strategic planning processes.</w:t>
      </w:r>
    </w:p>
    <w:p w14:paraId="2EE734A8" w14:textId="77777777" w:rsidR="00565445" w:rsidRPr="00E11C6A" w:rsidRDefault="00565445" w:rsidP="00565445">
      <w:pPr>
        <w:pStyle w:val="NoSpacing"/>
        <w:ind w:left="1440" w:firstLine="720"/>
      </w:pPr>
    </w:p>
    <w:p w14:paraId="6D398521" w14:textId="77777777" w:rsidR="00E11C6A" w:rsidRPr="00565445" w:rsidRDefault="00E11C6A" w:rsidP="00E11C6A">
      <w:pPr>
        <w:pStyle w:val="NoSpacing"/>
        <w:rPr>
          <w:b/>
          <w:bCs/>
        </w:rPr>
      </w:pPr>
      <w:proofErr w:type="gramStart"/>
      <w:r w:rsidRPr="00565445">
        <w:rPr>
          <w:b/>
          <w:bCs/>
        </w:rPr>
        <w:t>Competencies</w:t>
      </w:r>
      <w:proofErr w:type="gramEnd"/>
    </w:p>
    <w:p w14:paraId="52B53AB9" w14:textId="08BC048C" w:rsidR="00E11C6A" w:rsidRPr="00E11C6A" w:rsidRDefault="00E11C6A" w:rsidP="00565445">
      <w:pPr>
        <w:pStyle w:val="NoSpacing"/>
        <w:ind w:left="720" w:hanging="720"/>
      </w:pPr>
      <w:r w:rsidRPr="00E11C6A">
        <w:t>6.2.1</w:t>
      </w:r>
      <w:r w:rsidR="00565445">
        <w:t>.</w:t>
      </w:r>
      <w:r w:rsidRPr="00E11C6A">
        <w:tab/>
        <w:t>Describe strategic planning processes and the relationship between strategic planning, business plans and departmental plans.</w:t>
      </w:r>
    </w:p>
    <w:p w14:paraId="0D9AAF3D" w14:textId="300729FB" w:rsidR="00E11C6A" w:rsidRPr="00E11C6A" w:rsidRDefault="00E11C6A" w:rsidP="00E11C6A">
      <w:pPr>
        <w:pStyle w:val="NoSpacing"/>
      </w:pPr>
      <w:r w:rsidRPr="00E11C6A">
        <w:t>6.2.2</w:t>
      </w:r>
      <w:r w:rsidR="00565445">
        <w:t>.</w:t>
      </w:r>
      <w:r w:rsidRPr="00E11C6A">
        <w:tab/>
        <w:t>Define business mission.</w:t>
      </w:r>
    </w:p>
    <w:p w14:paraId="02417D72" w14:textId="1DE241BA" w:rsidR="00E11C6A" w:rsidRPr="00E11C6A" w:rsidRDefault="00E11C6A" w:rsidP="00565445">
      <w:pPr>
        <w:pStyle w:val="NoSpacing"/>
        <w:ind w:left="720" w:hanging="720"/>
      </w:pPr>
      <w:r w:rsidRPr="00E11C6A">
        <w:t>6.2.3</w:t>
      </w:r>
      <w:r w:rsidR="00565445">
        <w:t>.</w:t>
      </w:r>
      <w:r w:rsidRPr="00E11C6A">
        <w:tab/>
        <w:t xml:space="preserve">Conduct an analysis of the business' strengths, weaknesses, opportunities and threats (i.e., SWOT analysis) to support </w:t>
      </w:r>
      <w:proofErr w:type="gramStart"/>
      <w:r w:rsidRPr="00E11C6A">
        <w:t>development</w:t>
      </w:r>
      <w:proofErr w:type="gramEnd"/>
      <w:r w:rsidRPr="00E11C6A">
        <w:t xml:space="preserve"> of the business plan.</w:t>
      </w:r>
    </w:p>
    <w:p w14:paraId="2576406E" w14:textId="0C003140" w:rsidR="00E11C6A" w:rsidRPr="00E11C6A" w:rsidRDefault="00E11C6A" w:rsidP="00565445">
      <w:pPr>
        <w:pStyle w:val="NoSpacing"/>
        <w:ind w:left="720" w:hanging="720"/>
      </w:pPr>
      <w:r w:rsidRPr="00E11C6A">
        <w:t>6.2.4</w:t>
      </w:r>
      <w:r w:rsidR="00565445">
        <w:t>.</w:t>
      </w:r>
      <w:r w:rsidRPr="00E11C6A">
        <w:tab/>
        <w:t>Identify and benchmark (e.g., dashboards, scorecards) key performance indicators and key risk indicators.</w:t>
      </w:r>
    </w:p>
    <w:p w14:paraId="4492706A" w14:textId="7E6E0BF5" w:rsidR="00E11C6A" w:rsidRPr="00E11C6A" w:rsidRDefault="00E11C6A" w:rsidP="00565445">
      <w:pPr>
        <w:pStyle w:val="NoSpacing"/>
        <w:ind w:left="720" w:hanging="720"/>
      </w:pPr>
      <w:r w:rsidRPr="00E11C6A">
        <w:t>6.2.5</w:t>
      </w:r>
      <w:r w:rsidR="00565445">
        <w:t>.</w:t>
      </w:r>
      <w:r w:rsidRPr="00E11C6A">
        <w:tab/>
        <w:t>Describe how to develop, quantify and communicate business mission, vision and goals.</w:t>
      </w:r>
    </w:p>
    <w:p w14:paraId="40EF62AE" w14:textId="5ECDC08B" w:rsidR="00E11C6A" w:rsidRPr="00E11C6A" w:rsidRDefault="00E11C6A" w:rsidP="00565445">
      <w:pPr>
        <w:pStyle w:val="NoSpacing"/>
        <w:ind w:left="720" w:hanging="720"/>
      </w:pPr>
      <w:r w:rsidRPr="00E11C6A">
        <w:t>6.2.6</w:t>
      </w:r>
      <w:r w:rsidR="00565445">
        <w:t>.</w:t>
      </w:r>
      <w:r w:rsidRPr="00E11C6A">
        <w:tab/>
        <w:t>Develop strategic plans (e.g., marketing, research and development, procurement, production, human resources, information technology).</w:t>
      </w:r>
    </w:p>
    <w:p w14:paraId="3AA994B0" w14:textId="16608F28" w:rsidR="00E11C6A" w:rsidRPr="00E11C6A" w:rsidRDefault="00E11C6A" w:rsidP="00E11C6A">
      <w:pPr>
        <w:pStyle w:val="NoSpacing"/>
      </w:pPr>
      <w:r w:rsidRPr="00E11C6A">
        <w:t>6.2.7</w:t>
      </w:r>
      <w:r w:rsidR="00565445">
        <w:t>.</w:t>
      </w:r>
      <w:r w:rsidRPr="00E11C6A">
        <w:tab/>
        <w:t>Track achievement of goals and objectives using key performance indicators.</w:t>
      </w:r>
    </w:p>
    <w:p w14:paraId="16B9F7DC" w14:textId="1160B246" w:rsidR="00E11C6A" w:rsidRPr="00E11C6A" w:rsidRDefault="00E11C6A" w:rsidP="00E11C6A">
      <w:pPr>
        <w:pStyle w:val="NoSpacing"/>
      </w:pPr>
      <w:r w:rsidRPr="00E11C6A">
        <w:t>6.2.8</w:t>
      </w:r>
      <w:r w:rsidR="00565445">
        <w:t>.</w:t>
      </w:r>
      <w:r w:rsidRPr="00E11C6A">
        <w:tab/>
        <w:t>Evaluate the effectiveness of the strategic-planning process.</w:t>
      </w:r>
    </w:p>
    <w:p w14:paraId="7766772E" w14:textId="45A3D882" w:rsidR="00E11C6A" w:rsidRPr="00E11C6A" w:rsidRDefault="00E11C6A" w:rsidP="00E11C6A">
      <w:pPr>
        <w:pStyle w:val="NoSpacing"/>
      </w:pPr>
      <w:r w:rsidRPr="00E11C6A">
        <w:t>6.2.9</w:t>
      </w:r>
      <w:r w:rsidR="00565445">
        <w:t>.</w:t>
      </w:r>
      <w:r w:rsidRPr="00E11C6A">
        <w:tab/>
        <w:t>Describe the process and structure of business planning.</w:t>
      </w:r>
    </w:p>
    <w:p w14:paraId="30F70BC2" w14:textId="39B5CC18" w:rsidR="00E11C6A" w:rsidRPr="00E11C6A" w:rsidRDefault="00E11C6A" w:rsidP="00565445">
      <w:pPr>
        <w:pStyle w:val="NoSpacing"/>
        <w:ind w:left="720" w:hanging="720"/>
      </w:pPr>
      <w:r w:rsidRPr="00E11C6A">
        <w:t>6.2.10</w:t>
      </w:r>
      <w:r w:rsidR="00565445">
        <w:t>.</w:t>
      </w:r>
      <w:r w:rsidRPr="00E11C6A">
        <w:tab/>
        <w:t>Identify strategies and tactics required to support the goals and objectives of the business plan; and adjust departmental plans.</w:t>
      </w:r>
    </w:p>
    <w:p w14:paraId="108AE89F" w14:textId="0E637888" w:rsidR="00E11C6A" w:rsidRPr="00E11C6A" w:rsidRDefault="00E11C6A" w:rsidP="00565445">
      <w:pPr>
        <w:pStyle w:val="NoSpacing"/>
        <w:ind w:left="720" w:hanging="720"/>
      </w:pPr>
      <w:r w:rsidRPr="00E11C6A">
        <w:t>6.2.12</w:t>
      </w:r>
      <w:r w:rsidR="00565445">
        <w:t>.</w:t>
      </w:r>
      <w:r w:rsidRPr="00E11C6A">
        <w:tab/>
        <w:t xml:space="preserve">Compare options for departmental </w:t>
      </w:r>
      <w:proofErr w:type="gramStart"/>
      <w:r w:rsidRPr="00E11C6A">
        <w:t>structure, and</w:t>
      </w:r>
      <w:proofErr w:type="gramEnd"/>
      <w:r w:rsidRPr="00E11C6A">
        <w:t xml:space="preserve"> evaluate their ability to support business plan execution (e.g., in-house or outsourced; centralized, remote, hybrid; cross-functional teams or specialized groups).</w:t>
      </w:r>
    </w:p>
    <w:p w14:paraId="3C0AD8C1" w14:textId="4FB7A0C7" w:rsidR="00E11C6A" w:rsidRPr="00E11C6A" w:rsidRDefault="00E11C6A" w:rsidP="00E11C6A">
      <w:pPr>
        <w:pStyle w:val="NoSpacing"/>
      </w:pPr>
      <w:r w:rsidRPr="00E11C6A">
        <w:t>6.2.13</w:t>
      </w:r>
      <w:r w:rsidR="00565445">
        <w:t>.</w:t>
      </w:r>
      <w:r w:rsidRPr="00E11C6A">
        <w:tab/>
        <w:t>Describe the relationship of strategies and tactics to goals and objectives.</w:t>
      </w:r>
    </w:p>
    <w:p w14:paraId="072A3869" w14:textId="529FE3F5" w:rsidR="00E11C6A" w:rsidRPr="00E11C6A" w:rsidRDefault="00E11C6A" w:rsidP="00E11C6A">
      <w:pPr>
        <w:pStyle w:val="NoSpacing"/>
      </w:pPr>
      <w:r w:rsidRPr="00E11C6A">
        <w:t>6.2.14</w:t>
      </w:r>
      <w:r w:rsidR="00565445">
        <w:t>.</w:t>
      </w:r>
      <w:r w:rsidRPr="00E11C6A">
        <w:tab/>
        <w:t>Describe how to determine the policies required to support strategies and tactics.</w:t>
      </w:r>
    </w:p>
    <w:p w14:paraId="79C2D4E1" w14:textId="5AF91CE5" w:rsidR="00E11C6A" w:rsidRPr="00E11C6A" w:rsidRDefault="00E11C6A" w:rsidP="00565445">
      <w:pPr>
        <w:pStyle w:val="NoSpacing"/>
        <w:ind w:left="720" w:hanging="720"/>
      </w:pPr>
      <w:r w:rsidRPr="00E11C6A">
        <w:t>6.2.15</w:t>
      </w:r>
      <w:r w:rsidR="00565445">
        <w:t>.</w:t>
      </w:r>
      <w:r w:rsidRPr="00E11C6A">
        <w:tab/>
        <w:t>Distinguish key performance indicators across departments (e.g., finance, marketing, logistics) and select metrics to evaluate the performance of strategies.</w:t>
      </w:r>
    </w:p>
    <w:p w14:paraId="426DB98B" w14:textId="21D676CD" w:rsidR="00E11C6A" w:rsidRDefault="00E11C6A" w:rsidP="00E11C6A">
      <w:pPr>
        <w:pStyle w:val="NoSpacing"/>
      </w:pPr>
      <w:r w:rsidRPr="00E11C6A">
        <w:t>6.2.17</w:t>
      </w:r>
      <w:r w:rsidR="00565445">
        <w:t>.</w:t>
      </w:r>
      <w:r w:rsidRPr="00E11C6A">
        <w:tab/>
        <w:t>Describe how cultural differences may impact the business structure and strategies.</w:t>
      </w:r>
    </w:p>
    <w:p w14:paraId="60F72BCB" w14:textId="77777777" w:rsidR="00565445" w:rsidRPr="00E11C6A" w:rsidRDefault="00565445" w:rsidP="00E11C6A">
      <w:pPr>
        <w:pStyle w:val="NoSpacing"/>
      </w:pPr>
    </w:p>
    <w:p w14:paraId="0673E271" w14:textId="2F34E28A" w:rsidR="00E11C6A" w:rsidRPr="00565445" w:rsidRDefault="00E11C6A" w:rsidP="00E11C6A">
      <w:pPr>
        <w:pStyle w:val="NoSpacing"/>
        <w:rPr>
          <w:b/>
          <w:bCs/>
        </w:rPr>
      </w:pPr>
      <w:r w:rsidRPr="00565445">
        <w:rPr>
          <w:b/>
          <w:bCs/>
        </w:rPr>
        <w:t>Outcome</w:t>
      </w:r>
      <w:r w:rsidR="00C822CE">
        <w:rPr>
          <w:b/>
          <w:bCs/>
        </w:rPr>
        <w:t>:</w:t>
      </w:r>
      <w:r w:rsidRPr="00565445">
        <w:rPr>
          <w:b/>
          <w:bCs/>
        </w:rPr>
        <w:t xml:space="preserve"> 6.3</w:t>
      </w:r>
      <w:r w:rsidR="00565445">
        <w:rPr>
          <w:b/>
          <w:bCs/>
        </w:rPr>
        <w:t>.</w:t>
      </w:r>
      <w:r w:rsidR="00565445">
        <w:rPr>
          <w:b/>
          <w:bCs/>
        </w:rPr>
        <w:tab/>
      </w:r>
      <w:r w:rsidRPr="00565445">
        <w:rPr>
          <w:b/>
          <w:bCs/>
        </w:rPr>
        <w:t>Change Management</w:t>
      </w:r>
    </w:p>
    <w:p w14:paraId="26C2AD78" w14:textId="77777777" w:rsidR="00E11C6A" w:rsidRDefault="00E11C6A" w:rsidP="00565445">
      <w:pPr>
        <w:pStyle w:val="NoSpacing"/>
        <w:ind w:left="1440" w:firstLine="720"/>
      </w:pPr>
      <w:r w:rsidRPr="00E11C6A">
        <w:t>Plan, create and manage change initiatives.</w:t>
      </w:r>
    </w:p>
    <w:p w14:paraId="11FE4985" w14:textId="77777777" w:rsidR="00565445" w:rsidRPr="00E11C6A" w:rsidRDefault="00565445" w:rsidP="00565445">
      <w:pPr>
        <w:pStyle w:val="NoSpacing"/>
        <w:ind w:left="1440" w:firstLine="720"/>
      </w:pPr>
    </w:p>
    <w:p w14:paraId="158592B6" w14:textId="77777777" w:rsidR="00E11C6A" w:rsidRPr="00565445" w:rsidRDefault="00E11C6A" w:rsidP="00E11C6A">
      <w:pPr>
        <w:pStyle w:val="NoSpacing"/>
        <w:rPr>
          <w:b/>
          <w:bCs/>
        </w:rPr>
      </w:pPr>
      <w:proofErr w:type="gramStart"/>
      <w:r w:rsidRPr="00565445">
        <w:rPr>
          <w:b/>
          <w:bCs/>
        </w:rPr>
        <w:t>Competencies</w:t>
      </w:r>
      <w:proofErr w:type="gramEnd"/>
    </w:p>
    <w:p w14:paraId="405A19D9" w14:textId="63573075" w:rsidR="00E11C6A" w:rsidRPr="00E11C6A" w:rsidRDefault="00E11C6A" w:rsidP="00565445">
      <w:pPr>
        <w:pStyle w:val="NoSpacing"/>
        <w:ind w:left="720" w:hanging="720"/>
      </w:pPr>
      <w:r w:rsidRPr="00E11C6A">
        <w:t>6.3.1</w:t>
      </w:r>
      <w:r w:rsidR="00565445">
        <w:t>.</w:t>
      </w:r>
      <w:r w:rsidRPr="00E11C6A">
        <w:tab/>
        <w:t>Identify factors that create or contribute to resistance to organizational change and describe their impact on the speed of change.</w:t>
      </w:r>
    </w:p>
    <w:p w14:paraId="5B9E697B" w14:textId="63DBCC9D" w:rsidR="00E11C6A" w:rsidRPr="00E11C6A" w:rsidRDefault="00E11C6A" w:rsidP="005B3D43">
      <w:pPr>
        <w:pStyle w:val="NoSpacing"/>
        <w:ind w:left="720" w:hanging="720"/>
      </w:pPr>
      <w:r w:rsidRPr="00E11C6A">
        <w:lastRenderedPageBreak/>
        <w:t>6.3.2</w:t>
      </w:r>
      <w:r w:rsidR="005B3D43">
        <w:t>.</w:t>
      </w:r>
      <w:r w:rsidRPr="00E11C6A">
        <w:tab/>
        <w:t>Compare and contrast strategies and approaches for leading changes involving how things are done versus changes in business values and culture.</w:t>
      </w:r>
    </w:p>
    <w:p w14:paraId="674170BE" w14:textId="0245839F" w:rsidR="00E11C6A" w:rsidRPr="00E11C6A" w:rsidRDefault="00E11C6A" w:rsidP="00E11C6A">
      <w:pPr>
        <w:pStyle w:val="NoSpacing"/>
      </w:pPr>
      <w:r w:rsidRPr="00E11C6A">
        <w:t>6.3.3</w:t>
      </w:r>
      <w:r w:rsidR="005B3D43">
        <w:t>.</w:t>
      </w:r>
      <w:r w:rsidRPr="00E11C6A">
        <w:tab/>
        <w:t xml:space="preserve">Select and apply </w:t>
      </w:r>
      <w:proofErr w:type="gramStart"/>
      <w:r w:rsidRPr="00E11C6A">
        <w:t>a change</w:t>
      </w:r>
      <w:proofErr w:type="gramEnd"/>
      <w:r w:rsidRPr="00E11C6A">
        <w:t xml:space="preserve"> management strategy to resolve a business problem.</w:t>
      </w:r>
    </w:p>
    <w:p w14:paraId="548F19CA" w14:textId="3FD72368" w:rsidR="00E11C6A" w:rsidRPr="00E11C6A" w:rsidRDefault="00E11C6A" w:rsidP="00E11C6A">
      <w:pPr>
        <w:pStyle w:val="NoSpacing"/>
      </w:pPr>
      <w:r w:rsidRPr="00E11C6A">
        <w:t>6.3.4</w:t>
      </w:r>
      <w:r w:rsidR="005B3D43">
        <w:t>.</w:t>
      </w:r>
      <w:r w:rsidRPr="00E11C6A">
        <w:tab/>
        <w:t>Evaluate opportunities for business or departmental changes.</w:t>
      </w:r>
    </w:p>
    <w:p w14:paraId="10DD4263" w14:textId="3B7632E9" w:rsidR="00E11C6A" w:rsidRPr="00E11C6A" w:rsidRDefault="00E11C6A" w:rsidP="00E11C6A">
      <w:pPr>
        <w:pStyle w:val="NoSpacing"/>
      </w:pPr>
      <w:r w:rsidRPr="00E11C6A">
        <w:t>6.3.5</w:t>
      </w:r>
      <w:r w:rsidR="005B3D43">
        <w:t>.</w:t>
      </w:r>
      <w:r w:rsidRPr="00E11C6A">
        <w:tab/>
        <w:t>Identify factors considered in selecting and executing organizational change.</w:t>
      </w:r>
    </w:p>
    <w:p w14:paraId="134887F0" w14:textId="408BF53A" w:rsidR="00E11C6A" w:rsidRPr="00E11C6A" w:rsidRDefault="00E11C6A" w:rsidP="00E11C6A">
      <w:pPr>
        <w:pStyle w:val="NoSpacing"/>
      </w:pPr>
      <w:r w:rsidRPr="00E11C6A">
        <w:t>6.3.6</w:t>
      </w:r>
      <w:r w:rsidR="005B3D43">
        <w:t>.</w:t>
      </w:r>
      <w:r w:rsidRPr="00E11C6A">
        <w:tab/>
        <w:t>Identify key steps in the change management process.</w:t>
      </w:r>
    </w:p>
    <w:p w14:paraId="6093CFF6" w14:textId="544B9114" w:rsidR="00E11C6A" w:rsidRDefault="00E11C6A" w:rsidP="00E11C6A">
      <w:pPr>
        <w:pStyle w:val="NoSpacing"/>
      </w:pPr>
      <w:r w:rsidRPr="00E11C6A">
        <w:t>6.3.7</w:t>
      </w:r>
      <w:r w:rsidR="005B3D43">
        <w:t>.</w:t>
      </w:r>
      <w:r w:rsidRPr="00E11C6A">
        <w:tab/>
        <w:t>Measure the success of change efforts.</w:t>
      </w:r>
    </w:p>
    <w:p w14:paraId="7441F645" w14:textId="77777777" w:rsidR="005B3D43" w:rsidRPr="00E11C6A" w:rsidRDefault="005B3D43" w:rsidP="00E11C6A">
      <w:pPr>
        <w:pStyle w:val="NoSpacing"/>
      </w:pPr>
    </w:p>
    <w:p w14:paraId="219DFF0A" w14:textId="2631C884" w:rsidR="00E11C6A" w:rsidRPr="005B3D43" w:rsidRDefault="00E11C6A" w:rsidP="00E11C6A">
      <w:pPr>
        <w:pStyle w:val="NoSpacing"/>
        <w:rPr>
          <w:b/>
          <w:bCs/>
        </w:rPr>
      </w:pPr>
      <w:r w:rsidRPr="005B3D43">
        <w:rPr>
          <w:b/>
          <w:bCs/>
        </w:rPr>
        <w:t>Outcome</w:t>
      </w:r>
      <w:r w:rsidR="00C822CE">
        <w:rPr>
          <w:b/>
          <w:bCs/>
        </w:rPr>
        <w:t>:</w:t>
      </w:r>
      <w:r w:rsidRPr="005B3D43">
        <w:rPr>
          <w:b/>
          <w:bCs/>
        </w:rPr>
        <w:t xml:space="preserve"> 6.4</w:t>
      </w:r>
      <w:r w:rsidR="005B3D43">
        <w:rPr>
          <w:b/>
          <w:bCs/>
        </w:rPr>
        <w:t>.</w:t>
      </w:r>
      <w:r w:rsidR="005B3D43">
        <w:rPr>
          <w:b/>
          <w:bCs/>
        </w:rPr>
        <w:tab/>
      </w:r>
      <w:r w:rsidRPr="005B3D43">
        <w:rPr>
          <w:b/>
          <w:bCs/>
        </w:rPr>
        <w:t>Project Management</w:t>
      </w:r>
    </w:p>
    <w:p w14:paraId="454DE0F9" w14:textId="77777777" w:rsidR="00E11C6A" w:rsidRDefault="00E11C6A" w:rsidP="005B3D43">
      <w:pPr>
        <w:pStyle w:val="NoSpacing"/>
        <w:ind w:left="1440" w:firstLine="720"/>
      </w:pPr>
      <w:r w:rsidRPr="00E11C6A">
        <w:t>Plan, manage and evaluate projects.</w:t>
      </w:r>
    </w:p>
    <w:p w14:paraId="4664D6F4" w14:textId="77777777" w:rsidR="005B3D43" w:rsidRPr="00E11C6A" w:rsidRDefault="005B3D43" w:rsidP="005B3D43">
      <w:pPr>
        <w:pStyle w:val="NoSpacing"/>
        <w:ind w:left="1440" w:firstLine="720"/>
      </w:pPr>
    </w:p>
    <w:p w14:paraId="57BC8F17" w14:textId="77777777" w:rsidR="00E11C6A" w:rsidRPr="005B3D43" w:rsidRDefault="00E11C6A" w:rsidP="00E11C6A">
      <w:pPr>
        <w:pStyle w:val="NoSpacing"/>
        <w:rPr>
          <w:b/>
          <w:bCs/>
        </w:rPr>
      </w:pPr>
      <w:proofErr w:type="gramStart"/>
      <w:r w:rsidRPr="005B3D43">
        <w:rPr>
          <w:b/>
          <w:bCs/>
        </w:rPr>
        <w:t>Competencies</w:t>
      </w:r>
      <w:proofErr w:type="gramEnd"/>
    </w:p>
    <w:p w14:paraId="77CA4F00" w14:textId="0FAE0EA2" w:rsidR="00E11C6A" w:rsidRPr="00E11C6A" w:rsidRDefault="00E11C6A" w:rsidP="00F620E8">
      <w:pPr>
        <w:pStyle w:val="NoSpacing"/>
        <w:ind w:left="720" w:hanging="720"/>
      </w:pPr>
      <w:r w:rsidRPr="00E11C6A">
        <w:t>6.4.1</w:t>
      </w:r>
      <w:r w:rsidR="00F620E8">
        <w:t>.</w:t>
      </w:r>
      <w:r w:rsidRPr="00E11C6A">
        <w:tab/>
        <w:t>Compare and contrast the role and responsibilities of project sponsors, project managers and project team members.</w:t>
      </w:r>
    </w:p>
    <w:p w14:paraId="2745B78D" w14:textId="23741952" w:rsidR="00E11C6A" w:rsidRPr="00E11C6A" w:rsidRDefault="00E11C6A" w:rsidP="00E11C6A">
      <w:pPr>
        <w:pStyle w:val="NoSpacing"/>
      </w:pPr>
      <w:r w:rsidRPr="00E11C6A">
        <w:t>6.4.2</w:t>
      </w:r>
      <w:r w:rsidR="00F620E8">
        <w:t>.</w:t>
      </w:r>
      <w:r w:rsidRPr="00E11C6A">
        <w:tab/>
        <w:t>Explain the impact of expectation setting on project outcomes.</w:t>
      </w:r>
    </w:p>
    <w:p w14:paraId="389F5C23" w14:textId="37FC28AB" w:rsidR="00E11C6A" w:rsidRPr="00E11C6A" w:rsidRDefault="00E11C6A" w:rsidP="00F620E8">
      <w:pPr>
        <w:pStyle w:val="NoSpacing"/>
        <w:ind w:left="720" w:hanging="720"/>
      </w:pPr>
      <w:r w:rsidRPr="00E11C6A">
        <w:t>6.4.3</w:t>
      </w:r>
      <w:r w:rsidR="00F620E8">
        <w:t>.</w:t>
      </w:r>
      <w:r w:rsidRPr="00E11C6A">
        <w:tab/>
        <w:t>Define project objectives, scope, outputs and resource requirements (i.e., project charter and statement of work).</w:t>
      </w:r>
    </w:p>
    <w:p w14:paraId="549E823B" w14:textId="5FB105B4" w:rsidR="00E11C6A" w:rsidRPr="00E11C6A" w:rsidRDefault="00E11C6A" w:rsidP="00F620E8">
      <w:pPr>
        <w:pStyle w:val="NoSpacing"/>
        <w:ind w:left="720" w:hanging="720"/>
      </w:pPr>
      <w:r w:rsidRPr="00E11C6A">
        <w:t>6.4.5</w:t>
      </w:r>
      <w:r w:rsidR="00F620E8">
        <w:t>.</w:t>
      </w:r>
      <w:r w:rsidRPr="00E11C6A">
        <w:tab/>
        <w:t xml:space="preserve">Monitor changes to project scope and critical path and </w:t>
      </w:r>
      <w:proofErr w:type="gramStart"/>
      <w:r w:rsidRPr="00E11C6A">
        <w:t>make adjustments to</w:t>
      </w:r>
      <w:proofErr w:type="gramEnd"/>
      <w:r w:rsidRPr="00E11C6A">
        <w:t xml:space="preserve"> project activities.</w:t>
      </w:r>
    </w:p>
    <w:p w14:paraId="5FF6F144" w14:textId="2534C593" w:rsidR="00E11C6A" w:rsidRPr="00E11C6A" w:rsidRDefault="00E11C6A" w:rsidP="00F620E8">
      <w:pPr>
        <w:pStyle w:val="NoSpacing"/>
        <w:ind w:left="720" w:hanging="720"/>
      </w:pPr>
      <w:r w:rsidRPr="00E11C6A">
        <w:t>6.4.6</w:t>
      </w:r>
      <w:r w:rsidR="00F620E8">
        <w:t>.</w:t>
      </w:r>
      <w:r w:rsidRPr="00E11C6A">
        <w:tab/>
        <w:t>Manage project schedule, monitor completion status, identify potential delays and review costs.</w:t>
      </w:r>
    </w:p>
    <w:p w14:paraId="1F92A3C2" w14:textId="748C638D" w:rsidR="00E11C6A" w:rsidRPr="00E11C6A" w:rsidRDefault="00E11C6A" w:rsidP="00E11C6A">
      <w:pPr>
        <w:pStyle w:val="NoSpacing"/>
      </w:pPr>
      <w:r w:rsidRPr="00E11C6A">
        <w:t>6.4.7</w:t>
      </w:r>
      <w:r w:rsidR="00F620E8">
        <w:t>.</w:t>
      </w:r>
      <w:r w:rsidRPr="00E11C6A">
        <w:tab/>
        <w:t>Communicate project completion status and potential delays to stakeholders.</w:t>
      </w:r>
    </w:p>
    <w:p w14:paraId="57A10C16" w14:textId="48D41F8B" w:rsidR="00E11C6A" w:rsidRPr="00E11C6A" w:rsidRDefault="00E11C6A" w:rsidP="00F620E8">
      <w:pPr>
        <w:pStyle w:val="NoSpacing"/>
        <w:ind w:left="720" w:hanging="720"/>
      </w:pPr>
      <w:r w:rsidRPr="00E11C6A">
        <w:t>6.4.8</w:t>
      </w:r>
      <w:r w:rsidR="00F620E8">
        <w:t>.</w:t>
      </w:r>
      <w:r w:rsidRPr="00E11C6A">
        <w:tab/>
        <w:t>Manage the project team to reduce conflict and meet project objectives (e.g., establish group norms, identify and provide training opportunities, facilitate cross-team communication, catalog and resolve issues, provide feedback).</w:t>
      </w:r>
    </w:p>
    <w:p w14:paraId="58599430" w14:textId="0CCAF323" w:rsidR="00E11C6A" w:rsidRDefault="00E11C6A" w:rsidP="00F620E8">
      <w:pPr>
        <w:pStyle w:val="NoSpacing"/>
        <w:ind w:left="720" w:hanging="720"/>
      </w:pPr>
      <w:r w:rsidRPr="00E11C6A">
        <w:t>6.4.10</w:t>
      </w:r>
      <w:r w:rsidR="00F620E8">
        <w:t>.</w:t>
      </w:r>
      <w:r w:rsidRPr="00E11C6A">
        <w:tab/>
        <w:t>Evaluate project results (e.g., compare project results to expectations, conduct surveys, review lessons learned), and recommend follow-up actions.</w:t>
      </w:r>
    </w:p>
    <w:p w14:paraId="491C74C6" w14:textId="77777777" w:rsidR="00F620E8" w:rsidRPr="00E11C6A" w:rsidRDefault="00F620E8" w:rsidP="00F620E8">
      <w:pPr>
        <w:pStyle w:val="NoSpacing"/>
        <w:ind w:left="720" w:hanging="720"/>
      </w:pPr>
    </w:p>
    <w:p w14:paraId="7F96DA5D" w14:textId="4000AC94" w:rsidR="00E11C6A" w:rsidRPr="00F620E8" w:rsidRDefault="00E11C6A" w:rsidP="00E11C6A">
      <w:pPr>
        <w:pStyle w:val="NoSpacing"/>
        <w:rPr>
          <w:b/>
          <w:bCs/>
        </w:rPr>
      </w:pPr>
      <w:r w:rsidRPr="00F620E8">
        <w:rPr>
          <w:b/>
          <w:bCs/>
        </w:rPr>
        <w:t>Outcome</w:t>
      </w:r>
      <w:r w:rsidR="00C822CE">
        <w:rPr>
          <w:b/>
          <w:bCs/>
        </w:rPr>
        <w:t>:</w:t>
      </w:r>
      <w:r w:rsidRPr="00F620E8">
        <w:rPr>
          <w:b/>
          <w:bCs/>
        </w:rPr>
        <w:t xml:space="preserve"> 6.5</w:t>
      </w:r>
      <w:r w:rsidR="00F620E8">
        <w:rPr>
          <w:b/>
          <w:bCs/>
        </w:rPr>
        <w:t>.</w:t>
      </w:r>
      <w:r w:rsidR="00F620E8">
        <w:rPr>
          <w:b/>
          <w:bCs/>
        </w:rPr>
        <w:tab/>
      </w:r>
      <w:r w:rsidRPr="00F620E8">
        <w:rPr>
          <w:b/>
          <w:bCs/>
        </w:rPr>
        <w:t xml:space="preserve">Human Resources Planning </w:t>
      </w:r>
    </w:p>
    <w:p w14:paraId="59441553" w14:textId="77777777" w:rsidR="00E11C6A" w:rsidRDefault="00E11C6A" w:rsidP="00F620E8">
      <w:pPr>
        <w:pStyle w:val="NoSpacing"/>
        <w:ind w:left="1440" w:firstLine="720"/>
      </w:pPr>
      <w:r w:rsidRPr="00E11C6A">
        <w:t>Identify human resources policies, processes and strategies.</w:t>
      </w:r>
    </w:p>
    <w:p w14:paraId="435A7D5A" w14:textId="77777777" w:rsidR="00F620E8" w:rsidRPr="00E11C6A" w:rsidRDefault="00F620E8" w:rsidP="00F620E8">
      <w:pPr>
        <w:pStyle w:val="NoSpacing"/>
        <w:ind w:left="1440" w:firstLine="720"/>
      </w:pPr>
    </w:p>
    <w:p w14:paraId="23F2EE97" w14:textId="77777777" w:rsidR="00E11C6A" w:rsidRPr="00F620E8" w:rsidRDefault="00E11C6A" w:rsidP="00E11C6A">
      <w:pPr>
        <w:pStyle w:val="NoSpacing"/>
        <w:rPr>
          <w:b/>
          <w:bCs/>
        </w:rPr>
      </w:pPr>
      <w:proofErr w:type="gramStart"/>
      <w:r w:rsidRPr="00F620E8">
        <w:rPr>
          <w:b/>
          <w:bCs/>
        </w:rPr>
        <w:t>Competencies</w:t>
      </w:r>
      <w:proofErr w:type="gramEnd"/>
    </w:p>
    <w:p w14:paraId="39B7DDBD" w14:textId="0187B99E" w:rsidR="00E11C6A" w:rsidRPr="00E11C6A" w:rsidRDefault="00E11C6A" w:rsidP="00E11C6A">
      <w:pPr>
        <w:pStyle w:val="NoSpacing"/>
      </w:pPr>
      <w:r w:rsidRPr="00E11C6A">
        <w:t>6.5.1</w:t>
      </w:r>
      <w:r w:rsidR="00F620E8">
        <w:t>.</w:t>
      </w:r>
      <w:r w:rsidRPr="00E11C6A">
        <w:tab/>
        <w:t>Explain the role and functions of human resources management.</w:t>
      </w:r>
    </w:p>
    <w:p w14:paraId="5DC26F0E" w14:textId="4EE8A6A8" w:rsidR="00E11C6A" w:rsidRPr="00E11C6A" w:rsidRDefault="00E11C6A" w:rsidP="00F620E8">
      <w:pPr>
        <w:pStyle w:val="NoSpacing"/>
        <w:ind w:left="720" w:hanging="720"/>
      </w:pPr>
      <w:r w:rsidRPr="00E11C6A">
        <w:t>6.5.3</w:t>
      </w:r>
      <w:r w:rsidR="00F620E8">
        <w:t>.</w:t>
      </w:r>
      <w:r w:rsidRPr="00E11C6A">
        <w:tab/>
        <w:t>Describe the impact of a business’s strategy, structure and culture on human resources management.</w:t>
      </w:r>
    </w:p>
    <w:p w14:paraId="072B4C4C" w14:textId="4E4E6714" w:rsidR="00E11C6A" w:rsidRDefault="00E11C6A" w:rsidP="00F620E8">
      <w:pPr>
        <w:pStyle w:val="NoSpacing"/>
        <w:ind w:left="720" w:hanging="720"/>
      </w:pPr>
      <w:r w:rsidRPr="00E11C6A">
        <w:t>6.5.6</w:t>
      </w:r>
      <w:r w:rsidR="00F620E8">
        <w:t>.</w:t>
      </w:r>
      <w:r w:rsidRPr="00E11C6A">
        <w:tab/>
        <w:t>Evaluate the use of alternative staffing methods to meet business goals (e.g., outsourcing, telecommuting, shared responsibilities, flexible work schedules, virtual teams, contracted workers, interns). </w:t>
      </w:r>
    </w:p>
    <w:p w14:paraId="409AA43A" w14:textId="77777777" w:rsidR="00431B3D" w:rsidRPr="00E11C6A" w:rsidRDefault="00431B3D" w:rsidP="00F620E8">
      <w:pPr>
        <w:pStyle w:val="NoSpacing"/>
        <w:ind w:left="720" w:hanging="720"/>
      </w:pPr>
    </w:p>
    <w:p w14:paraId="231ABBC7" w14:textId="3D762277" w:rsidR="00E11C6A" w:rsidRPr="00431B3D" w:rsidRDefault="00E11C6A" w:rsidP="00E11C6A">
      <w:pPr>
        <w:pStyle w:val="NoSpacing"/>
        <w:rPr>
          <w:b/>
          <w:bCs/>
        </w:rPr>
      </w:pPr>
      <w:r w:rsidRPr="00431B3D">
        <w:rPr>
          <w:b/>
          <w:bCs/>
        </w:rPr>
        <w:t>Outcome</w:t>
      </w:r>
      <w:r w:rsidR="00C822CE">
        <w:rPr>
          <w:b/>
          <w:bCs/>
        </w:rPr>
        <w:t>:</w:t>
      </w:r>
      <w:r w:rsidRPr="00431B3D">
        <w:rPr>
          <w:b/>
          <w:bCs/>
        </w:rPr>
        <w:t xml:space="preserve"> 6.8</w:t>
      </w:r>
      <w:r w:rsidR="00431B3D">
        <w:rPr>
          <w:b/>
          <w:bCs/>
        </w:rPr>
        <w:t>.</w:t>
      </w:r>
      <w:r w:rsidR="00431B3D">
        <w:rPr>
          <w:b/>
          <w:bCs/>
        </w:rPr>
        <w:tab/>
      </w:r>
      <w:r w:rsidRPr="00431B3D">
        <w:rPr>
          <w:b/>
          <w:bCs/>
        </w:rPr>
        <w:t>Compensation and Benefits</w:t>
      </w:r>
    </w:p>
    <w:p w14:paraId="53A295A9" w14:textId="77777777" w:rsidR="00E11C6A" w:rsidRDefault="00E11C6A" w:rsidP="00431B3D">
      <w:pPr>
        <w:pStyle w:val="NoSpacing"/>
        <w:ind w:left="1440" w:firstLine="720"/>
      </w:pPr>
      <w:r w:rsidRPr="00E11C6A">
        <w:t>Identify, administer and evaluate compensation and benefits plans.</w:t>
      </w:r>
    </w:p>
    <w:p w14:paraId="5F0C8362" w14:textId="77777777" w:rsidR="00431B3D" w:rsidRDefault="00431B3D" w:rsidP="00431B3D">
      <w:pPr>
        <w:pStyle w:val="NoSpacing"/>
        <w:ind w:left="1440" w:firstLine="720"/>
      </w:pPr>
    </w:p>
    <w:p w14:paraId="294E2F10" w14:textId="377048C3" w:rsidR="00431B3D" w:rsidRDefault="00431B3D">
      <w:pPr>
        <w:rPr>
          <w:rFonts w:ascii="Source Sans Pro" w:hAnsi="Source Sans Pro"/>
          <w:kern w:val="2"/>
          <w:sz w:val="24"/>
          <w14:ligatures w14:val="standardContextual"/>
        </w:rPr>
      </w:pPr>
      <w:r>
        <w:br w:type="page"/>
      </w:r>
    </w:p>
    <w:p w14:paraId="69A43369" w14:textId="77777777" w:rsidR="00431B3D" w:rsidRPr="00E11C6A" w:rsidRDefault="00431B3D" w:rsidP="00431B3D">
      <w:pPr>
        <w:pStyle w:val="NoSpacing"/>
        <w:ind w:left="1440" w:firstLine="720"/>
      </w:pPr>
    </w:p>
    <w:p w14:paraId="1F546277" w14:textId="77777777" w:rsidR="00E11C6A" w:rsidRPr="00431B3D" w:rsidRDefault="00E11C6A" w:rsidP="00E11C6A">
      <w:pPr>
        <w:pStyle w:val="NoSpacing"/>
        <w:rPr>
          <w:b/>
          <w:bCs/>
        </w:rPr>
      </w:pPr>
      <w:proofErr w:type="gramStart"/>
      <w:r w:rsidRPr="00431B3D">
        <w:rPr>
          <w:b/>
          <w:bCs/>
        </w:rPr>
        <w:t>Competencies</w:t>
      </w:r>
      <w:proofErr w:type="gramEnd"/>
    </w:p>
    <w:p w14:paraId="0352428E" w14:textId="5B55236D" w:rsidR="00E11C6A" w:rsidRPr="00E11C6A" w:rsidRDefault="00E11C6A" w:rsidP="00431B3D">
      <w:pPr>
        <w:pStyle w:val="NoSpacing"/>
        <w:ind w:left="720" w:hanging="720"/>
      </w:pPr>
      <w:r w:rsidRPr="00E11C6A">
        <w:t>6.8.2</w:t>
      </w:r>
      <w:r w:rsidR="00431B3D">
        <w:t>.</w:t>
      </w:r>
      <w:r w:rsidRPr="00E11C6A">
        <w:tab/>
        <w:t>Explain the differences in compensation associated with employment classifications (full time, part time, temporary/seasonal, contract, independent contractor, on-call, volunteer, exempt, nonexempt).</w:t>
      </w:r>
    </w:p>
    <w:p w14:paraId="05CFF477" w14:textId="6C3CF618" w:rsidR="00E11C6A" w:rsidRDefault="00E11C6A" w:rsidP="00E11C6A">
      <w:pPr>
        <w:pStyle w:val="NoSpacing"/>
      </w:pPr>
      <w:r w:rsidRPr="00E11C6A">
        <w:t>6.8.3</w:t>
      </w:r>
      <w:r w:rsidR="00431B3D">
        <w:t>.</w:t>
      </w:r>
      <w:r w:rsidRPr="00E11C6A">
        <w:tab/>
        <w:t>Explain the concepts of pay equity, pay fairness and equal pay.</w:t>
      </w:r>
    </w:p>
    <w:p w14:paraId="6CD29E08" w14:textId="77777777" w:rsidR="00431B3D" w:rsidRPr="00E11C6A" w:rsidRDefault="00431B3D" w:rsidP="00E11C6A">
      <w:pPr>
        <w:pStyle w:val="NoSpacing"/>
      </w:pPr>
    </w:p>
    <w:p w14:paraId="15E23986" w14:textId="5785E62E" w:rsidR="00E11C6A" w:rsidRPr="00431B3D" w:rsidRDefault="00E11C6A" w:rsidP="00E11C6A">
      <w:pPr>
        <w:pStyle w:val="NoSpacing"/>
        <w:rPr>
          <w:b/>
          <w:bCs/>
        </w:rPr>
      </w:pPr>
      <w:r w:rsidRPr="00431B3D">
        <w:rPr>
          <w:b/>
          <w:bCs/>
        </w:rPr>
        <w:t>Outcome</w:t>
      </w:r>
      <w:r w:rsidR="00C822CE">
        <w:rPr>
          <w:b/>
          <w:bCs/>
        </w:rPr>
        <w:t>:</w:t>
      </w:r>
      <w:r w:rsidRPr="00431B3D">
        <w:rPr>
          <w:b/>
          <w:bCs/>
        </w:rPr>
        <w:t xml:space="preserve"> 6.9</w:t>
      </w:r>
      <w:r w:rsidR="00431B3D">
        <w:rPr>
          <w:b/>
          <w:bCs/>
        </w:rPr>
        <w:t>.</w:t>
      </w:r>
      <w:r w:rsidR="00431B3D">
        <w:rPr>
          <w:b/>
          <w:bCs/>
        </w:rPr>
        <w:tab/>
      </w:r>
      <w:r w:rsidRPr="00431B3D">
        <w:rPr>
          <w:b/>
          <w:bCs/>
        </w:rPr>
        <w:t>Engagement and Retention</w:t>
      </w:r>
    </w:p>
    <w:p w14:paraId="22C58E4F" w14:textId="77777777" w:rsidR="00E11C6A" w:rsidRDefault="00E11C6A" w:rsidP="00431B3D">
      <w:pPr>
        <w:pStyle w:val="NoSpacing"/>
        <w:ind w:left="2160"/>
      </w:pPr>
      <w:r w:rsidRPr="00E11C6A">
        <w:t>Identify, select and evaluate employee engagement and retention strategies.</w:t>
      </w:r>
    </w:p>
    <w:p w14:paraId="2554FAEE" w14:textId="77777777" w:rsidR="00431B3D" w:rsidRPr="00E11C6A" w:rsidRDefault="00431B3D" w:rsidP="00431B3D">
      <w:pPr>
        <w:pStyle w:val="NoSpacing"/>
        <w:ind w:left="2160"/>
      </w:pPr>
    </w:p>
    <w:p w14:paraId="0FF11F9E" w14:textId="77777777" w:rsidR="00E11C6A" w:rsidRPr="00431B3D" w:rsidRDefault="00E11C6A" w:rsidP="00E11C6A">
      <w:pPr>
        <w:pStyle w:val="NoSpacing"/>
        <w:rPr>
          <w:b/>
          <w:bCs/>
        </w:rPr>
      </w:pPr>
      <w:proofErr w:type="gramStart"/>
      <w:r w:rsidRPr="00431B3D">
        <w:rPr>
          <w:b/>
          <w:bCs/>
        </w:rPr>
        <w:t>Competencies</w:t>
      </w:r>
      <w:proofErr w:type="gramEnd"/>
    </w:p>
    <w:p w14:paraId="3056A0FE" w14:textId="482B3C00" w:rsidR="00E11C6A" w:rsidRPr="00E11C6A" w:rsidRDefault="00E11C6A" w:rsidP="00E11C6A">
      <w:pPr>
        <w:pStyle w:val="NoSpacing"/>
      </w:pPr>
      <w:r w:rsidRPr="00E11C6A">
        <w:t>6.9.2</w:t>
      </w:r>
      <w:r w:rsidR="00431B3D">
        <w:t>.</w:t>
      </w:r>
      <w:r w:rsidRPr="00E11C6A">
        <w:tab/>
        <w:t>Implement employee recognition and rewards programs.</w:t>
      </w:r>
    </w:p>
    <w:p w14:paraId="066AEF08" w14:textId="3DA9A70A" w:rsidR="00E11C6A" w:rsidRPr="00E11C6A" w:rsidRDefault="00E11C6A" w:rsidP="00431B3D">
      <w:pPr>
        <w:pStyle w:val="NoSpacing"/>
        <w:ind w:left="720" w:hanging="720"/>
      </w:pPr>
      <w:r w:rsidRPr="00E11C6A">
        <w:t>6.9.3</w:t>
      </w:r>
      <w:r w:rsidR="00431B3D">
        <w:t>.</w:t>
      </w:r>
      <w:r w:rsidRPr="00E11C6A">
        <w:tab/>
        <w:t>Describe the role and function of coaching and mentoring and its impact on employee performance.</w:t>
      </w:r>
    </w:p>
    <w:p w14:paraId="4F60AAF5" w14:textId="3079F8B6" w:rsidR="00E11C6A" w:rsidRPr="00E11C6A" w:rsidRDefault="00E11C6A" w:rsidP="00E11C6A">
      <w:pPr>
        <w:pStyle w:val="NoSpacing"/>
      </w:pPr>
      <w:r w:rsidRPr="00E11C6A">
        <w:t>6.9.4</w:t>
      </w:r>
      <w:r w:rsidR="00431B3D">
        <w:t>.</w:t>
      </w:r>
      <w:r w:rsidRPr="00E11C6A">
        <w:tab/>
        <w:t>Research strategies for creating diverse, equitable and inclusive work environments.</w:t>
      </w:r>
    </w:p>
    <w:p w14:paraId="4A8B5F2B" w14:textId="52471BEF" w:rsidR="00E11C6A" w:rsidRPr="00E11C6A" w:rsidRDefault="00E11C6A" w:rsidP="00E11C6A">
      <w:pPr>
        <w:pStyle w:val="NoSpacing"/>
      </w:pPr>
      <w:r w:rsidRPr="00E11C6A">
        <w:t>6.9.5</w:t>
      </w:r>
      <w:r w:rsidR="00431B3D">
        <w:t>.</w:t>
      </w:r>
      <w:r w:rsidRPr="00E11C6A">
        <w:tab/>
        <w:t xml:space="preserve">Address and </w:t>
      </w:r>
      <w:proofErr w:type="gramStart"/>
      <w:r w:rsidRPr="00E11C6A">
        <w:t>document</w:t>
      </w:r>
      <w:proofErr w:type="gramEnd"/>
      <w:r w:rsidRPr="00E11C6A">
        <w:t xml:space="preserve"> employee concerns.</w:t>
      </w:r>
    </w:p>
    <w:p w14:paraId="5FCED4D4" w14:textId="0D07740C" w:rsidR="00E11C6A" w:rsidRDefault="00E11C6A" w:rsidP="004C14B0">
      <w:pPr>
        <w:pStyle w:val="NoSpacing"/>
        <w:ind w:left="720" w:hanging="720"/>
      </w:pPr>
      <w:r w:rsidRPr="00E11C6A">
        <w:t>6.9.6</w:t>
      </w:r>
      <w:r w:rsidR="00431B3D">
        <w:t>.</w:t>
      </w:r>
      <w:r w:rsidRPr="00E11C6A">
        <w:tab/>
        <w:t>Explain how a diverse, equitable and inclusive work environment impacts business objectives.</w:t>
      </w:r>
    </w:p>
    <w:p w14:paraId="4BDE4DC3" w14:textId="77777777" w:rsidR="005A2BFB" w:rsidRDefault="005A2BFB" w:rsidP="004C14B0">
      <w:pPr>
        <w:pStyle w:val="NoSpacing"/>
        <w:ind w:left="720" w:hanging="720"/>
      </w:pPr>
    </w:p>
    <w:p w14:paraId="7463127F" w14:textId="66C8AC9B" w:rsidR="005A2BFB" w:rsidRPr="00241CF9" w:rsidRDefault="005A2BFB" w:rsidP="005A2BFB">
      <w:pPr>
        <w:pStyle w:val="NoSpacing"/>
        <w:rPr>
          <w:rFonts w:cstheme="minorHAnsi"/>
          <w:b/>
          <w:bCs/>
          <w:color w:val="002060"/>
        </w:rPr>
      </w:pPr>
      <w:r w:rsidRPr="00241CF9">
        <w:rPr>
          <w:rFonts w:cstheme="minorHAnsi"/>
          <w:b/>
          <w:bCs/>
          <w:color w:val="002060"/>
        </w:rPr>
        <w:t xml:space="preserve">Strand 7. </w:t>
      </w:r>
      <w:r w:rsidRPr="00241CF9">
        <w:rPr>
          <w:rFonts w:cstheme="minorHAnsi"/>
          <w:b/>
          <w:bCs/>
          <w:color w:val="002060"/>
        </w:rPr>
        <w:tab/>
      </w:r>
      <w:r w:rsidRPr="00241CF9">
        <w:rPr>
          <w:rFonts w:cstheme="minorHAnsi"/>
          <w:b/>
          <w:bCs/>
          <w:color w:val="002060"/>
        </w:rPr>
        <w:tab/>
        <w:t>Operations Management</w:t>
      </w:r>
    </w:p>
    <w:p w14:paraId="71E01B99" w14:textId="77777777" w:rsidR="00241CF9" w:rsidRPr="00241CF9" w:rsidRDefault="00241CF9" w:rsidP="00241CF9">
      <w:pPr>
        <w:spacing w:after="120"/>
        <w:ind w:left="2160"/>
        <w:rPr>
          <w:rFonts w:ascii="Source Sans Pro" w:hAnsi="Source Sans Pro" w:cs="Arial"/>
          <w:sz w:val="24"/>
        </w:rPr>
      </w:pPr>
      <w:r w:rsidRPr="00241CF9">
        <w:rPr>
          <w:rFonts w:ascii="Source Sans Pro" w:hAnsi="Source Sans Pro" w:cs="Arial"/>
          <w:sz w:val="24"/>
        </w:rPr>
        <w:t>Learners identify and apply policies, processes and strategies for business operations.</w:t>
      </w:r>
    </w:p>
    <w:p w14:paraId="5E5EC2C6" w14:textId="03B40DDA" w:rsidR="005A2BFB" w:rsidRPr="00241CF9" w:rsidRDefault="005A2BFB" w:rsidP="005A2BFB">
      <w:pPr>
        <w:pStyle w:val="NoSpacing"/>
        <w:ind w:left="1440" w:firstLine="720"/>
      </w:pPr>
    </w:p>
    <w:p w14:paraId="09573A30" w14:textId="0CC20B47" w:rsidR="005A2BFB" w:rsidRPr="001A0528" w:rsidRDefault="005A2BFB" w:rsidP="001A0528">
      <w:pPr>
        <w:pStyle w:val="NoSpacing"/>
        <w:rPr>
          <w:b/>
        </w:rPr>
      </w:pPr>
      <w:r w:rsidRPr="001A0528">
        <w:rPr>
          <w:b/>
        </w:rPr>
        <w:t>Outcome</w:t>
      </w:r>
      <w:r w:rsidR="00C822CE">
        <w:rPr>
          <w:b/>
        </w:rPr>
        <w:t>:</w:t>
      </w:r>
      <w:r w:rsidRPr="001A0528">
        <w:rPr>
          <w:b/>
        </w:rPr>
        <w:t xml:space="preserve"> 7.4</w:t>
      </w:r>
      <w:r w:rsidR="001A0528" w:rsidRPr="001A0528">
        <w:rPr>
          <w:b/>
        </w:rPr>
        <w:t>.</w:t>
      </w:r>
      <w:r w:rsidR="00241CF9" w:rsidRPr="001A0528">
        <w:rPr>
          <w:b/>
        </w:rPr>
        <w:tab/>
      </w:r>
      <w:r w:rsidRPr="001A0528">
        <w:rPr>
          <w:b/>
        </w:rPr>
        <w:t>Quality Management</w:t>
      </w:r>
    </w:p>
    <w:p w14:paraId="36397958" w14:textId="77777777" w:rsidR="001A0528" w:rsidRDefault="001A0528" w:rsidP="001A0528">
      <w:pPr>
        <w:pStyle w:val="NoSpacing"/>
        <w:ind w:left="2160"/>
        <w:rPr>
          <w:rFonts w:ascii="Arial" w:hAnsi="Arial"/>
        </w:rPr>
      </w:pPr>
      <w:r>
        <w:rPr>
          <w:rFonts w:ascii="Arial" w:hAnsi="Arial"/>
        </w:rPr>
        <w:t>Identify, administer and evaluate quality control policies, processes and strategies.</w:t>
      </w:r>
    </w:p>
    <w:p w14:paraId="74172027" w14:textId="77777777" w:rsidR="001A0528" w:rsidRPr="00241CF9" w:rsidRDefault="001A0528" w:rsidP="001A0528">
      <w:pPr>
        <w:pStyle w:val="NoSpacing"/>
        <w:rPr>
          <w:bCs/>
        </w:rPr>
      </w:pPr>
    </w:p>
    <w:p w14:paraId="6693208C" w14:textId="77777777" w:rsidR="005A2BFB" w:rsidRPr="001A0528" w:rsidRDefault="005A2BFB" w:rsidP="001A0528">
      <w:pPr>
        <w:pStyle w:val="NoSpacing"/>
        <w:rPr>
          <w:b/>
        </w:rPr>
      </w:pPr>
      <w:proofErr w:type="gramStart"/>
      <w:r w:rsidRPr="001A0528">
        <w:rPr>
          <w:b/>
        </w:rPr>
        <w:t>Competencies</w:t>
      </w:r>
      <w:proofErr w:type="gramEnd"/>
    </w:p>
    <w:p w14:paraId="35549691" w14:textId="75838185" w:rsidR="005A2BFB" w:rsidRPr="00241CF9" w:rsidRDefault="005A2BFB" w:rsidP="001A0528">
      <w:pPr>
        <w:pStyle w:val="NoSpacing"/>
        <w:ind w:left="720" w:hanging="720"/>
      </w:pPr>
      <w:r w:rsidRPr="00241CF9">
        <w:t>7.4.1</w:t>
      </w:r>
      <w:r w:rsidR="001A0528">
        <w:t>.</w:t>
      </w:r>
      <w:r w:rsidRPr="00241CF9">
        <w:tab/>
        <w:t>Define quality and identify quality control measures and techniques (e.g., Lean, Six Sigma, ISO 9000, Malcolm Baldridge, DMAIC [Define, Measure, Analyze, Improve and Control]).</w:t>
      </w:r>
    </w:p>
    <w:p w14:paraId="09210E3F" w14:textId="510CD183" w:rsidR="005A2BFB" w:rsidRDefault="005A2BFB" w:rsidP="001A0528">
      <w:pPr>
        <w:pStyle w:val="NoSpacing"/>
        <w:ind w:left="720" w:hanging="720"/>
      </w:pPr>
      <w:r w:rsidRPr="00241CF9">
        <w:t>7.4.2</w:t>
      </w:r>
      <w:r w:rsidR="001A0528">
        <w:t>.</w:t>
      </w:r>
      <w:r w:rsidRPr="00241CF9">
        <w:tab/>
        <w:t>Explain the role and function of quality management (benchmarking, continuous improvement, and Six Sigma, Lean) and identify quality controls (checklist, Pareto charts, histograms).</w:t>
      </w:r>
    </w:p>
    <w:p w14:paraId="5260806C" w14:textId="77777777" w:rsidR="001A0528" w:rsidRDefault="001A0528" w:rsidP="001A0528">
      <w:pPr>
        <w:pStyle w:val="NoSpacing"/>
        <w:ind w:left="720" w:hanging="720"/>
      </w:pPr>
    </w:p>
    <w:p w14:paraId="7F87630E" w14:textId="41D7472D" w:rsidR="001A0528" w:rsidRPr="00241CF9" w:rsidRDefault="001A0528" w:rsidP="001A0528">
      <w:pPr>
        <w:pStyle w:val="NoSpacing"/>
        <w:rPr>
          <w:rFonts w:cstheme="minorHAnsi"/>
          <w:b/>
          <w:bCs/>
          <w:color w:val="002060"/>
        </w:rPr>
      </w:pPr>
      <w:r w:rsidRPr="00241CF9">
        <w:rPr>
          <w:rFonts w:cstheme="minorHAnsi"/>
          <w:b/>
          <w:bCs/>
          <w:color w:val="002060"/>
        </w:rPr>
        <w:t xml:space="preserve">Strand </w:t>
      </w:r>
      <w:r>
        <w:rPr>
          <w:rFonts w:cstheme="minorHAnsi"/>
          <w:b/>
          <w:bCs/>
          <w:color w:val="002060"/>
        </w:rPr>
        <w:t>8</w:t>
      </w:r>
      <w:r w:rsidRPr="00241CF9">
        <w:rPr>
          <w:rFonts w:cstheme="minorHAnsi"/>
          <w:b/>
          <w:bCs/>
          <w:color w:val="002060"/>
        </w:rPr>
        <w:t xml:space="preserve">. </w:t>
      </w:r>
      <w:r w:rsidRPr="00241CF9">
        <w:rPr>
          <w:rFonts w:cstheme="minorHAnsi"/>
          <w:b/>
          <w:bCs/>
          <w:color w:val="002060"/>
        </w:rPr>
        <w:tab/>
      </w:r>
      <w:r w:rsidRPr="00241CF9">
        <w:rPr>
          <w:rFonts w:cstheme="minorHAnsi"/>
          <w:b/>
          <w:bCs/>
          <w:color w:val="002060"/>
        </w:rPr>
        <w:tab/>
      </w:r>
      <w:r>
        <w:rPr>
          <w:rFonts w:cstheme="minorHAnsi"/>
          <w:b/>
          <w:bCs/>
          <w:color w:val="002060"/>
        </w:rPr>
        <w:t>Data and Process Management</w:t>
      </w:r>
    </w:p>
    <w:p w14:paraId="325E56BF" w14:textId="42BC9AA9" w:rsidR="001A0528" w:rsidRPr="00241CF9" w:rsidRDefault="001A0528" w:rsidP="000A1E5A">
      <w:pPr>
        <w:pStyle w:val="NoSpacing"/>
        <w:ind w:left="2160"/>
      </w:pPr>
      <w:r w:rsidRPr="00241CF9">
        <w:rPr>
          <w:rFonts w:cs="Arial"/>
        </w:rPr>
        <w:t xml:space="preserve">Learners </w:t>
      </w:r>
      <w:r w:rsidR="000A1E5A">
        <w:rPr>
          <w:rFonts w:cs="Arial"/>
        </w:rPr>
        <w:t>apply principles of business process management to collect, analyze and distribute data and maintain business knowledge and information systems.</w:t>
      </w:r>
    </w:p>
    <w:p w14:paraId="542C4AFF" w14:textId="77777777" w:rsidR="005A2BFB" w:rsidRPr="00241CF9" w:rsidRDefault="005A2BFB" w:rsidP="001A0528">
      <w:pPr>
        <w:pStyle w:val="NoSpacing"/>
        <w:rPr>
          <w:bCs/>
        </w:rPr>
      </w:pPr>
    </w:p>
    <w:p w14:paraId="5B77946E" w14:textId="64D8A808" w:rsidR="005A2BFB" w:rsidRPr="000A1E5A" w:rsidRDefault="005A2BFB" w:rsidP="001A0528">
      <w:pPr>
        <w:pStyle w:val="NoSpacing"/>
        <w:rPr>
          <w:b/>
        </w:rPr>
      </w:pPr>
      <w:r w:rsidRPr="000A1E5A">
        <w:rPr>
          <w:b/>
        </w:rPr>
        <w:t xml:space="preserve">Outcome </w:t>
      </w:r>
      <w:r w:rsidR="00C822CE">
        <w:rPr>
          <w:b/>
        </w:rPr>
        <w:t>:</w:t>
      </w:r>
      <w:r w:rsidRPr="000A1E5A">
        <w:rPr>
          <w:b/>
        </w:rPr>
        <w:t>8.3</w:t>
      </w:r>
      <w:r w:rsidR="000A1E5A">
        <w:rPr>
          <w:b/>
        </w:rPr>
        <w:t>.</w:t>
      </w:r>
      <w:r w:rsidR="000A1E5A">
        <w:rPr>
          <w:b/>
        </w:rPr>
        <w:tab/>
      </w:r>
      <w:r w:rsidRPr="000A1E5A">
        <w:rPr>
          <w:b/>
        </w:rPr>
        <w:t>Information Management</w:t>
      </w:r>
    </w:p>
    <w:p w14:paraId="1586238B" w14:textId="77777777" w:rsidR="005A2BFB" w:rsidRDefault="005A2BFB" w:rsidP="000A1E5A">
      <w:pPr>
        <w:pStyle w:val="NoSpacing"/>
        <w:ind w:left="2160"/>
      </w:pPr>
      <w:r w:rsidRPr="00241CF9">
        <w:t>Identify, select and evaluate information management policies, processes and strategies.</w:t>
      </w:r>
    </w:p>
    <w:p w14:paraId="2FA37018" w14:textId="77777777" w:rsidR="000A1E5A" w:rsidRPr="00241CF9" w:rsidRDefault="000A1E5A" w:rsidP="000A1E5A">
      <w:pPr>
        <w:pStyle w:val="NoSpacing"/>
        <w:ind w:left="2160"/>
      </w:pPr>
    </w:p>
    <w:p w14:paraId="560E4E55" w14:textId="77777777" w:rsidR="005A2BFB" w:rsidRPr="000A1E5A" w:rsidRDefault="005A2BFB" w:rsidP="001A0528">
      <w:pPr>
        <w:pStyle w:val="NoSpacing"/>
        <w:rPr>
          <w:b/>
        </w:rPr>
      </w:pPr>
      <w:proofErr w:type="gramStart"/>
      <w:r w:rsidRPr="000A1E5A">
        <w:rPr>
          <w:b/>
        </w:rPr>
        <w:t>Competencies</w:t>
      </w:r>
      <w:proofErr w:type="gramEnd"/>
    </w:p>
    <w:p w14:paraId="7DDFED9D" w14:textId="2C10027D" w:rsidR="005A2BFB" w:rsidRPr="00241CF9" w:rsidRDefault="005A2BFB" w:rsidP="000A1E5A">
      <w:pPr>
        <w:pStyle w:val="NoSpacing"/>
        <w:ind w:left="720" w:hanging="720"/>
      </w:pPr>
      <w:r w:rsidRPr="00241CF9">
        <w:t>8.3.1</w:t>
      </w:r>
      <w:r w:rsidR="000A1E5A">
        <w:t>.</w:t>
      </w:r>
      <w:r w:rsidRPr="00241CF9">
        <w:tab/>
        <w:t>Assess information needs, identify and evaluate information quality and apply information to accomplish a task.</w:t>
      </w:r>
    </w:p>
    <w:p w14:paraId="12AB9EF7" w14:textId="7D3C50F8" w:rsidR="005A2BFB" w:rsidRPr="00241CF9" w:rsidRDefault="005A2BFB" w:rsidP="000A1E5A">
      <w:pPr>
        <w:pStyle w:val="NoSpacing"/>
        <w:ind w:left="720" w:hanging="720"/>
      </w:pPr>
      <w:r w:rsidRPr="00241CF9">
        <w:t>8.3.2</w:t>
      </w:r>
      <w:r w:rsidR="000A1E5A">
        <w:t>.</w:t>
      </w:r>
      <w:r w:rsidRPr="00241CF9">
        <w:tab/>
        <w:t xml:space="preserve">Manage and maintain business records (e.g., accounting information, routing orders, tracking shipments, expense reports, healthcare data, customer data, budget data, </w:t>
      </w:r>
    </w:p>
    <w:p w14:paraId="482E3876" w14:textId="77777777" w:rsidR="005A2BFB" w:rsidRPr="00241CF9" w:rsidRDefault="005A2BFB" w:rsidP="001A0528">
      <w:pPr>
        <w:pStyle w:val="NoSpacing"/>
      </w:pPr>
    </w:p>
    <w:p w14:paraId="1CC7AB8C" w14:textId="77777777" w:rsidR="00E11C6A" w:rsidRPr="00241CF9" w:rsidRDefault="00E11C6A" w:rsidP="001A0528">
      <w:pPr>
        <w:pStyle w:val="NoSpacing"/>
      </w:pPr>
    </w:p>
    <w:p w14:paraId="265380C0" w14:textId="77777777" w:rsidR="00E11C6A" w:rsidRPr="00241CF9" w:rsidRDefault="00E11C6A" w:rsidP="001A0528">
      <w:pPr>
        <w:pStyle w:val="NoSpacing"/>
      </w:pPr>
    </w:p>
    <w:sectPr w:rsidR="00E11C6A" w:rsidRPr="00241CF9"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 w:type="continuationNotice" w:id="1">
    <w:p w14:paraId="75F0735A" w14:textId="77777777" w:rsidR="00BB73E5" w:rsidRDefault="00BB73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3AFAFC3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EC50D6">
      <w:t>Management Principles</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 w:type="continuationNotice" w:id="1">
    <w:p w14:paraId="0B985EAE" w14:textId="77777777" w:rsidR="00BB73E5" w:rsidRDefault="00BB73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8241"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02466"/>
    <w:rsid w:val="000265EB"/>
    <w:rsid w:val="00040519"/>
    <w:rsid w:val="00050A63"/>
    <w:rsid w:val="000572D7"/>
    <w:rsid w:val="00067713"/>
    <w:rsid w:val="00077ADC"/>
    <w:rsid w:val="000865C9"/>
    <w:rsid w:val="000911B3"/>
    <w:rsid w:val="00096167"/>
    <w:rsid w:val="000A1E5A"/>
    <w:rsid w:val="000B1C66"/>
    <w:rsid w:val="000F11E9"/>
    <w:rsid w:val="00121B01"/>
    <w:rsid w:val="00174566"/>
    <w:rsid w:val="0018417A"/>
    <w:rsid w:val="0018517F"/>
    <w:rsid w:val="001A0528"/>
    <w:rsid w:val="001B6F46"/>
    <w:rsid w:val="001D51D5"/>
    <w:rsid w:val="001D5A62"/>
    <w:rsid w:val="001E36FF"/>
    <w:rsid w:val="001E4A59"/>
    <w:rsid w:val="001F06C0"/>
    <w:rsid w:val="0022264C"/>
    <w:rsid w:val="00241CF9"/>
    <w:rsid w:val="002445FF"/>
    <w:rsid w:val="00252F33"/>
    <w:rsid w:val="002538D0"/>
    <w:rsid w:val="00267CFA"/>
    <w:rsid w:val="00302330"/>
    <w:rsid w:val="00320374"/>
    <w:rsid w:val="00382F32"/>
    <w:rsid w:val="003851FC"/>
    <w:rsid w:val="00390EA2"/>
    <w:rsid w:val="00391E63"/>
    <w:rsid w:val="003A6288"/>
    <w:rsid w:val="003B5012"/>
    <w:rsid w:val="0040021F"/>
    <w:rsid w:val="00423F2F"/>
    <w:rsid w:val="00430507"/>
    <w:rsid w:val="00431B3D"/>
    <w:rsid w:val="00433C8C"/>
    <w:rsid w:val="00452A24"/>
    <w:rsid w:val="00475959"/>
    <w:rsid w:val="004901FB"/>
    <w:rsid w:val="004A7795"/>
    <w:rsid w:val="004C14B0"/>
    <w:rsid w:val="004F1563"/>
    <w:rsid w:val="004F5D57"/>
    <w:rsid w:val="00500685"/>
    <w:rsid w:val="00517664"/>
    <w:rsid w:val="00536823"/>
    <w:rsid w:val="0054182D"/>
    <w:rsid w:val="00565445"/>
    <w:rsid w:val="005A2BFB"/>
    <w:rsid w:val="005B3D43"/>
    <w:rsid w:val="005D7006"/>
    <w:rsid w:val="006103CC"/>
    <w:rsid w:val="00643DBB"/>
    <w:rsid w:val="00646166"/>
    <w:rsid w:val="006F70A7"/>
    <w:rsid w:val="00732360"/>
    <w:rsid w:val="007772AF"/>
    <w:rsid w:val="00787A92"/>
    <w:rsid w:val="008066F0"/>
    <w:rsid w:val="00821A1E"/>
    <w:rsid w:val="00824136"/>
    <w:rsid w:val="0083485E"/>
    <w:rsid w:val="00842EB0"/>
    <w:rsid w:val="008740C9"/>
    <w:rsid w:val="008A1F1C"/>
    <w:rsid w:val="008B7F78"/>
    <w:rsid w:val="008C2CE3"/>
    <w:rsid w:val="00924FC9"/>
    <w:rsid w:val="00952A87"/>
    <w:rsid w:val="00971EC5"/>
    <w:rsid w:val="009A2F24"/>
    <w:rsid w:val="009A6309"/>
    <w:rsid w:val="009B7AAB"/>
    <w:rsid w:val="00A05352"/>
    <w:rsid w:val="00A27D8D"/>
    <w:rsid w:val="00A51ED2"/>
    <w:rsid w:val="00A6314D"/>
    <w:rsid w:val="00A82A9B"/>
    <w:rsid w:val="00A85D8A"/>
    <w:rsid w:val="00A95E86"/>
    <w:rsid w:val="00AE660B"/>
    <w:rsid w:val="00B43F88"/>
    <w:rsid w:val="00BA7EF6"/>
    <w:rsid w:val="00BB0D4A"/>
    <w:rsid w:val="00BB637E"/>
    <w:rsid w:val="00BB73E5"/>
    <w:rsid w:val="00BC16CE"/>
    <w:rsid w:val="00BE0936"/>
    <w:rsid w:val="00C169C1"/>
    <w:rsid w:val="00C22323"/>
    <w:rsid w:val="00C4452D"/>
    <w:rsid w:val="00C724E3"/>
    <w:rsid w:val="00C822CE"/>
    <w:rsid w:val="00CC2E37"/>
    <w:rsid w:val="00CD5722"/>
    <w:rsid w:val="00CD6375"/>
    <w:rsid w:val="00CF3482"/>
    <w:rsid w:val="00D011F6"/>
    <w:rsid w:val="00D04D67"/>
    <w:rsid w:val="00D520B1"/>
    <w:rsid w:val="00DA4921"/>
    <w:rsid w:val="00E11C6A"/>
    <w:rsid w:val="00E12380"/>
    <w:rsid w:val="00E52885"/>
    <w:rsid w:val="00E777C9"/>
    <w:rsid w:val="00EA248F"/>
    <w:rsid w:val="00EB453F"/>
    <w:rsid w:val="00EC50D6"/>
    <w:rsid w:val="00ED1153"/>
    <w:rsid w:val="00ED28D8"/>
    <w:rsid w:val="00F072D5"/>
    <w:rsid w:val="00F620E8"/>
    <w:rsid w:val="00F672D7"/>
    <w:rsid w:val="00F8627B"/>
    <w:rsid w:val="00F944DD"/>
    <w:rsid w:val="00FC10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2F2C7918-3091-4D0C-9B59-03FB71033A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302330"/>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302330"/>
    <w:rPr>
      <w:rFonts w:eastAsia="Cambria" w:cs="Times New Roman"/>
      <w:b/>
      <w:bCs/>
      <w:kern w:val="0"/>
      <w:sz w:val="22"/>
      <w:szCs w:val="22"/>
      <w14:ligatures w14:val="none"/>
    </w:rPr>
  </w:style>
  <w:style w:type="character" w:customStyle="1" w:styleId="apple-converted-space">
    <w:name w:val="apple-converted-space"/>
    <w:basedOn w:val="DefaultParagraphFont"/>
    <w:rsid w:val="000865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59</TotalTime>
  <Pages>9</Pages>
  <Words>2506</Words>
  <Characters>14285</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16758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47</cp:revision>
  <cp:lastPrinted>2023-10-23T22:03:00Z</cp:lastPrinted>
  <dcterms:created xsi:type="dcterms:W3CDTF">2024-10-21T20:30:00Z</dcterms:created>
  <dcterms:modified xsi:type="dcterms:W3CDTF">2024-10-22T10:58:00Z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