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0ADF5AAB" w:rsidR="002445FF" w:rsidRPr="00CF690B" w:rsidRDefault="009B0082" w:rsidP="002445FF">
      <w:pPr>
        <w:pStyle w:val="Heading2"/>
        <w:jc w:val="center"/>
        <w:rPr>
          <w:color w:val="002060"/>
        </w:rPr>
      </w:pPr>
      <w:r>
        <w:rPr>
          <w:color w:val="002060"/>
        </w:rPr>
        <w:t>Information Technology</w:t>
      </w:r>
      <w:r w:rsidR="002445FF" w:rsidRPr="00CF690B">
        <w:rPr>
          <w:color w:val="002060"/>
        </w:rPr>
        <w:t xml:space="preserve"> Career Field</w:t>
      </w:r>
    </w:p>
    <w:p w14:paraId="3836E677" w14:textId="3F2D9DCD" w:rsidR="002445FF" w:rsidRDefault="00467220" w:rsidP="002445FF">
      <w:pPr>
        <w:pStyle w:val="Heading2"/>
        <w:jc w:val="center"/>
        <w:rPr>
          <w:color w:val="002060"/>
        </w:rPr>
      </w:pPr>
      <w:r>
        <w:rPr>
          <w:color w:val="002060"/>
        </w:rPr>
        <w:t>Database Applications Development</w:t>
      </w:r>
    </w:p>
    <w:p w14:paraId="44C1F39F" w14:textId="775E4A58"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467220">
        <w:rPr>
          <w:rFonts w:ascii="Source Sans Pro" w:eastAsia="Times New Roman" w:hAnsi="Source Sans Pro" w:cs="Arial"/>
          <w:b/>
          <w:bCs/>
          <w:color w:val="000000"/>
          <w:sz w:val="28"/>
          <w:szCs w:val="21"/>
          <w:lang w:bidi="en-US"/>
        </w:rPr>
        <w:t>5085</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88783F" w:rsidRDefault="002445FF" w:rsidP="002445FF">
      <w:pPr>
        <w:rPr>
          <w:rFonts w:ascii="Source Sans Pro" w:eastAsia="Times New Roman" w:hAnsi="Source Sans Pro" w:cs="Arial"/>
          <w:sz w:val="24"/>
        </w:rPr>
      </w:pPr>
      <w:r w:rsidRPr="0088783F">
        <w:rPr>
          <w:rFonts w:ascii="Source Sans Pro" w:eastAsia="Times New Roman" w:hAnsi="Source Sans Pro" w:cs="Arial"/>
          <w:b/>
          <w:sz w:val="24"/>
          <w:lang w:bidi="en-US"/>
        </w:rPr>
        <w:t>Course Description:</w:t>
      </w:r>
      <w:r w:rsidRPr="0088783F">
        <w:rPr>
          <w:rFonts w:ascii="Source Sans Pro" w:eastAsia="Times New Roman" w:hAnsi="Source Sans Pro" w:cs="Arial"/>
          <w:sz w:val="24"/>
        </w:rPr>
        <w:t xml:space="preserve"> </w:t>
      </w:r>
    </w:p>
    <w:p w14:paraId="4093D84E" w14:textId="5575F7D6" w:rsidR="004C11E3" w:rsidRPr="004C11E3" w:rsidRDefault="004C11E3" w:rsidP="00572C4F">
      <w:pPr>
        <w:pStyle w:val="NoSpacing"/>
      </w:pPr>
      <w:r w:rsidRPr="004C11E3">
        <w:t>Students will use developer strategies to manipulate data, present database systems theory, and develop database applications. Students will learn to import and export data, manipulate table properties, make advanced queries, and run basic SQL forms and reports. Students will develop macros for automating database tasks and building menu-driven applications. Knowledge and skills of data modeling, diagraming, query writing, and design theory will be developed.</w:t>
      </w:r>
    </w:p>
    <w:p w14:paraId="6EF19F16" w14:textId="77777777" w:rsidR="002445FF" w:rsidRDefault="002445FF" w:rsidP="002445FF">
      <w:pPr>
        <w:pStyle w:val="NoSpacing"/>
      </w:pPr>
    </w:p>
    <w:p w14:paraId="39520EAA" w14:textId="6339C1CC" w:rsidR="002445FF" w:rsidRPr="002445FF" w:rsidRDefault="002445FF" w:rsidP="00475C73">
      <w:pPr>
        <w:pStyle w:val="NoSpacing"/>
        <w:tabs>
          <w:tab w:val="left" w:pos="720"/>
          <w:tab w:val="left" w:pos="1440"/>
          <w:tab w:val="left" w:pos="2160"/>
          <w:tab w:val="left" w:pos="2880"/>
          <w:tab w:val="left" w:pos="3600"/>
          <w:tab w:val="left" w:pos="4320"/>
          <w:tab w:val="left" w:pos="5040"/>
          <w:tab w:val="left" w:pos="6460"/>
        </w:tabs>
        <w:rPr>
          <w:rFonts w:cstheme="minorHAnsi"/>
          <w:b/>
          <w:bCs/>
          <w:color w:val="002060"/>
        </w:rPr>
      </w:pPr>
      <w:r w:rsidRPr="002445FF">
        <w:rPr>
          <w:rFonts w:cstheme="minorHAnsi"/>
          <w:b/>
          <w:bCs/>
          <w:color w:val="002060"/>
        </w:rPr>
        <w:t xml:space="preserve">Strand </w:t>
      </w:r>
      <w:r w:rsidR="003A7EFE">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003A7EFE">
        <w:rPr>
          <w:rFonts w:cstheme="minorHAnsi"/>
          <w:b/>
          <w:bCs/>
          <w:color w:val="002060"/>
        </w:rPr>
        <w:t>IT Fundamentals</w:t>
      </w:r>
    </w:p>
    <w:p w14:paraId="1C095C90" w14:textId="2934196F" w:rsidR="002445FF" w:rsidRDefault="002445FF" w:rsidP="00517664">
      <w:pPr>
        <w:pStyle w:val="NoSpacing"/>
        <w:ind w:left="2160"/>
        <w:rPr>
          <w:bCs/>
        </w:rPr>
      </w:pPr>
      <w:r w:rsidRPr="002445FF">
        <w:rPr>
          <w:bCs/>
        </w:rPr>
        <w:t xml:space="preserve">Learners apply </w:t>
      </w:r>
      <w:r w:rsidR="003A7EFE">
        <w:rPr>
          <w:bCs/>
        </w:rPr>
        <w:t xml:space="preserve">fundamental principles of IT, including the history of IT and its impact on society, common industry terms, systems theory, information storage and retrieval, database </w:t>
      </w:r>
      <w:proofErr w:type="gramStart"/>
      <w:r w:rsidR="003A7EFE">
        <w:rPr>
          <w:bCs/>
        </w:rPr>
        <w:t>mana</w:t>
      </w:r>
      <w:r w:rsidR="000A25DF">
        <w:rPr>
          <w:bCs/>
        </w:rPr>
        <w:t>gement, and</w:t>
      </w:r>
      <w:proofErr w:type="gramEnd"/>
      <w:r w:rsidR="000A25DF">
        <w:rPr>
          <w:bCs/>
        </w:rPr>
        <w:t xml:space="preserve"> computer hardware, software, and peripheral device configuration and installation. This base of knowledge and skills may be applied across the career field.</w:t>
      </w:r>
    </w:p>
    <w:p w14:paraId="76B41AA9" w14:textId="77777777" w:rsidR="000A25DF" w:rsidRPr="002445FF" w:rsidRDefault="000A25DF" w:rsidP="00517664">
      <w:pPr>
        <w:pStyle w:val="NoSpacing"/>
        <w:ind w:left="2160"/>
        <w:rPr>
          <w:b/>
          <w:bCs/>
          <w:strike/>
        </w:rPr>
      </w:pPr>
    </w:p>
    <w:p w14:paraId="170AECB3" w14:textId="35AF365A" w:rsidR="00475C73" w:rsidRPr="000A25DF" w:rsidRDefault="00475C73" w:rsidP="00475C73">
      <w:pPr>
        <w:pStyle w:val="NoSpacing"/>
        <w:rPr>
          <w:b/>
          <w:bCs/>
        </w:rPr>
      </w:pPr>
      <w:r w:rsidRPr="000A25DF">
        <w:rPr>
          <w:b/>
          <w:bCs/>
        </w:rPr>
        <w:t>Outcome</w:t>
      </w:r>
      <w:r w:rsidR="000A25DF">
        <w:rPr>
          <w:b/>
          <w:bCs/>
        </w:rPr>
        <w:t>:</w:t>
      </w:r>
      <w:r w:rsidRPr="000A25DF">
        <w:rPr>
          <w:b/>
          <w:bCs/>
        </w:rPr>
        <w:t xml:space="preserve"> 2.4</w:t>
      </w:r>
      <w:r w:rsidR="000A25DF">
        <w:rPr>
          <w:b/>
          <w:bCs/>
        </w:rPr>
        <w:t>.</w:t>
      </w:r>
      <w:r w:rsidRPr="000A25DF">
        <w:rPr>
          <w:b/>
          <w:bCs/>
        </w:rPr>
        <w:tab/>
        <w:t>Emerging Technologies</w:t>
      </w:r>
    </w:p>
    <w:p w14:paraId="19275EFB" w14:textId="77777777" w:rsidR="00475C73" w:rsidRDefault="00475C73" w:rsidP="000A25DF">
      <w:pPr>
        <w:pStyle w:val="NoSpacing"/>
        <w:ind w:left="2160"/>
      </w:pPr>
      <w:r w:rsidRPr="00475C73">
        <w:t>Identify trending technologies, their fundamental architecture, and their value in the marketplace.</w:t>
      </w:r>
    </w:p>
    <w:p w14:paraId="267BCDBD" w14:textId="77777777" w:rsidR="000A25DF" w:rsidRPr="00475C73" w:rsidRDefault="000A25DF" w:rsidP="000A25DF">
      <w:pPr>
        <w:pStyle w:val="NoSpacing"/>
        <w:ind w:left="2160"/>
      </w:pPr>
    </w:p>
    <w:p w14:paraId="16736F65" w14:textId="77777777" w:rsidR="00475C73" w:rsidRPr="000A25DF" w:rsidRDefault="00475C73" w:rsidP="00475C73">
      <w:pPr>
        <w:pStyle w:val="NoSpacing"/>
        <w:rPr>
          <w:b/>
          <w:bCs/>
        </w:rPr>
      </w:pPr>
      <w:proofErr w:type="gramStart"/>
      <w:r w:rsidRPr="000A25DF">
        <w:rPr>
          <w:b/>
          <w:bCs/>
        </w:rPr>
        <w:t>Competencies</w:t>
      </w:r>
      <w:proofErr w:type="gramEnd"/>
    </w:p>
    <w:p w14:paraId="65852F9C" w14:textId="77777777" w:rsidR="00475C73" w:rsidRPr="00475C73" w:rsidRDefault="00475C73" w:rsidP="000A25DF">
      <w:pPr>
        <w:pStyle w:val="NoSpacing"/>
        <w:ind w:left="720" w:hanging="720"/>
      </w:pPr>
      <w:r w:rsidRPr="00475C73">
        <w:t>2.4.2.</w:t>
      </w:r>
      <w:r w:rsidRPr="00475C73">
        <w:tab/>
        <w:t>Describe the differences, advantages, and limitations of cloud computing (e.g., public cloud, private cloud, hybrid cloud) and on premises computing.</w:t>
      </w:r>
    </w:p>
    <w:p w14:paraId="41805D2C" w14:textId="77777777" w:rsidR="00475C73" w:rsidRPr="00475C73" w:rsidRDefault="00475C73" w:rsidP="000A25DF">
      <w:pPr>
        <w:pStyle w:val="NoSpacing"/>
        <w:ind w:left="720" w:hanging="720"/>
      </w:pPr>
      <w:r w:rsidRPr="00475C73">
        <w:t>2.4.3.</w:t>
      </w:r>
      <w:r w:rsidRPr="00475C73">
        <w:tab/>
        <w:t>Utilize cloud computing applications (e.g., services, applications, virtual environments).</w:t>
      </w:r>
    </w:p>
    <w:p w14:paraId="7483313B" w14:textId="77777777" w:rsidR="00475C73" w:rsidRPr="00475C73" w:rsidRDefault="00475C73" w:rsidP="00475C73">
      <w:pPr>
        <w:pStyle w:val="NoSpacing"/>
      </w:pPr>
    </w:p>
    <w:p w14:paraId="680492E0" w14:textId="236C90BB" w:rsidR="00475C73" w:rsidRPr="000A25DF" w:rsidRDefault="00475C73" w:rsidP="00475C73">
      <w:pPr>
        <w:pStyle w:val="NoSpacing"/>
        <w:rPr>
          <w:b/>
          <w:bCs/>
        </w:rPr>
      </w:pPr>
      <w:r w:rsidRPr="000A25DF">
        <w:rPr>
          <w:b/>
          <w:bCs/>
        </w:rPr>
        <w:t>Outcome</w:t>
      </w:r>
      <w:r w:rsidR="000A25DF">
        <w:rPr>
          <w:b/>
          <w:bCs/>
        </w:rPr>
        <w:t>:</w:t>
      </w:r>
      <w:r w:rsidRPr="000A25DF">
        <w:rPr>
          <w:b/>
          <w:bCs/>
        </w:rPr>
        <w:t xml:space="preserve"> 2.8</w:t>
      </w:r>
      <w:r w:rsidR="000A25DF">
        <w:rPr>
          <w:b/>
          <w:bCs/>
        </w:rPr>
        <w:t>.</w:t>
      </w:r>
      <w:r w:rsidRPr="000A25DF">
        <w:rPr>
          <w:b/>
          <w:bCs/>
        </w:rPr>
        <w:tab/>
        <w:t>Databases</w:t>
      </w:r>
    </w:p>
    <w:p w14:paraId="128391B1" w14:textId="77777777" w:rsidR="00475C73" w:rsidRDefault="00475C73" w:rsidP="000A25DF">
      <w:pPr>
        <w:pStyle w:val="NoSpacing"/>
        <w:ind w:left="1440" w:firstLine="720"/>
      </w:pPr>
      <w:r w:rsidRPr="00475C73">
        <w:t>Describe the fundamentals of databases.</w:t>
      </w:r>
    </w:p>
    <w:p w14:paraId="6C15C55D" w14:textId="77777777" w:rsidR="000A25DF" w:rsidRPr="00475C73" w:rsidRDefault="000A25DF" w:rsidP="000A25DF">
      <w:pPr>
        <w:pStyle w:val="NoSpacing"/>
        <w:ind w:left="1440" w:firstLine="720"/>
      </w:pPr>
    </w:p>
    <w:p w14:paraId="5C78DF82" w14:textId="77777777" w:rsidR="00475C73" w:rsidRPr="000A25DF" w:rsidRDefault="00475C73" w:rsidP="00475C73">
      <w:pPr>
        <w:pStyle w:val="NoSpacing"/>
        <w:rPr>
          <w:b/>
          <w:bCs/>
        </w:rPr>
      </w:pPr>
      <w:proofErr w:type="gramStart"/>
      <w:r w:rsidRPr="000A25DF">
        <w:rPr>
          <w:b/>
          <w:bCs/>
        </w:rPr>
        <w:t>Competencies</w:t>
      </w:r>
      <w:proofErr w:type="gramEnd"/>
      <w:r w:rsidRPr="000A25DF">
        <w:rPr>
          <w:b/>
          <w:bCs/>
        </w:rPr>
        <w:t xml:space="preserve"> </w:t>
      </w:r>
    </w:p>
    <w:p w14:paraId="24235E83" w14:textId="77777777" w:rsidR="00475C73" w:rsidRPr="00475C73" w:rsidRDefault="00475C73" w:rsidP="000A25DF">
      <w:pPr>
        <w:pStyle w:val="NoSpacing"/>
        <w:ind w:left="720" w:hanging="720"/>
      </w:pPr>
      <w:r w:rsidRPr="00475C73">
        <w:t>2.8.1.</w:t>
      </w:r>
      <w:r w:rsidRPr="00475C73">
        <w:tab/>
        <w:t>Identify emerging database technology (e.g., Not only Structured Query Language [NoSQL], New Structured Query Language [NewSQL], graph databases).</w:t>
      </w:r>
    </w:p>
    <w:p w14:paraId="7BED8AB9" w14:textId="77777777" w:rsidR="00475C73" w:rsidRPr="00475C73" w:rsidRDefault="00475C73" w:rsidP="000A25DF">
      <w:pPr>
        <w:pStyle w:val="NoSpacing"/>
        <w:ind w:left="720" w:hanging="720"/>
      </w:pPr>
      <w:r w:rsidRPr="00475C73">
        <w:t>2.8.2.</w:t>
      </w:r>
      <w:r w:rsidRPr="00475C73">
        <w:tab/>
        <w:t>Describe the use and purpose of a database and a Database Management System (DBMS).</w:t>
      </w:r>
    </w:p>
    <w:p w14:paraId="62EFD1D1" w14:textId="77777777" w:rsidR="00475C73" w:rsidRPr="00475C73" w:rsidRDefault="00475C73" w:rsidP="00475C73">
      <w:pPr>
        <w:pStyle w:val="NoSpacing"/>
      </w:pPr>
      <w:r w:rsidRPr="00475C73">
        <w:t>2.8.3.</w:t>
      </w:r>
      <w:r w:rsidRPr="00475C73">
        <w:tab/>
        <w:t>Compare databases (e.g., flat file, hierarchical, relational).</w:t>
      </w:r>
    </w:p>
    <w:p w14:paraId="25512D72" w14:textId="77777777" w:rsidR="00475C73" w:rsidRPr="00475C73" w:rsidRDefault="00475C73" w:rsidP="000A25DF">
      <w:pPr>
        <w:pStyle w:val="NoSpacing"/>
        <w:ind w:left="720" w:hanging="720"/>
      </w:pPr>
      <w:r w:rsidRPr="00475C73">
        <w:t>2.8.4.</w:t>
      </w:r>
      <w:r w:rsidRPr="00475C73">
        <w:tab/>
        <w:t>Describe the elements of a database (e.g., table, record/row, field, relationships, transactions).</w:t>
      </w:r>
    </w:p>
    <w:p w14:paraId="3649452F" w14:textId="77777777" w:rsidR="00475C73" w:rsidRPr="00475C73" w:rsidRDefault="00475C73" w:rsidP="00475C73">
      <w:pPr>
        <w:pStyle w:val="NoSpacing"/>
      </w:pPr>
      <w:r w:rsidRPr="00475C73">
        <w:lastRenderedPageBreak/>
        <w:t>2.8.5.</w:t>
      </w:r>
      <w:r w:rsidRPr="00475C73">
        <w:tab/>
        <w:t>Describe the elements of a database user interface (e.g., form, queries, filters, reports).</w:t>
      </w:r>
    </w:p>
    <w:p w14:paraId="33EFDC97" w14:textId="77777777" w:rsidR="00475C73" w:rsidRPr="00475C73" w:rsidRDefault="00475C73" w:rsidP="00475C73">
      <w:pPr>
        <w:pStyle w:val="NoSpacing"/>
      </w:pPr>
      <w:r w:rsidRPr="00475C73">
        <w:t>2.8.6.</w:t>
      </w:r>
      <w:r w:rsidRPr="00475C73">
        <w:tab/>
        <w:t>Describe Structured Query Language (SQL)</w:t>
      </w:r>
    </w:p>
    <w:p w14:paraId="13EE4F65" w14:textId="77777777" w:rsidR="00475C73" w:rsidRPr="00475C73" w:rsidRDefault="00475C73" w:rsidP="00475C73">
      <w:pPr>
        <w:pStyle w:val="NoSpacing"/>
      </w:pPr>
      <w:r w:rsidRPr="00475C73">
        <w:t>2.8.7.</w:t>
      </w:r>
      <w:r w:rsidRPr="00475C73">
        <w:tab/>
        <w:t>Describe how data can be stored in and extracted from a database.</w:t>
      </w:r>
    </w:p>
    <w:p w14:paraId="3868948F" w14:textId="77777777" w:rsidR="00475C73" w:rsidRPr="00475C73" w:rsidRDefault="00475C73" w:rsidP="00475C73">
      <w:pPr>
        <w:pStyle w:val="NoSpacing"/>
      </w:pPr>
      <w:r w:rsidRPr="00475C73">
        <w:t>2.8.8.</w:t>
      </w:r>
      <w:r w:rsidRPr="00475C73">
        <w:tab/>
        <w:t>Explain the importance of data integrity and security.</w:t>
      </w:r>
    </w:p>
    <w:p w14:paraId="7510DE03" w14:textId="7F689AAA" w:rsidR="00475C73" w:rsidRPr="00475C73" w:rsidRDefault="00475C73" w:rsidP="00475C73">
      <w:pPr>
        <w:pStyle w:val="NoSpacing"/>
      </w:pPr>
      <w:r w:rsidRPr="00475C73">
        <w:t>2.8.9.</w:t>
      </w:r>
      <w:r w:rsidRPr="00475C73">
        <w:tab/>
        <w:t xml:space="preserve">Differentiate between a front-end interface and a </w:t>
      </w:r>
      <w:proofErr w:type="gramStart"/>
      <w:r w:rsidRPr="00475C73">
        <w:t>back-end</w:t>
      </w:r>
      <w:proofErr w:type="gramEnd"/>
      <w:r w:rsidRPr="00475C73">
        <w:t>.</w:t>
      </w:r>
      <w:r w:rsidRPr="00475C73">
        <w:tab/>
      </w:r>
      <w:r w:rsidRPr="00475C73">
        <w:tab/>
      </w:r>
      <w:r w:rsidRPr="00475C73">
        <w:tab/>
      </w:r>
      <w:r w:rsidRPr="00475C73">
        <w:tab/>
      </w:r>
      <w:r w:rsidRPr="00475C73">
        <w:tab/>
      </w:r>
      <w:r w:rsidRPr="00475C73">
        <w:tab/>
      </w:r>
      <w:r w:rsidRPr="00475C73">
        <w:tab/>
      </w:r>
    </w:p>
    <w:p w14:paraId="23222043" w14:textId="42A57A91" w:rsidR="00475C73" w:rsidRPr="000A25DF" w:rsidRDefault="00475C73" w:rsidP="00475C73">
      <w:pPr>
        <w:pStyle w:val="NoSpacing"/>
        <w:rPr>
          <w:b/>
          <w:bCs/>
        </w:rPr>
      </w:pPr>
      <w:r w:rsidRPr="000A25DF">
        <w:rPr>
          <w:b/>
          <w:bCs/>
        </w:rPr>
        <w:t>Outcome</w:t>
      </w:r>
      <w:r w:rsidR="000A25DF">
        <w:rPr>
          <w:b/>
          <w:bCs/>
        </w:rPr>
        <w:t>:</w:t>
      </w:r>
      <w:r w:rsidRPr="000A25DF">
        <w:rPr>
          <w:b/>
          <w:bCs/>
        </w:rPr>
        <w:t xml:space="preserve"> 2.9</w:t>
      </w:r>
      <w:r w:rsidR="000A25DF">
        <w:rPr>
          <w:b/>
          <w:bCs/>
        </w:rPr>
        <w:t>.</w:t>
      </w:r>
      <w:r w:rsidR="000A25DF">
        <w:rPr>
          <w:b/>
          <w:bCs/>
        </w:rPr>
        <w:tab/>
      </w:r>
      <w:r w:rsidRPr="000A25DF">
        <w:rPr>
          <w:b/>
          <w:bCs/>
        </w:rPr>
        <w:t>Project Concept Proposal</w:t>
      </w:r>
    </w:p>
    <w:p w14:paraId="6F3C77E3" w14:textId="77777777" w:rsidR="00475C73" w:rsidRDefault="00475C73" w:rsidP="000A25DF">
      <w:pPr>
        <w:pStyle w:val="NoSpacing"/>
        <w:ind w:left="1440" w:firstLine="720"/>
      </w:pPr>
      <w:r w:rsidRPr="00475C73">
        <w:t>Develop a project concept proposal.</w:t>
      </w:r>
    </w:p>
    <w:p w14:paraId="1BA77EA6" w14:textId="77777777" w:rsidR="000A25DF" w:rsidRPr="00475C73" w:rsidRDefault="000A25DF" w:rsidP="000A25DF">
      <w:pPr>
        <w:pStyle w:val="NoSpacing"/>
        <w:ind w:left="1440" w:firstLine="720"/>
        <w:rPr>
          <w:strike/>
        </w:rPr>
      </w:pPr>
    </w:p>
    <w:p w14:paraId="7DD03F97" w14:textId="77777777" w:rsidR="00475C73" w:rsidRPr="000A25DF" w:rsidRDefault="00475C73" w:rsidP="00475C73">
      <w:pPr>
        <w:pStyle w:val="NoSpacing"/>
        <w:rPr>
          <w:b/>
          <w:bCs/>
        </w:rPr>
      </w:pPr>
      <w:proofErr w:type="gramStart"/>
      <w:r w:rsidRPr="000A25DF">
        <w:rPr>
          <w:b/>
          <w:bCs/>
        </w:rPr>
        <w:t>Competencies</w:t>
      </w:r>
      <w:proofErr w:type="gramEnd"/>
      <w:r w:rsidRPr="000A25DF">
        <w:rPr>
          <w:b/>
          <w:bCs/>
        </w:rPr>
        <w:t xml:space="preserve"> </w:t>
      </w:r>
    </w:p>
    <w:p w14:paraId="39247513" w14:textId="77777777" w:rsidR="00475C73" w:rsidRPr="00475C73" w:rsidRDefault="00475C73" w:rsidP="00475C73">
      <w:pPr>
        <w:pStyle w:val="NoSpacing"/>
      </w:pPr>
      <w:r w:rsidRPr="00475C73">
        <w:t>2.9.1.</w:t>
      </w:r>
      <w:r w:rsidRPr="00475C73">
        <w:tab/>
        <w:t>Identify and incorporate branding strategies.</w:t>
      </w:r>
    </w:p>
    <w:p w14:paraId="46AC1F10" w14:textId="77777777" w:rsidR="00475C73" w:rsidRPr="00475C73" w:rsidRDefault="00475C73" w:rsidP="00475C73">
      <w:pPr>
        <w:pStyle w:val="NoSpacing"/>
      </w:pPr>
      <w:r w:rsidRPr="00475C73">
        <w:t>2.9.2.</w:t>
      </w:r>
      <w:r w:rsidRPr="00475C73">
        <w:tab/>
        <w:t>Determine the scope and purpose of the project.</w:t>
      </w:r>
    </w:p>
    <w:p w14:paraId="54307563" w14:textId="77777777" w:rsidR="00475C73" w:rsidRPr="00475C73" w:rsidRDefault="00475C73" w:rsidP="000A25DF">
      <w:pPr>
        <w:pStyle w:val="NoSpacing"/>
        <w:ind w:left="720" w:hanging="720"/>
      </w:pPr>
      <w:r w:rsidRPr="00475C73">
        <w:t>2.9.3.</w:t>
      </w:r>
      <w:r w:rsidRPr="00475C73">
        <w:tab/>
        <w:t>Determine the target audience, client needs, expected outcomes, objectives, and budget.</w:t>
      </w:r>
    </w:p>
    <w:p w14:paraId="6214493B" w14:textId="77777777" w:rsidR="00475C73" w:rsidRPr="00475C73" w:rsidRDefault="00475C73" w:rsidP="00475C73">
      <w:pPr>
        <w:pStyle w:val="NoSpacing"/>
      </w:pPr>
      <w:r w:rsidRPr="00475C73">
        <w:t>2.9.4.</w:t>
      </w:r>
      <w:r w:rsidRPr="00475C73">
        <w:tab/>
        <w:t>Develop a conceptual model and design brief for the project.</w:t>
      </w:r>
    </w:p>
    <w:p w14:paraId="3F4A3659" w14:textId="77777777" w:rsidR="00475C73" w:rsidRPr="00475C73" w:rsidRDefault="00475C73" w:rsidP="000A25DF">
      <w:pPr>
        <w:pStyle w:val="NoSpacing"/>
        <w:ind w:left="720" w:hanging="720"/>
      </w:pPr>
      <w:r w:rsidRPr="00475C73">
        <w:t>2.9.5.</w:t>
      </w:r>
      <w:r w:rsidRPr="00475C73">
        <w:tab/>
        <w:t>Develop a timeline, a communication plan, a task breakdown, costs (e.g., equipment, labor), deliverables, and responsibilities for completion.</w:t>
      </w:r>
    </w:p>
    <w:p w14:paraId="1D13CCFA" w14:textId="77777777" w:rsidR="00475C73" w:rsidRPr="00475C73" w:rsidRDefault="00475C73" w:rsidP="00475C73">
      <w:pPr>
        <w:pStyle w:val="NoSpacing"/>
      </w:pPr>
      <w:r w:rsidRPr="00475C73">
        <w:t>2.9.6.</w:t>
      </w:r>
      <w:r w:rsidRPr="00475C73">
        <w:tab/>
        <w:t>Develop and present a comprehensive proposal to stakeholders.</w:t>
      </w:r>
      <w:r w:rsidRPr="00475C73">
        <w:tab/>
      </w:r>
    </w:p>
    <w:p w14:paraId="1BAB41BA" w14:textId="77777777" w:rsidR="00475C73" w:rsidRPr="00475C73" w:rsidRDefault="00475C73" w:rsidP="00475C73">
      <w:pPr>
        <w:pStyle w:val="NoSpacing"/>
      </w:pPr>
    </w:p>
    <w:p w14:paraId="14054B2C" w14:textId="6CCC1815" w:rsidR="00475C73" w:rsidRPr="000A25DF" w:rsidRDefault="00475C73" w:rsidP="00475C73">
      <w:pPr>
        <w:pStyle w:val="NoSpacing"/>
        <w:rPr>
          <w:b/>
          <w:bCs/>
        </w:rPr>
      </w:pPr>
      <w:r w:rsidRPr="000A25DF">
        <w:rPr>
          <w:b/>
          <w:bCs/>
        </w:rPr>
        <w:t>Outcome</w:t>
      </w:r>
      <w:r w:rsidR="000A25DF">
        <w:rPr>
          <w:b/>
          <w:bCs/>
        </w:rPr>
        <w:t>:</w:t>
      </w:r>
      <w:r w:rsidRPr="000A25DF">
        <w:rPr>
          <w:b/>
          <w:bCs/>
        </w:rPr>
        <w:t xml:space="preserve"> 2.11</w:t>
      </w:r>
      <w:r w:rsidR="000A25DF">
        <w:rPr>
          <w:b/>
          <w:bCs/>
        </w:rPr>
        <w:t>.</w:t>
      </w:r>
      <w:r w:rsidRPr="000A25DF">
        <w:rPr>
          <w:b/>
          <w:bCs/>
        </w:rPr>
        <w:tab/>
        <w:t>Troubleshooting</w:t>
      </w:r>
    </w:p>
    <w:p w14:paraId="2A219F38" w14:textId="77777777" w:rsidR="00475C73" w:rsidRDefault="00475C73" w:rsidP="000A25DF">
      <w:pPr>
        <w:pStyle w:val="NoSpacing"/>
        <w:ind w:left="1440" w:firstLine="720"/>
      </w:pPr>
      <w:r w:rsidRPr="00475C73">
        <w:t>Select and apply troubleshooting methodologies for problem solving.</w:t>
      </w:r>
    </w:p>
    <w:p w14:paraId="5756C7EF" w14:textId="77777777" w:rsidR="000A25DF" w:rsidRPr="00475C73" w:rsidRDefault="000A25DF" w:rsidP="000A25DF">
      <w:pPr>
        <w:pStyle w:val="NoSpacing"/>
        <w:ind w:left="1440" w:firstLine="720"/>
        <w:rPr>
          <w:strike/>
        </w:rPr>
      </w:pPr>
    </w:p>
    <w:p w14:paraId="66E5DEB7" w14:textId="77777777" w:rsidR="00475C73" w:rsidRPr="000A25DF" w:rsidRDefault="00475C73" w:rsidP="00475C73">
      <w:pPr>
        <w:pStyle w:val="NoSpacing"/>
        <w:rPr>
          <w:b/>
          <w:bCs/>
        </w:rPr>
      </w:pPr>
      <w:proofErr w:type="gramStart"/>
      <w:r w:rsidRPr="000A25DF">
        <w:rPr>
          <w:b/>
          <w:bCs/>
        </w:rPr>
        <w:t>Competencies</w:t>
      </w:r>
      <w:proofErr w:type="gramEnd"/>
      <w:r w:rsidRPr="000A25DF">
        <w:rPr>
          <w:b/>
          <w:bCs/>
        </w:rPr>
        <w:t xml:space="preserve"> </w:t>
      </w:r>
    </w:p>
    <w:p w14:paraId="1B9DF53D" w14:textId="55FFDFAF" w:rsidR="00475C73" w:rsidRPr="00475C73" w:rsidRDefault="00475C73" w:rsidP="00475C73">
      <w:pPr>
        <w:pStyle w:val="NoSpacing"/>
      </w:pPr>
      <w:r w:rsidRPr="00475C73">
        <w:t>2.11.1.</w:t>
      </w:r>
      <w:r w:rsidRPr="00475C73">
        <w:tab/>
        <w:t>Identify the problem.</w:t>
      </w:r>
    </w:p>
    <w:p w14:paraId="15D5E813" w14:textId="77777777" w:rsidR="00475C73" w:rsidRPr="00475C73" w:rsidRDefault="00475C73" w:rsidP="000A25DF">
      <w:pPr>
        <w:pStyle w:val="NoSpacing"/>
        <w:ind w:left="720" w:hanging="720"/>
      </w:pPr>
      <w:r w:rsidRPr="00475C73">
        <w:t>2.11.2.</w:t>
      </w:r>
      <w:r w:rsidRPr="00475C73">
        <w:tab/>
        <w:t>Select troubleshooting methodology (e.g., top down, bottom up, follow the path, spot the differences).</w:t>
      </w:r>
    </w:p>
    <w:p w14:paraId="4A34DC3F" w14:textId="77777777" w:rsidR="00475C73" w:rsidRPr="00475C73" w:rsidRDefault="00475C73" w:rsidP="00475C73">
      <w:pPr>
        <w:pStyle w:val="NoSpacing"/>
      </w:pPr>
      <w:r w:rsidRPr="00475C73">
        <w:t>2.11.3.</w:t>
      </w:r>
      <w:r w:rsidRPr="00475C73">
        <w:tab/>
        <w:t>Investigate symptoms based on the selected methodology.</w:t>
      </w:r>
    </w:p>
    <w:p w14:paraId="68F23154" w14:textId="77777777" w:rsidR="00475C73" w:rsidRPr="00475C73" w:rsidRDefault="00475C73" w:rsidP="00475C73">
      <w:pPr>
        <w:pStyle w:val="NoSpacing"/>
      </w:pPr>
      <w:r w:rsidRPr="00475C73">
        <w:t>2.11.4.</w:t>
      </w:r>
      <w:r w:rsidRPr="00475C73">
        <w:tab/>
        <w:t>Gather and analyze data about the problem.</w:t>
      </w:r>
    </w:p>
    <w:p w14:paraId="2E5B588E" w14:textId="77777777" w:rsidR="00475C73" w:rsidRPr="00475C73" w:rsidRDefault="00475C73" w:rsidP="00475C73">
      <w:pPr>
        <w:pStyle w:val="NoSpacing"/>
      </w:pPr>
      <w:r w:rsidRPr="00475C73">
        <w:t>2.11.5.</w:t>
      </w:r>
      <w:r w:rsidRPr="00475C73">
        <w:tab/>
        <w:t>Design a solution.</w:t>
      </w:r>
    </w:p>
    <w:p w14:paraId="01610ECA" w14:textId="77777777" w:rsidR="00475C73" w:rsidRPr="00475C73" w:rsidRDefault="00475C73" w:rsidP="00475C73">
      <w:pPr>
        <w:pStyle w:val="NoSpacing"/>
      </w:pPr>
      <w:r w:rsidRPr="00475C73">
        <w:t>2.11.6.</w:t>
      </w:r>
      <w:r w:rsidRPr="00475C73">
        <w:tab/>
        <w:t>Test a solution.</w:t>
      </w:r>
    </w:p>
    <w:p w14:paraId="03810EA3" w14:textId="77777777" w:rsidR="00475C73" w:rsidRPr="00475C73" w:rsidRDefault="00475C73" w:rsidP="00475C73">
      <w:pPr>
        <w:pStyle w:val="NoSpacing"/>
      </w:pPr>
      <w:r w:rsidRPr="00475C73">
        <w:t>2.11.7.</w:t>
      </w:r>
      <w:r w:rsidRPr="00475C73">
        <w:tab/>
        <w:t>Implement a solution.</w:t>
      </w:r>
    </w:p>
    <w:p w14:paraId="091B3FFD" w14:textId="77777777" w:rsidR="00475C73" w:rsidRPr="00475C73" w:rsidRDefault="00475C73" w:rsidP="00475C73">
      <w:pPr>
        <w:pStyle w:val="NoSpacing"/>
      </w:pPr>
      <w:r w:rsidRPr="00475C73">
        <w:t>2.11.8.</w:t>
      </w:r>
      <w:r w:rsidRPr="00475C73">
        <w:tab/>
        <w:t>Document the problem and the verified solution.</w:t>
      </w:r>
    </w:p>
    <w:p w14:paraId="7572716E" w14:textId="77777777" w:rsidR="00475C73" w:rsidRPr="00475C73" w:rsidRDefault="00475C73" w:rsidP="00475C73">
      <w:pPr>
        <w:pStyle w:val="NoSpacing"/>
      </w:pPr>
    </w:p>
    <w:p w14:paraId="42768373" w14:textId="12A13E15" w:rsidR="00475C73" w:rsidRPr="000A25DF" w:rsidRDefault="00475C73" w:rsidP="00475C73">
      <w:pPr>
        <w:pStyle w:val="NoSpacing"/>
        <w:rPr>
          <w:b/>
          <w:bCs/>
        </w:rPr>
      </w:pPr>
      <w:r w:rsidRPr="000A25DF">
        <w:rPr>
          <w:b/>
          <w:bCs/>
        </w:rPr>
        <w:t>Outcome</w:t>
      </w:r>
      <w:r w:rsidR="000A25DF">
        <w:rPr>
          <w:b/>
          <w:bCs/>
        </w:rPr>
        <w:t>:</w:t>
      </w:r>
      <w:r w:rsidRPr="000A25DF">
        <w:rPr>
          <w:b/>
          <w:bCs/>
        </w:rPr>
        <w:t xml:space="preserve"> 2.12</w:t>
      </w:r>
      <w:r w:rsidR="000A25DF">
        <w:rPr>
          <w:b/>
          <w:bCs/>
        </w:rPr>
        <w:t>.</w:t>
      </w:r>
      <w:r w:rsidRPr="000A25DF">
        <w:rPr>
          <w:b/>
          <w:bCs/>
        </w:rPr>
        <w:t xml:space="preserve"> </w:t>
      </w:r>
      <w:r w:rsidRPr="000A25DF">
        <w:rPr>
          <w:b/>
          <w:bCs/>
        </w:rPr>
        <w:tab/>
        <w:t>Performance Tests and Acceptance Plans</w:t>
      </w:r>
    </w:p>
    <w:p w14:paraId="579DB3CF" w14:textId="77777777" w:rsidR="00475C73" w:rsidRDefault="00475C73" w:rsidP="000A25DF">
      <w:pPr>
        <w:pStyle w:val="NoSpacing"/>
        <w:ind w:left="1440" w:firstLine="720"/>
      </w:pPr>
      <w:r w:rsidRPr="00475C73">
        <w:t>Develop performance tests and acceptance plans.</w:t>
      </w:r>
    </w:p>
    <w:p w14:paraId="36AAA904" w14:textId="77777777" w:rsidR="000A25DF" w:rsidRPr="00475C73" w:rsidRDefault="000A25DF" w:rsidP="000A25DF">
      <w:pPr>
        <w:pStyle w:val="NoSpacing"/>
        <w:ind w:left="1440" w:firstLine="720"/>
      </w:pPr>
    </w:p>
    <w:p w14:paraId="5807EEA7" w14:textId="77777777" w:rsidR="00475C73" w:rsidRPr="000A25DF" w:rsidRDefault="00475C73" w:rsidP="00475C73">
      <w:pPr>
        <w:pStyle w:val="NoSpacing"/>
        <w:rPr>
          <w:b/>
          <w:bCs/>
        </w:rPr>
      </w:pPr>
      <w:proofErr w:type="gramStart"/>
      <w:r w:rsidRPr="000A25DF">
        <w:rPr>
          <w:b/>
          <w:bCs/>
        </w:rPr>
        <w:t>Competencies</w:t>
      </w:r>
      <w:proofErr w:type="gramEnd"/>
      <w:r w:rsidRPr="000A25DF">
        <w:rPr>
          <w:b/>
          <w:bCs/>
        </w:rPr>
        <w:t xml:space="preserve"> </w:t>
      </w:r>
    </w:p>
    <w:p w14:paraId="435B706F" w14:textId="77777777" w:rsidR="00475C73" w:rsidRPr="00475C73" w:rsidRDefault="00475C73" w:rsidP="000A25DF">
      <w:pPr>
        <w:pStyle w:val="NoSpacing"/>
        <w:ind w:left="720" w:hanging="720"/>
      </w:pPr>
      <w:r w:rsidRPr="00475C73">
        <w:t>2.12.1.</w:t>
      </w:r>
      <w:r w:rsidRPr="00475C73">
        <w:tab/>
        <w:t>Create a written procedure agreed by the stakeholders and project team for determining the acceptability of the project deliverables.</w:t>
      </w:r>
    </w:p>
    <w:p w14:paraId="25F51E27" w14:textId="77777777" w:rsidR="00475C73" w:rsidRPr="00475C73" w:rsidRDefault="00475C73" w:rsidP="00475C73">
      <w:pPr>
        <w:pStyle w:val="NoSpacing"/>
      </w:pPr>
      <w:r w:rsidRPr="00475C73">
        <w:t>2.12.2.</w:t>
      </w:r>
      <w:r w:rsidRPr="00475C73">
        <w:tab/>
        <w:t>Develop a test system that accurately mimics external interfaces.</w:t>
      </w:r>
    </w:p>
    <w:p w14:paraId="4792911D" w14:textId="77777777" w:rsidR="00475C73" w:rsidRPr="00475C73" w:rsidRDefault="00475C73" w:rsidP="000A25DF">
      <w:pPr>
        <w:pStyle w:val="NoSpacing"/>
        <w:ind w:left="720" w:hanging="720"/>
      </w:pPr>
      <w:r w:rsidRPr="00475C73">
        <w:t>2.12.3.</w:t>
      </w:r>
      <w:r w:rsidRPr="00475C73">
        <w:tab/>
        <w:t>Develop test cases that are realistic, compare with expected performance, and include targeted platforms and device types.</w:t>
      </w:r>
    </w:p>
    <w:p w14:paraId="5CD5E24C" w14:textId="77777777" w:rsidR="00475C73" w:rsidRPr="00475C73" w:rsidRDefault="00475C73" w:rsidP="00475C73">
      <w:pPr>
        <w:pStyle w:val="NoSpacing"/>
      </w:pPr>
      <w:r w:rsidRPr="00475C73">
        <w:t>2.12.4.</w:t>
      </w:r>
      <w:r w:rsidRPr="00475C73">
        <w:tab/>
        <w:t>Develop, perform, and document usability and testing integration.</w:t>
      </w:r>
    </w:p>
    <w:p w14:paraId="14575282" w14:textId="77777777" w:rsidR="00475C73" w:rsidRPr="00475C73" w:rsidRDefault="00475C73" w:rsidP="00475C73">
      <w:pPr>
        <w:pStyle w:val="NoSpacing"/>
      </w:pPr>
      <w:r w:rsidRPr="00475C73">
        <w:t>2.12.5.</w:t>
      </w:r>
      <w:r w:rsidRPr="00475C73">
        <w:tab/>
        <w:t>Make corrections indicated by test results.</w:t>
      </w:r>
    </w:p>
    <w:p w14:paraId="7504F0FB" w14:textId="77777777" w:rsidR="00475C73" w:rsidRPr="00475C73" w:rsidRDefault="00475C73" w:rsidP="00475C73">
      <w:pPr>
        <w:pStyle w:val="NoSpacing"/>
      </w:pPr>
      <w:r w:rsidRPr="00475C73">
        <w:lastRenderedPageBreak/>
        <w:t>2.12.6.</w:t>
      </w:r>
      <w:r w:rsidRPr="00475C73">
        <w:tab/>
        <w:t>Seek stakeholder acceptance upon successful completion of the test plan.</w:t>
      </w:r>
    </w:p>
    <w:p w14:paraId="599DD062" w14:textId="77777777" w:rsidR="00475C73" w:rsidRPr="00475C73" w:rsidRDefault="00475C73" w:rsidP="00475C73">
      <w:pPr>
        <w:pStyle w:val="NoSpacing"/>
      </w:pPr>
    </w:p>
    <w:p w14:paraId="16501B8B" w14:textId="704381BE" w:rsidR="00475C73" w:rsidRPr="000A25DF" w:rsidRDefault="00475C73" w:rsidP="00475C73">
      <w:pPr>
        <w:pStyle w:val="NoSpacing"/>
        <w:rPr>
          <w:b/>
          <w:bCs/>
        </w:rPr>
      </w:pPr>
      <w:r w:rsidRPr="000A25DF">
        <w:rPr>
          <w:b/>
          <w:bCs/>
        </w:rPr>
        <w:t>Outcome</w:t>
      </w:r>
      <w:r w:rsidR="000A25DF">
        <w:rPr>
          <w:b/>
          <w:bCs/>
        </w:rPr>
        <w:t>:</w:t>
      </w:r>
      <w:r w:rsidRPr="000A25DF">
        <w:rPr>
          <w:b/>
          <w:bCs/>
        </w:rPr>
        <w:t xml:space="preserve"> 2.13</w:t>
      </w:r>
      <w:r w:rsidR="000A25DF">
        <w:rPr>
          <w:b/>
          <w:bCs/>
        </w:rPr>
        <w:t>.</w:t>
      </w:r>
      <w:r w:rsidRPr="000A25DF">
        <w:rPr>
          <w:b/>
          <w:bCs/>
        </w:rPr>
        <w:t xml:space="preserve"> </w:t>
      </w:r>
      <w:r w:rsidRPr="000A25DF">
        <w:rPr>
          <w:b/>
          <w:bCs/>
        </w:rPr>
        <w:tab/>
        <w:t>Rollout and Handoff</w:t>
      </w:r>
    </w:p>
    <w:p w14:paraId="1A3D521B" w14:textId="77777777" w:rsidR="00475C73" w:rsidRDefault="00475C73" w:rsidP="000A25DF">
      <w:pPr>
        <w:pStyle w:val="NoSpacing"/>
        <w:ind w:left="1440" w:firstLine="720"/>
      </w:pPr>
      <w:r w:rsidRPr="00475C73">
        <w:t xml:space="preserve">Plan rollout and facilitate handoff to </w:t>
      </w:r>
      <w:proofErr w:type="gramStart"/>
      <w:r w:rsidRPr="00475C73">
        <w:t>customer</w:t>
      </w:r>
      <w:proofErr w:type="gramEnd"/>
      <w:r w:rsidRPr="00475C73">
        <w:t>.</w:t>
      </w:r>
    </w:p>
    <w:p w14:paraId="59939540" w14:textId="77777777" w:rsidR="000A25DF" w:rsidRPr="00475C73" w:rsidRDefault="000A25DF" w:rsidP="000A25DF">
      <w:pPr>
        <w:pStyle w:val="NoSpacing"/>
        <w:ind w:left="1440" w:firstLine="720"/>
      </w:pPr>
    </w:p>
    <w:p w14:paraId="3D838889" w14:textId="77777777" w:rsidR="00475C73" w:rsidRPr="000A25DF" w:rsidRDefault="00475C73" w:rsidP="00475C73">
      <w:pPr>
        <w:pStyle w:val="NoSpacing"/>
        <w:rPr>
          <w:b/>
          <w:bCs/>
        </w:rPr>
      </w:pPr>
      <w:proofErr w:type="gramStart"/>
      <w:r w:rsidRPr="000A25DF">
        <w:rPr>
          <w:b/>
          <w:bCs/>
        </w:rPr>
        <w:t>Competencies</w:t>
      </w:r>
      <w:proofErr w:type="gramEnd"/>
      <w:r w:rsidRPr="000A25DF">
        <w:rPr>
          <w:b/>
          <w:bCs/>
        </w:rPr>
        <w:t xml:space="preserve"> </w:t>
      </w:r>
    </w:p>
    <w:p w14:paraId="7A19C87B" w14:textId="77777777" w:rsidR="00475C73" w:rsidRPr="00475C73" w:rsidRDefault="00475C73" w:rsidP="00475C73">
      <w:pPr>
        <w:pStyle w:val="NoSpacing"/>
      </w:pPr>
      <w:r w:rsidRPr="00475C73">
        <w:t>2.13.1.</w:t>
      </w:r>
      <w:r w:rsidRPr="00475C73">
        <w:tab/>
        <w:t>Include overall project goals and timelines in the rollout plan.</w:t>
      </w:r>
    </w:p>
    <w:p w14:paraId="4A2D1949" w14:textId="77777777" w:rsidR="00475C73" w:rsidRPr="00475C73" w:rsidRDefault="00475C73" w:rsidP="00475C73">
      <w:pPr>
        <w:pStyle w:val="NoSpacing"/>
      </w:pPr>
      <w:r w:rsidRPr="00475C73">
        <w:t>2.13.2.</w:t>
      </w:r>
      <w:r w:rsidRPr="00475C73">
        <w:tab/>
        <w:t>Communicate rollout plans to key stakeholders in a timely manner.</w:t>
      </w:r>
    </w:p>
    <w:p w14:paraId="3F2FD013" w14:textId="77777777" w:rsidR="00475C73" w:rsidRPr="00475C73" w:rsidRDefault="00475C73" w:rsidP="00475C73">
      <w:pPr>
        <w:pStyle w:val="NoSpacing"/>
      </w:pPr>
      <w:r w:rsidRPr="00475C73">
        <w:t>2.12.3.</w:t>
      </w:r>
      <w:r w:rsidRPr="00475C73">
        <w:tab/>
        <w:t>Conduct final review and approvals according to company standards.</w:t>
      </w:r>
    </w:p>
    <w:p w14:paraId="284E387A" w14:textId="77777777" w:rsidR="00475C73" w:rsidRPr="00475C73" w:rsidRDefault="00475C73" w:rsidP="00475C73">
      <w:pPr>
        <w:pStyle w:val="NoSpacing"/>
      </w:pPr>
      <w:r w:rsidRPr="00475C73">
        <w:t>2.13.4.</w:t>
      </w:r>
      <w:r w:rsidRPr="00475C73">
        <w:tab/>
        <w:t>Identify support staff, training needs, and contingency plans in the rollout plan.</w:t>
      </w:r>
    </w:p>
    <w:p w14:paraId="5BD97669" w14:textId="77777777" w:rsidR="00475C73" w:rsidRPr="00475C73" w:rsidRDefault="00475C73" w:rsidP="000A25DF">
      <w:pPr>
        <w:pStyle w:val="NoSpacing"/>
        <w:ind w:left="720" w:hanging="720"/>
      </w:pPr>
      <w:r w:rsidRPr="00475C73">
        <w:t>2.13.5.</w:t>
      </w:r>
      <w:r w:rsidRPr="00475C73">
        <w:tab/>
        <w:t>Test delivered application to assure that it is fully functional for the customer or user and meets all requirements.</w:t>
      </w:r>
    </w:p>
    <w:p w14:paraId="40A08F08" w14:textId="77777777" w:rsidR="00475C73" w:rsidRDefault="00475C73" w:rsidP="00475C73">
      <w:pPr>
        <w:pStyle w:val="NoSpacing"/>
      </w:pPr>
      <w:r w:rsidRPr="00475C73">
        <w:t>2.13.6</w:t>
      </w:r>
      <w:r w:rsidRPr="00475C73">
        <w:tab/>
        <w:t>Deliver support and training materials.</w:t>
      </w:r>
      <w:bookmarkStart w:id="0" w:name="_TOC_250004"/>
    </w:p>
    <w:p w14:paraId="4B758E2A" w14:textId="77777777" w:rsidR="008C4FBD" w:rsidRDefault="008C4FBD" w:rsidP="00475C73">
      <w:pPr>
        <w:pStyle w:val="NoSpacing"/>
      </w:pPr>
    </w:p>
    <w:p w14:paraId="38B38DAC" w14:textId="7E4E8503" w:rsidR="008C4FBD" w:rsidRPr="002445FF" w:rsidRDefault="008C4FBD" w:rsidP="008C4FBD">
      <w:pPr>
        <w:pStyle w:val="NoSpacing"/>
        <w:tabs>
          <w:tab w:val="left" w:pos="720"/>
          <w:tab w:val="left" w:pos="1440"/>
          <w:tab w:val="left" w:pos="2160"/>
          <w:tab w:val="left" w:pos="2880"/>
          <w:tab w:val="left" w:pos="3600"/>
          <w:tab w:val="left" w:pos="4320"/>
          <w:tab w:val="left" w:pos="5040"/>
          <w:tab w:val="left" w:pos="6460"/>
        </w:tabs>
        <w:rPr>
          <w:rFonts w:cstheme="minorHAnsi"/>
          <w:b/>
          <w:bCs/>
          <w:color w:val="002060"/>
        </w:rPr>
      </w:pPr>
      <w:r w:rsidRPr="002445FF">
        <w:rPr>
          <w:rFonts w:cstheme="minorHAnsi"/>
          <w:b/>
          <w:bCs/>
          <w:color w:val="002060"/>
        </w:rPr>
        <w:t xml:space="preserve">Strand </w:t>
      </w:r>
      <w:r>
        <w:rPr>
          <w:rFonts w:cstheme="minorHAnsi"/>
          <w:b/>
          <w:bCs/>
          <w:color w:val="002060"/>
        </w:rPr>
        <w:t>5</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Programming Concepts</w:t>
      </w:r>
    </w:p>
    <w:p w14:paraId="6F29A25B" w14:textId="7717C234" w:rsidR="006C53EA" w:rsidRDefault="006C53EA" w:rsidP="00644A1C">
      <w:pPr>
        <w:pStyle w:val="NoSpacing"/>
        <w:ind w:left="2160"/>
      </w:pPr>
      <w:r w:rsidRPr="006C53EA">
        <w:t>Learners apply principles of computer programming and software development to develop code; build, test, and debug programs; create finished products; and plan, analyze, design, develop, implement, and support software applications.</w:t>
      </w:r>
    </w:p>
    <w:p w14:paraId="618FE4A8" w14:textId="77777777" w:rsidR="00644A1C" w:rsidRPr="006C53EA" w:rsidRDefault="00644A1C" w:rsidP="00644A1C">
      <w:pPr>
        <w:pStyle w:val="NoSpacing"/>
        <w:ind w:left="2160"/>
      </w:pPr>
    </w:p>
    <w:p w14:paraId="2B467A31" w14:textId="105B35BA" w:rsidR="006C53EA" w:rsidRPr="00644A1C" w:rsidRDefault="006C53EA" w:rsidP="006C53EA">
      <w:pPr>
        <w:pStyle w:val="NoSpacing"/>
        <w:rPr>
          <w:b/>
          <w:bCs/>
        </w:rPr>
      </w:pPr>
      <w:r w:rsidRPr="00644A1C">
        <w:rPr>
          <w:b/>
          <w:bCs/>
        </w:rPr>
        <w:t>Outcome</w:t>
      </w:r>
      <w:r w:rsidR="00644A1C">
        <w:rPr>
          <w:b/>
          <w:bCs/>
        </w:rPr>
        <w:t>:</w:t>
      </w:r>
      <w:r w:rsidRPr="00644A1C">
        <w:rPr>
          <w:b/>
          <w:bCs/>
        </w:rPr>
        <w:t xml:space="preserve"> 5.1</w:t>
      </w:r>
      <w:r w:rsidR="00644A1C">
        <w:rPr>
          <w:b/>
          <w:bCs/>
        </w:rPr>
        <w:t>.</w:t>
      </w:r>
      <w:r w:rsidRPr="00644A1C">
        <w:rPr>
          <w:b/>
          <w:bCs/>
        </w:rPr>
        <w:tab/>
        <w:t>Programming Concepts</w:t>
      </w:r>
    </w:p>
    <w:p w14:paraId="49CA6A77" w14:textId="77777777" w:rsidR="006C53EA" w:rsidRDefault="006C53EA" w:rsidP="00644A1C">
      <w:pPr>
        <w:pStyle w:val="NoSpacing"/>
        <w:ind w:left="1440" w:firstLine="720"/>
      </w:pPr>
      <w:r w:rsidRPr="006C53EA">
        <w:t>Describe programming concepts.</w:t>
      </w:r>
    </w:p>
    <w:p w14:paraId="38D43117" w14:textId="77777777" w:rsidR="00644A1C" w:rsidRPr="006C53EA" w:rsidRDefault="00644A1C" w:rsidP="00644A1C">
      <w:pPr>
        <w:pStyle w:val="NoSpacing"/>
        <w:ind w:left="1440" w:firstLine="720"/>
      </w:pPr>
    </w:p>
    <w:p w14:paraId="756327B3" w14:textId="77777777" w:rsidR="006C53EA" w:rsidRPr="00644A1C" w:rsidRDefault="006C53EA" w:rsidP="006C53EA">
      <w:pPr>
        <w:pStyle w:val="NoSpacing"/>
        <w:rPr>
          <w:b/>
          <w:bCs/>
        </w:rPr>
      </w:pPr>
      <w:proofErr w:type="gramStart"/>
      <w:r w:rsidRPr="00644A1C">
        <w:rPr>
          <w:b/>
          <w:bCs/>
        </w:rPr>
        <w:t>Competencies</w:t>
      </w:r>
      <w:proofErr w:type="gramEnd"/>
    </w:p>
    <w:p w14:paraId="77F70160" w14:textId="77777777" w:rsidR="006C53EA" w:rsidRPr="006C53EA" w:rsidRDefault="006C53EA" w:rsidP="00644A1C">
      <w:pPr>
        <w:pStyle w:val="NoSpacing"/>
        <w:ind w:left="720" w:hanging="720"/>
      </w:pPr>
      <w:r w:rsidRPr="006C53EA">
        <w:t>5.1.1.</w:t>
      </w:r>
      <w:r w:rsidRPr="006C53EA">
        <w:tab/>
        <w:t>Describe how computer programs and scripts can be used to solve problems (e.g., desktop, mobile, enterprise).</w:t>
      </w:r>
    </w:p>
    <w:p w14:paraId="59FCA9BF" w14:textId="77777777" w:rsidR="006C53EA" w:rsidRPr="006C53EA" w:rsidRDefault="006C53EA" w:rsidP="006C53EA">
      <w:pPr>
        <w:pStyle w:val="NoSpacing"/>
      </w:pPr>
      <w:r w:rsidRPr="006C53EA">
        <w:t>5.1.2.</w:t>
      </w:r>
      <w:r w:rsidRPr="006C53EA">
        <w:tab/>
        <w:t>Explain how algorithms and data structures are used in information processing.</w:t>
      </w:r>
    </w:p>
    <w:p w14:paraId="4D08F78D" w14:textId="77777777" w:rsidR="006C53EA" w:rsidRPr="006C53EA" w:rsidRDefault="006C53EA" w:rsidP="00644A1C">
      <w:pPr>
        <w:pStyle w:val="NoSpacing"/>
        <w:ind w:left="720" w:hanging="720"/>
      </w:pPr>
      <w:r w:rsidRPr="006C53EA">
        <w:t>5.1.3.</w:t>
      </w:r>
      <w:r w:rsidRPr="006C53EA">
        <w:tab/>
        <w:t>Model the solution using both graphic tools (e.g., flowcharts) and pseudocode techniques.</w:t>
      </w:r>
    </w:p>
    <w:p w14:paraId="6C0DBD07" w14:textId="77777777" w:rsidR="006C53EA" w:rsidRPr="006C53EA" w:rsidRDefault="006C53EA" w:rsidP="00644A1C">
      <w:pPr>
        <w:pStyle w:val="NoSpacing"/>
        <w:ind w:left="720" w:hanging="720"/>
      </w:pPr>
      <w:r w:rsidRPr="006C53EA">
        <w:t>5.1.4.</w:t>
      </w:r>
      <w:r w:rsidRPr="006C53EA">
        <w:tab/>
        <w:t>Describe, compare, and contrast the basics of procedural, structured, object-oriented (OO), and event-driven programming.</w:t>
      </w:r>
    </w:p>
    <w:p w14:paraId="6619A974" w14:textId="77777777" w:rsidR="006C53EA" w:rsidRPr="006C53EA" w:rsidRDefault="006C53EA" w:rsidP="006C53EA">
      <w:pPr>
        <w:pStyle w:val="NoSpacing"/>
      </w:pPr>
      <w:r w:rsidRPr="006C53EA">
        <w:t>5.1.5.</w:t>
      </w:r>
      <w:r w:rsidRPr="006C53EA">
        <w:tab/>
        <w:t>Describe the concepts of data management through programming languages.</w:t>
      </w:r>
    </w:p>
    <w:p w14:paraId="0186C759" w14:textId="77777777" w:rsidR="006C53EA" w:rsidRPr="006C53EA" w:rsidRDefault="006C53EA" w:rsidP="00644A1C">
      <w:pPr>
        <w:pStyle w:val="NoSpacing"/>
        <w:ind w:left="720" w:hanging="720"/>
      </w:pPr>
      <w:r w:rsidRPr="006C53EA">
        <w:t>5.1.6.</w:t>
      </w:r>
      <w:r w:rsidRPr="006C53EA">
        <w:tab/>
        <w:t>Analyze the strengths and weaknesses of different languages for solving a specific problem.</w:t>
      </w:r>
    </w:p>
    <w:p w14:paraId="2A9A4CA4" w14:textId="77777777" w:rsidR="006C53EA" w:rsidRPr="006C53EA" w:rsidRDefault="006C53EA" w:rsidP="006C53EA">
      <w:pPr>
        <w:pStyle w:val="NoSpacing"/>
      </w:pPr>
      <w:r w:rsidRPr="006C53EA">
        <w:t>5.1.7.</w:t>
      </w:r>
      <w:r w:rsidRPr="006C53EA">
        <w:tab/>
        <w:t>Compare the functions and operations of compilers and interpreters.</w:t>
      </w:r>
    </w:p>
    <w:p w14:paraId="7C7B08F7" w14:textId="77777777" w:rsidR="006C53EA" w:rsidRPr="006C53EA" w:rsidRDefault="006C53EA" w:rsidP="006C53EA">
      <w:pPr>
        <w:pStyle w:val="NoSpacing"/>
      </w:pPr>
      <w:r w:rsidRPr="006C53EA">
        <w:t>5.1.8.</w:t>
      </w:r>
      <w:r w:rsidRPr="006C53EA">
        <w:tab/>
        <w:t>Describe version control and the relevance of documentation.</w:t>
      </w:r>
      <w:r w:rsidRPr="006C53EA">
        <w:tab/>
      </w:r>
    </w:p>
    <w:p w14:paraId="1713EBD3" w14:textId="77777777" w:rsidR="006C53EA" w:rsidRPr="006C53EA" w:rsidRDefault="006C53EA" w:rsidP="006C53EA">
      <w:pPr>
        <w:pStyle w:val="NoSpacing"/>
      </w:pPr>
    </w:p>
    <w:p w14:paraId="724AB1BA" w14:textId="155D50DC" w:rsidR="006C53EA" w:rsidRPr="00644A1C" w:rsidRDefault="006C53EA" w:rsidP="006C53EA">
      <w:pPr>
        <w:pStyle w:val="NoSpacing"/>
        <w:rPr>
          <w:b/>
          <w:bCs/>
        </w:rPr>
      </w:pPr>
      <w:r w:rsidRPr="00644A1C">
        <w:rPr>
          <w:b/>
          <w:bCs/>
        </w:rPr>
        <w:t>Outcome</w:t>
      </w:r>
      <w:r w:rsidR="00644A1C">
        <w:rPr>
          <w:b/>
          <w:bCs/>
        </w:rPr>
        <w:t>:</w:t>
      </w:r>
      <w:r w:rsidRPr="00644A1C">
        <w:rPr>
          <w:b/>
          <w:bCs/>
        </w:rPr>
        <w:t xml:space="preserve"> 5.2.    </w:t>
      </w:r>
      <w:r w:rsidR="00644A1C">
        <w:rPr>
          <w:b/>
          <w:bCs/>
        </w:rPr>
        <w:tab/>
      </w:r>
      <w:r w:rsidRPr="00644A1C">
        <w:rPr>
          <w:b/>
          <w:bCs/>
        </w:rPr>
        <w:t>Computational and String Operations</w:t>
      </w:r>
    </w:p>
    <w:p w14:paraId="36910FA0" w14:textId="77777777" w:rsidR="006C53EA" w:rsidRDefault="006C53EA" w:rsidP="00644A1C">
      <w:pPr>
        <w:pStyle w:val="NoSpacing"/>
        <w:ind w:left="1440" w:firstLine="720"/>
      </w:pPr>
      <w:r w:rsidRPr="006C53EA">
        <w:t>Develop code that performs computational and string operations.</w:t>
      </w:r>
    </w:p>
    <w:p w14:paraId="1FBEC352" w14:textId="77777777" w:rsidR="00644A1C" w:rsidRPr="006C53EA" w:rsidRDefault="00644A1C" w:rsidP="00644A1C">
      <w:pPr>
        <w:pStyle w:val="NoSpacing"/>
        <w:ind w:left="1440" w:firstLine="720"/>
      </w:pPr>
    </w:p>
    <w:p w14:paraId="76114C0E" w14:textId="77777777" w:rsidR="006C53EA" w:rsidRPr="00644A1C" w:rsidRDefault="006C53EA" w:rsidP="006C53EA">
      <w:pPr>
        <w:pStyle w:val="NoSpacing"/>
        <w:rPr>
          <w:b/>
          <w:bCs/>
        </w:rPr>
      </w:pPr>
      <w:proofErr w:type="gramStart"/>
      <w:r w:rsidRPr="00644A1C">
        <w:rPr>
          <w:b/>
          <w:bCs/>
        </w:rPr>
        <w:t>Competencies</w:t>
      </w:r>
      <w:proofErr w:type="gramEnd"/>
      <w:r w:rsidRPr="00644A1C">
        <w:rPr>
          <w:b/>
          <w:bCs/>
        </w:rPr>
        <w:t xml:space="preserve"> </w:t>
      </w:r>
    </w:p>
    <w:p w14:paraId="109FBA9D" w14:textId="77777777" w:rsidR="006C53EA" w:rsidRPr="006C53EA" w:rsidRDefault="006C53EA" w:rsidP="00644A1C">
      <w:pPr>
        <w:pStyle w:val="NoSpacing"/>
        <w:ind w:left="720" w:hanging="720"/>
      </w:pPr>
      <w:r w:rsidRPr="006C53EA">
        <w:t>5.2.1.</w:t>
      </w:r>
      <w:r w:rsidRPr="006C53EA">
        <w:tab/>
        <w:t>Compare primitive types of numeric and nonnumeric data (e.g., integers, floats, Boolean, strings).</w:t>
      </w:r>
    </w:p>
    <w:p w14:paraId="5AC6C085" w14:textId="77777777" w:rsidR="006C53EA" w:rsidRPr="006C53EA" w:rsidRDefault="006C53EA" w:rsidP="006C53EA">
      <w:pPr>
        <w:pStyle w:val="NoSpacing"/>
      </w:pPr>
      <w:r w:rsidRPr="006C53EA">
        <w:t>5.2.2.</w:t>
      </w:r>
      <w:r w:rsidRPr="006C53EA">
        <w:tab/>
        <w:t>Identify the scope of data (e.g., global versus local, variables, constants, arrays).</w:t>
      </w:r>
    </w:p>
    <w:p w14:paraId="15D4A3F5" w14:textId="77777777" w:rsidR="006C53EA" w:rsidRPr="006C53EA" w:rsidRDefault="006C53EA" w:rsidP="006C53EA">
      <w:pPr>
        <w:pStyle w:val="NoSpacing"/>
      </w:pPr>
      <w:r w:rsidRPr="006C53EA">
        <w:lastRenderedPageBreak/>
        <w:t>5.2.3.</w:t>
      </w:r>
      <w:r w:rsidRPr="006C53EA">
        <w:tab/>
        <w:t xml:space="preserve">Write </w:t>
      </w:r>
      <w:proofErr w:type="gramStart"/>
      <w:r w:rsidRPr="006C53EA">
        <w:t>code</w:t>
      </w:r>
      <w:proofErr w:type="gramEnd"/>
      <w:r w:rsidRPr="006C53EA">
        <w:t xml:space="preserve"> that uses arithmetic operations.</w:t>
      </w:r>
    </w:p>
    <w:p w14:paraId="19A2A83A" w14:textId="77777777" w:rsidR="006C53EA" w:rsidRPr="006C53EA" w:rsidRDefault="006C53EA" w:rsidP="006C53EA">
      <w:pPr>
        <w:pStyle w:val="NoSpacing"/>
      </w:pPr>
      <w:r w:rsidRPr="006C53EA">
        <w:t>5.2.4.</w:t>
      </w:r>
      <w:r w:rsidRPr="006C53EA">
        <w:tab/>
        <w:t xml:space="preserve">Write </w:t>
      </w:r>
      <w:proofErr w:type="gramStart"/>
      <w:r w:rsidRPr="006C53EA">
        <w:t>code</w:t>
      </w:r>
      <w:proofErr w:type="gramEnd"/>
      <w:r w:rsidRPr="006C53EA">
        <w:t xml:space="preserve"> that uses subtotals and final totals.</w:t>
      </w:r>
    </w:p>
    <w:p w14:paraId="101C71B8" w14:textId="77777777" w:rsidR="006C53EA" w:rsidRPr="006C53EA" w:rsidRDefault="006C53EA" w:rsidP="00644A1C">
      <w:pPr>
        <w:pStyle w:val="NoSpacing"/>
        <w:ind w:left="720" w:hanging="720"/>
      </w:pPr>
      <w:r w:rsidRPr="006C53EA">
        <w:t>5.2.5.</w:t>
      </w:r>
      <w:r w:rsidRPr="006C53EA">
        <w:tab/>
        <w:t>Write code that applies string operations (e.g., concatenation, pattern matching, substring).</w:t>
      </w:r>
    </w:p>
    <w:p w14:paraId="2E435F9C" w14:textId="77777777" w:rsidR="006C53EA" w:rsidRPr="006C53EA" w:rsidRDefault="006C53EA" w:rsidP="006C53EA">
      <w:pPr>
        <w:pStyle w:val="NoSpacing"/>
      </w:pPr>
    </w:p>
    <w:p w14:paraId="69B7AD40" w14:textId="7457D77C" w:rsidR="006C53EA" w:rsidRPr="00644A1C" w:rsidRDefault="006C53EA" w:rsidP="006C53EA">
      <w:pPr>
        <w:pStyle w:val="NoSpacing"/>
        <w:rPr>
          <w:b/>
          <w:bCs/>
        </w:rPr>
      </w:pPr>
      <w:r w:rsidRPr="00644A1C">
        <w:rPr>
          <w:b/>
          <w:bCs/>
        </w:rPr>
        <w:t>Outcome</w:t>
      </w:r>
      <w:r w:rsidR="00644A1C">
        <w:rPr>
          <w:b/>
          <w:bCs/>
        </w:rPr>
        <w:t>:</w:t>
      </w:r>
      <w:r w:rsidRPr="00644A1C">
        <w:rPr>
          <w:b/>
          <w:bCs/>
        </w:rPr>
        <w:t xml:space="preserve"> 5.3.</w:t>
      </w:r>
      <w:r w:rsidRPr="00644A1C">
        <w:rPr>
          <w:b/>
          <w:bCs/>
        </w:rPr>
        <w:tab/>
        <w:t>Logical Operations and Control Structures</w:t>
      </w:r>
    </w:p>
    <w:p w14:paraId="467E5853" w14:textId="77777777" w:rsidR="006C53EA" w:rsidRDefault="006C53EA" w:rsidP="00644A1C">
      <w:pPr>
        <w:pStyle w:val="NoSpacing"/>
        <w:ind w:left="1440" w:firstLine="720"/>
      </w:pPr>
      <w:r w:rsidRPr="006C53EA">
        <w:t>Develop code that uses logical operations and control structures.</w:t>
      </w:r>
    </w:p>
    <w:p w14:paraId="3F1033A3" w14:textId="77777777" w:rsidR="00644A1C" w:rsidRPr="006C53EA" w:rsidRDefault="00644A1C" w:rsidP="00644A1C">
      <w:pPr>
        <w:pStyle w:val="NoSpacing"/>
        <w:ind w:left="1440" w:firstLine="720"/>
      </w:pPr>
    </w:p>
    <w:p w14:paraId="780F4D74" w14:textId="77777777" w:rsidR="006C53EA" w:rsidRPr="00644A1C" w:rsidRDefault="006C53EA" w:rsidP="006C53EA">
      <w:pPr>
        <w:pStyle w:val="NoSpacing"/>
        <w:rPr>
          <w:b/>
          <w:bCs/>
        </w:rPr>
      </w:pPr>
      <w:proofErr w:type="gramStart"/>
      <w:r w:rsidRPr="00644A1C">
        <w:rPr>
          <w:b/>
          <w:bCs/>
        </w:rPr>
        <w:t>Competencies</w:t>
      </w:r>
      <w:proofErr w:type="gramEnd"/>
    </w:p>
    <w:p w14:paraId="7E1B4B28" w14:textId="77777777" w:rsidR="006C53EA" w:rsidRPr="006C53EA" w:rsidRDefault="006C53EA" w:rsidP="006C53EA">
      <w:pPr>
        <w:pStyle w:val="NoSpacing"/>
      </w:pPr>
      <w:r w:rsidRPr="006C53EA">
        <w:t>5.3.1.</w:t>
      </w:r>
      <w:r w:rsidRPr="006C53EA">
        <w:tab/>
        <w:t>Explain Boolean logic.</w:t>
      </w:r>
    </w:p>
    <w:p w14:paraId="781F2CA6" w14:textId="77777777" w:rsidR="006C53EA" w:rsidRPr="006C53EA" w:rsidRDefault="006C53EA" w:rsidP="006C53EA">
      <w:pPr>
        <w:pStyle w:val="NoSpacing"/>
      </w:pPr>
      <w:r w:rsidRPr="006C53EA">
        <w:t>5.3.2.</w:t>
      </w:r>
      <w:r w:rsidRPr="006C53EA">
        <w:tab/>
        <w:t>Solve a truth table.</w:t>
      </w:r>
    </w:p>
    <w:p w14:paraId="5F00C487" w14:textId="77777777" w:rsidR="006C53EA" w:rsidRPr="006C53EA" w:rsidRDefault="006C53EA" w:rsidP="006C53EA">
      <w:pPr>
        <w:pStyle w:val="NoSpacing"/>
      </w:pPr>
      <w:r w:rsidRPr="006C53EA">
        <w:t>5.3.3.</w:t>
      </w:r>
      <w:r w:rsidRPr="006C53EA">
        <w:tab/>
        <w:t>Write code that uses logical operators (e.g., and, or, not).</w:t>
      </w:r>
    </w:p>
    <w:p w14:paraId="3B80625C" w14:textId="77777777" w:rsidR="006C53EA" w:rsidRPr="006C53EA" w:rsidRDefault="006C53EA" w:rsidP="006C53EA">
      <w:pPr>
        <w:pStyle w:val="NoSpacing"/>
      </w:pPr>
      <w:r w:rsidRPr="006C53EA">
        <w:t>5.3.4.</w:t>
      </w:r>
      <w:r w:rsidRPr="006C53EA">
        <w:tab/>
        <w:t>Write code that uses relational operators and compound conditions.</w:t>
      </w:r>
    </w:p>
    <w:p w14:paraId="474A2BCD" w14:textId="77777777" w:rsidR="006C53EA" w:rsidRPr="006C53EA" w:rsidRDefault="006C53EA" w:rsidP="006C53EA">
      <w:pPr>
        <w:pStyle w:val="NoSpacing"/>
      </w:pPr>
      <w:r w:rsidRPr="006C53EA">
        <w:t>5.3.5.</w:t>
      </w:r>
      <w:r w:rsidRPr="006C53EA">
        <w:tab/>
        <w:t xml:space="preserve">Write </w:t>
      </w:r>
      <w:proofErr w:type="gramStart"/>
      <w:r w:rsidRPr="006C53EA">
        <w:t>code</w:t>
      </w:r>
      <w:proofErr w:type="gramEnd"/>
      <w:r w:rsidRPr="006C53EA">
        <w:t xml:space="preserve"> that uses conditional control structures (e.g., if, if-then-else).</w:t>
      </w:r>
    </w:p>
    <w:p w14:paraId="037F4326" w14:textId="77777777" w:rsidR="006C53EA" w:rsidRPr="006C53EA" w:rsidRDefault="006C53EA" w:rsidP="006C53EA">
      <w:pPr>
        <w:pStyle w:val="NoSpacing"/>
      </w:pPr>
      <w:r w:rsidRPr="006C53EA">
        <w:t>5.3.6.</w:t>
      </w:r>
      <w:r w:rsidRPr="006C53EA">
        <w:tab/>
        <w:t>Write code that uses repetition control structures (e.g., while, for).</w:t>
      </w:r>
    </w:p>
    <w:p w14:paraId="443FBCF4" w14:textId="77777777" w:rsidR="006C53EA" w:rsidRPr="006C53EA" w:rsidRDefault="006C53EA" w:rsidP="006C53EA">
      <w:pPr>
        <w:pStyle w:val="NoSpacing"/>
      </w:pPr>
      <w:r w:rsidRPr="006C53EA">
        <w:t>5.3.7.</w:t>
      </w:r>
      <w:r w:rsidRPr="006C53EA">
        <w:tab/>
        <w:t xml:space="preserve">Write </w:t>
      </w:r>
      <w:proofErr w:type="gramStart"/>
      <w:r w:rsidRPr="006C53EA">
        <w:t>code</w:t>
      </w:r>
      <w:proofErr w:type="gramEnd"/>
      <w:r w:rsidRPr="006C53EA">
        <w:t xml:space="preserve"> that uses selection control structures (e.g., case, switch).</w:t>
      </w:r>
    </w:p>
    <w:p w14:paraId="5C40C6AA" w14:textId="77777777" w:rsidR="006C53EA" w:rsidRPr="006C53EA" w:rsidRDefault="006C53EA" w:rsidP="006C53EA">
      <w:pPr>
        <w:pStyle w:val="NoSpacing"/>
      </w:pPr>
      <w:r w:rsidRPr="006C53EA">
        <w:t>5.3.8.</w:t>
      </w:r>
      <w:r w:rsidRPr="006C53EA">
        <w:tab/>
        <w:t>Write code that uses nested structures and recursion.</w:t>
      </w:r>
    </w:p>
    <w:p w14:paraId="3C12426C" w14:textId="77777777" w:rsidR="006C53EA" w:rsidRPr="006C53EA" w:rsidRDefault="006C53EA" w:rsidP="006C53EA">
      <w:pPr>
        <w:pStyle w:val="NoSpacing"/>
      </w:pPr>
      <w:r w:rsidRPr="006C53EA">
        <w:t>5.3.9.</w:t>
      </w:r>
      <w:r w:rsidRPr="006C53EA">
        <w:tab/>
        <w:t>Write code that creates and calls functions.</w:t>
      </w:r>
    </w:p>
    <w:p w14:paraId="238AFAD5" w14:textId="77777777" w:rsidR="006C53EA" w:rsidRPr="006C53EA" w:rsidRDefault="006C53EA" w:rsidP="006C53EA">
      <w:pPr>
        <w:pStyle w:val="NoSpacing"/>
      </w:pPr>
      <w:r w:rsidRPr="006C53EA">
        <w:t>5.3.10.</w:t>
      </w:r>
      <w:r w:rsidRPr="006C53EA">
        <w:tab/>
        <w:t>Code error handling techniques.</w:t>
      </w:r>
    </w:p>
    <w:p w14:paraId="25C58FCD" w14:textId="77777777" w:rsidR="006C53EA" w:rsidRPr="006C53EA" w:rsidRDefault="006C53EA" w:rsidP="006C53EA">
      <w:pPr>
        <w:pStyle w:val="NoSpacing"/>
      </w:pPr>
      <w:r w:rsidRPr="006C53EA">
        <w:t>5.3.11.</w:t>
      </w:r>
      <w:r w:rsidRPr="006C53EA">
        <w:tab/>
        <w:t>Write code to access data repositories.</w:t>
      </w:r>
    </w:p>
    <w:p w14:paraId="272A7DD2" w14:textId="77777777" w:rsidR="006C53EA" w:rsidRPr="006C53EA" w:rsidRDefault="006C53EA" w:rsidP="006C53EA">
      <w:pPr>
        <w:pStyle w:val="NoSpacing"/>
      </w:pPr>
      <w:r w:rsidRPr="006C53EA">
        <w:t>5.3.12.</w:t>
      </w:r>
      <w:r w:rsidRPr="006C53EA">
        <w:tab/>
        <w:t>Write code to create classes, objects, and methods.</w:t>
      </w:r>
    </w:p>
    <w:p w14:paraId="2429ACAB" w14:textId="77777777" w:rsidR="006C53EA" w:rsidRPr="006C53EA" w:rsidRDefault="006C53EA" w:rsidP="006C53EA">
      <w:pPr>
        <w:pStyle w:val="NoSpacing"/>
      </w:pPr>
    </w:p>
    <w:p w14:paraId="6DD1EB9E" w14:textId="083A8CFA" w:rsidR="006C53EA" w:rsidRPr="00644A1C" w:rsidRDefault="006C53EA" w:rsidP="006C53EA">
      <w:pPr>
        <w:pStyle w:val="NoSpacing"/>
        <w:rPr>
          <w:b/>
          <w:bCs/>
        </w:rPr>
      </w:pPr>
      <w:r w:rsidRPr="00644A1C">
        <w:rPr>
          <w:b/>
          <w:bCs/>
        </w:rPr>
        <w:t>Outcome</w:t>
      </w:r>
      <w:r w:rsidR="00644A1C">
        <w:rPr>
          <w:b/>
          <w:bCs/>
        </w:rPr>
        <w:t>:</w:t>
      </w:r>
      <w:r w:rsidRPr="00644A1C">
        <w:rPr>
          <w:b/>
          <w:bCs/>
        </w:rPr>
        <w:t xml:space="preserve"> 5.4</w:t>
      </w:r>
      <w:r w:rsidR="00644A1C">
        <w:rPr>
          <w:b/>
          <w:bCs/>
        </w:rPr>
        <w:t>.</w:t>
      </w:r>
      <w:r w:rsidRPr="00644A1C">
        <w:rPr>
          <w:b/>
          <w:bCs/>
        </w:rPr>
        <w:tab/>
        <w:t>Integrated Development Environment</w:t>
      </w:r>
    </w:p>
    <w:p w14:paraId="294901E3" w14:textId="77777777" w:rsidR="006C53EA" w:rsidRDefault="006C53EA" w:rsidP="00644A1C">
      <w:pPr>
        <w:pStyle w:val="NoSpacing"/>
        <w:ind w:left="2160"/>
      </w:pPr>
      <w:r w:rsidRPr="006C53EA">
        <w:t>Build and test a program using an integrated development environment (IDE).</w:t>
      </w:r>
    </w:p>
    <w:p w14:paraId="0F5200C5" w14:textId="77777777" w:rsidR="00644A1C" w:rsidRPr="006C53EA" w:rsidRDefault="00644A1C" w:rsidP="00644A1C">
      <w:pPr>
        <w:pStyle w:val="NoSpacing"/>
        <w:ind w:left="2160"/>
      </w:pPr>
    </w:p>
    <w:p w14:paraId="70DA341C" w14:textId="77777777" w:rsidR="006C53EA" w:rsidRPr="00644A1C" w:rsidRDefault="006C53EA" w:rsidP="006C53EA">
      <w:pPr>
        <w:pStyle w:val="NoSpacing"/>
        <w:rPr>
          <w:b/>
          <w:bCs/>
        </w:rPr>
      </w:pPr>
      <w:proofErr w:type="gramStart"/>
      <w:r w:rsidRPr="00644A1C">
        <w:rPr>
          <w:b/>
          <w:bCs/>
        </w:rPr>
        <w:t>Competencies</w:t>
      </w:r>
      <w:proofErr w:type="gramEnd"/>
      <w:r w:rsidRPr="00644A1C">
        <w:rPr>
          <w:b/>
          <w:bCs/>
        </w:rPr>
        <w:t xml:space="preserve"> </w:t>
      </w:r>
    </w:p>
    <w:p w14:paraId="7E0DFD6B" w14:textId="77777777" w:rsidR="006C53EA" w:rsidRPr="006C53EA" w:rsidRDefault="006C53EA" w:rsidP="006C53EA">
      <w:pPr>
        <w:pStyle w:val="NoSpacing"/>
      </w:pPr>
      <w:r w:rsidRPr="006C53EA">
        <w:t>5.4.1.</w:t>
      </w:r>
      <w:r w:rsidRPr="006C53EA">
        <w:tab/>
        <w:t>Configure options, preferences, and tools.</w:t>
      </w:r>
    </w:p>
    <w:p w14:paraId="79BFFDC2" w14:textId="77777777" w:rsidR="006C53EA" w:rsidRPr="006C53EA" w:rsidRDefault="006C53EA" w:rsidP="006C53EA">
      <w:pPr>
        <w:pStyle w:val="NoSpacing"/>
      </w:pPr>
      <w:r w:rsidRPr="006C53EA">
        <w:t>5.4.2.</w:t>
      </w:r>
      <w:r w:rsidRPr="006C53EA">
        <w:tab/>
        <w:t>Write and edit code in the integrated development environment (IDE).</w:t>
      </w:r>
    </w:p>
    <w:p w14:paraId="55770079" w14:textId="77777777" w:rsidR="006C53EA" w:rsidRPr="006C53EA" w:rsidRDefault="006C53EA" w:rsidP="006C53EA">
      <w:pPr>
        <w:pStyle w:val="NoSpacing"/>
      </w:pPr>
      <w:r w:rsidRPr="006C53EA">
        <w:t>5.4.3.</w:t>
      </w:r>
      <w:r w:rsidRPr="006C53EA">
        <w:tab/>
        <w:t>Compile or interpret a working program.</w:t>
      </w:r>
    </w:p>
    <w:p w14:paraId="515A0BAE" w14:textId="77777777" w:rsidR="006C53EA" w:rsidRPr="006C53EA" w:rsidRDefault="006C53EA" w:rsidP="006C53EA">
      <w:pPr>
        <w:pStyle w:val="NoSpacing"/>
      </w:pPr>
      <w:r w:rsidRPr="006C53EA">
        <w:t>5.4.4.</w:t>
      </w:r>
      <w:r w:rsidRPr="006C53EA">
        <w:tab/>
        <w:t>Define test cases.</w:t>
      </w:r>
    </w:p>
    <w:p w14:paraId="067EF75E" w14:textId="77777777" w:rsidR="006C53EA" w:rsidRPr="006C53EA" w:rsidRDefault="006C53EA" w:rsidP="006C53EA">
      <w:pPr>
        <w:pStyle w:val="NoSpacing"/>
      </w:pPr>
      <w:r w:rsidRPr="006C53EA">
        <w:t>5.4.5.</w:t>
      </w:r>
      <w:r w:rsidRPr="006C53EA">
        <w:tab/>
        <w:t>Test the program using defined test cases.</w:t>
      </w:r>
    </w:p>
    <w:p w14:paraId="4FE48CDE" w14:textId="77777777" w:rsidR="006C53EA" w:rsidRPr="006C53EA" w:rsidRDefault="006C53EA" w:rsidP="006C53EA">
      <w:pPr>
        <w:pStyle w:val="NoSpacing"/>
      </w:pPr>
      <w:r w:rsidRPr="006C53EA">
        <w:t>5.4.6.</w:t>
      </w:r>
      <w:r w:rsidRPr="006C53EA">
        <w:tab/>
        <w:t>Correct syntax and runtime errors.</w:t>
      </w:r>
    </w:p>
    <w:p w14:paraId="0DFCF193" w14:textId="77777777" w:rsidR="006C53EA" w:rsidRPr="006C53EA" w:rsidRDefault="006C53EA" w:rsidP="006C53EA">
      <w:pPr>
        <w:pStyle w:val="NoSpacing"/>
      </w:pPr>
      <w:r w:rsidRPr="006C53EA">
        <w:t>5.4.7.</w:t>
      </w:r>
      <w:r w:rsidRPr="006C53EA">
        <w:tab/>
        <w:t>Debug logic errors.</w:t>
      </w:r>
    </w:p>
    <w:p w14:paraId="3BCC4E79" w14:textId="77777777" w:rsidR="006C53EA" w:rsidRPr="006C53EA" w:rsidRDefault="006C53EA" w:rsidP="006C53EA">
      <w:pPr>
        <w:pStyle w:val="NoSpacing"/>
      </w:pPr>
    </w:p>
    <w:p w14:paraId="27EB4908" w14:textId="52004CDA" w:rsidR="006C53EA" w:rsidRPr="00644A1C" w:rsidRDefault="006C53EA" w:rsidP="006C53EA">
      <w:pPr>
        <w:pStyle w:val="NoSpacing"/>
        <w:rPr>
          <w:b/>
          <w:bCs/>
        </w:rPr>
      </w:pPr>
      <w:r w:rsidRPr="00644A1C">
        <w:rPr>
          <w:b/>
          <w:bCs/>
        </w:rPr>
        <w:t>Outcome</w:t>
      </w:r>
      <w:r w:rsidR="00644A1C">
        <w:rPr>
          <w:b/>
          <w:bCs/>
        </w:rPr>
        <w:t>:</w:t>
      </w:r>
      <w:r w:rsidRPr="00644A1C">
        <w:rPr>
          <w:b/>
          <w:bCs/>
        </w:rPr>
        <w:t xml:space="preserve"> </w:t>
      </w:r>
      <w:proofErr w:type="gramStart"/>
      <w:r w:rsidRPr="00644A1C">
        <w:rPr>
          <w:b/>
          <w:bCs/>
        </w:rPr>
        <w:t>5.</w:t>
      </w:r>
      <w:r w:rsidR="00644A1C">
        <w:rPr>
          <w:b/>
          <w:bCs/>
        </w:rPr>
        <w:t>.</w:t>
      </w:r>
      <w:proofErr w:type="gramEnd"/>
      <w:r w:rsidRPr="00644A1C">
        <w:rPr>
          <w:b/>
          <w:bCs/>
        </w:rPr>
        <w:t>5</w:t>
      </w:r>
      <w:r w:rsidRPr="00644A1C">
        <w:rPr>
          <w:b/>
          <w:bCs/>
        </w:rPr>
        <w:tab/>
        <w:t>Programming Conventions</w:t>
      </w:r>
    </w:p>
    <w:p w14:paraId="085D7FEB" w14:textId="77777777" w:rsidR="006C53EA" w:rsidRDefault="006C53EA" w:rsidP="00644A1C">
      <w:pPr>
        <w:pStyle w:val="NoSpacing"/>
        <w:ind w:left="1440" w:firstLine="720"/>
      </w:pPr>
      <w:r w:rsidRPr="006C53EA">
        <w:t>Develop programs using applications security practices.</w:t>
      </w:r>
    </w:p>
    <w:p w14:paraId="0DE902B3" w14:textId="77777777" w:rsidR="00644A1C" w:rsidRPr="006C53EA" w:rsidRDefault="00644A1C" w:rsidP="00644A1C">
      <w:pPr>
        <w:pStyle w:val="NoSpacing"/>
        <w:ind w:left="1440" w:firstLine="720"/>
      </w:pPr>
    </w:p>
    <w:p w14:paraId="0600FCD8" w14:textId="77777777" w:rsidR="006C53EA" w:rsidRPr="00644A1C" w:rsidRDefault="006C53EA" w:rsidP="006C53EA">
      <w:pPr>
        <w:pStyle w:val="NoSpacing"/>
        <w:rPr>
          <w:b/>
          <w:bCs/>
        </w:rPr>
      </w:pPr>
      <w:proofErr w:type="gramStart"/>
      <w:r w:rsidRPr="00644A1C">
        <w:rPr>
          <w:b/>
          <w:bCs/>
        </w:rPr>
        <w:t>Competencies</w:t>
      </w:r>
      <w:proofErr w:type="gramEnd"/>
      <w:r w:rsidRPr="00644A1C">
        <w:rPr>
          <w:b/>
          <w:bCs/>
        </w:rPr>
        <w:t xml:space="preserve"> </w:t>
      </w:r>
    </w:p>
    <w:p w14:paraId="6EF08CDC" w14:textId="77777777" w:rsidR="006C53EA" w:rsidRPr="006C53EA" w:rsidRDefault="006C53EA" w:rsidP="006C53EA">
      <w:pPr>
        <w:pStyle w:val="NoSpacing"/>
      </w:pPr>
      <w:r w:rsidRPr="006C53EA">
        <w:t>5.5.1.</w:t>
      </w:r>
      <w:r w:rsidRPr="006C53EA">
        <w:tab/>
        <w:t>Develop programs using data validation techniques.</w:t>
      </w:r>
    </w:p>
    <w:p w14:paraId="1D58BC13" w14:textId="77777777" w:rsidR="006C53EA" w:rsidRPr="006C53EA" w:rsidRDefault="006C53EA" w:rsidP="006C53EA">
      <w:pPr>
        <w:pStyle w:val="NoSpacing"/>
      </w:pPr>
      <w:r w:rsidRPr="006C53EA">
        <w:t>5.5.2.</w:t>
      </w:r>
      <w:r w:rsidRPr="006C53EA">
        <w:tab/>
        <w:t xml:space="preserve">Develop programs that use </w:t>
      </w:r>
      <w:proofErr w:type="gramStart"/>
      <w:r w:rsidRPr="006C53EA">
        <w:t>reuse libraries</w:t>
      </w:r>
      <w:proofErr w:type="gramEnd"/>
      <w:r w:rsidRPr="006C53EA">
        <w:t>.</w:t>
      </w:r>
    </w:p>
    <w:p w14:paraId="7033EAF5" w14:textId="77777777" w:rsidR="006C53EA" w:rsidRPr="006C53EA" w:rsidRDefault="006C53EA" w:rsidP="006C53EA">
      <w:pPr>
        <w:pStyle w:val="NoSpacing"/>
      </w:pPr>
      <w:r w:rsidRPr="006C53EA">
        <w:t>5.5.3.</w:t>
      </w:r>
      <w:r w:rsidRPr="006C53EA">
        <w:tab/>
        <w:t>Develop programs using operating system calls.</w:t>
      </w:r>
    </w:p>
    <w:p w14:paraId="12C9B2D7" w14:textId="77777777" w:rsidR="006C53EA" w:rsidRPr="006C53EA" w:rsidRDefault="006C53EA" w:rsidP="006C53EA">
      <w:pPr>
        <w:pStyle w:val="NoSpacing"/>
      </w:pPr>
      <w:r w:rsidRPr="006C53EA">
        <w:t>5.5.4.</w:t>
      </w:r>
      <w:r w:rsidRPr="006C53EA">
        <w:tab/>
        <w:t>Develop programs that call other programs.</w:t>
      </w:r>
    </w:p>
    <w:p w14:paraId="5EDEA311" w14:textId="77777777" w:rsidR="006C53EA" w:rsidRPr="006C53EA" w:rsidRDefault="006C53EA" w:rsidP="006C53EA">
      <w:pPr>
        <w:pStyle w:val="NoSpacing"/>
      </w:pPr>
      <w:r w:rsidRPr="006C53EA">
        <w:t>5.5.5.</w:t>
      </w:r>
      <w:r w:rsidRPr="006C53EA">
        <w:tab/>
        <w:t>Use appropriate naming conventions and apply comments.</w:t>
      </w:r>
    </w:p>
    <w:p w14:paraId="1E22AF86" w14:textId="77777777" w:rsidR="006C53EA" w:rsidRPr="006C53EA" w:rsidRDefault="006C53EA" w:rsidP="006C53EA">
      <w:pPr>
        <w:pStyle w:val="NoSpacing"/>
      </w:pPr>
      <w:r w:rsidRPr="006C53EA">
        <w:lastRenderedPageBreak/>
        <w:t>5.5.6.</w:t>
      </w:r>
      <w:r w:rsidRPr="006C53EA">
        <w:tab/>
        <w:t>Format output (e.g., desktop, mobile, enterprise, reports, data files).</w:t>
      </w:r>
    </w:p>
    <w:p w14:paraId="33B4742F" w14:textId="77777777" w:rsidR="006C53EA" w:rsidRPr="006C53EA" w:rsidRDefault="006C53EA" w:rsidP="006C53EA">
      <w:pPr>
        <w:pStyle w:val="NoSpacing"/>
      </w:pPr>
    </w:p>
    <w:p w14:paraId="2CD9F402" w14:textId="471CE2EA" w:rsidR="006C53EA" w:rsidRPr="00644A1C" w:rsidRDefault="006C53EA" w:rsidP="006C53EA">
      <w:pPr>
        <w:pStyle w:val="NoSpacing"/>
        <w:rPr>
          <w:b/>
          <w:bCs/>
        </w:rPr>
      </w:pPr>
      <w:r w:rsidRPr="00644A1C">
        <w:rPr>
          <w:b/>
          <w:bCs/>
        </w:rPr>
        <w:t>Outcome</w:t>
      </w:r>
      <w:r w:rsidR="00644A1C">
        <w:rPr>
          <w:b/>
          <w:bCs/>
        </w:rPr>
        <w:t>:</w:t>
      </w:r>
      <w:r w:rsidRPr="00644A1C">
        <w:rPr>
          <w:b/>
          <w:bCs/>
        </w:rPr>
        <w:t xml:space="preserve"> 5.6</w:t>
      </w:r>
      <w:r w:rsidR="00644A1C">
        <w:rPr>
          <w:b/>
          <w:bCs/>
        </w:rPr>
        <w:t>.</w:t>
      </w:r>
      <w:r w:rsidRPr="00644A1C">
        <w:rPr>
          <w:b/>
          <w:bCs/>
        </w:rPr>
        <w:tab/>
        <w:t>Software Development Lifecycle</w:t>
      </w:r>
    </w:p>
    <w:p w14:paraId="4072CEC3" w14:textId="77777777" w:rsidR="006C53EA" w:rsidRDefault="006C53EA" w:rsidP="00644A1C">
      <w:pPr>
        <w:pStyle w:val="NoSpacing"/>
        <w:ind w:left="1440" w:firstLine="720"/>
      </w:pPr>
      <w:r w:rsidRPr="006C53EA">
        <w:t>Apply the software development lifecycle (SDLC).</w:t>
      </w:r>
    </w:p>
    <w:p w14:paraId="5EBC0BCC" w14:textId="77777777" w:rsidR="00644A1C" w:rsidRPr="006C53EA" w:rsidRDefault="00644A1C" w:rsidP="00644A1C">
      <w:pPr>
        <w:pStyle w:val="NoSpacing"/>
        <w:ind w:left="1440" w:firstLine="720"/>
      </w:pPr>
    </w:p>
    <w:p w14:paraId="0F72E71C" w14:textId="77777777" w:rsidR="006C53EA" w:rsidRPr="00644A1C" w:rsidRDefault="006C53EA" w:rsidP="006C53EA">
      <w:pPr>
        <w:pStyle w:val="NoSpacing"/>
        <w:rPr>
          <w:b/>
          <w:bCs/>
        </w:rPr>
      </w:pPr>
      <w:proofErr w:type="gramStart"/>
      <w:r w:rsidRPr="00644A1C">
        <w:rPr>
          <w:b/>
          <w:bCs/>
        </w:rPr>
        <w:t>Competencies</w:t>
      </w:r>
      <w:proofErr w:type="gramEnd"/>
      <w:r w:rsidRPr="00644A1C">
        <w:rPr>
          <w:b/>
          <w:bCs/>
        </w:rPr>
        <w:t xml:space="preserve"> </w:t>
      </w:r>
    </w:p>
    <w:p w14:paraId="4618CF99" w14:textId="77777777" w:rsidR="006C53EA" w:rsidRPr="006C53EA" w:rsidRDefault="006C53EA" w:rsidP="006C53EA">
      <w:pPr>
        <w:pStyle w:val="NoSpacing"/>
      </w:pPr>
      <w:r w:rsidRPr="006C53EA">
        <w:t>5.6.1.</w:t>
      </w:r>
      <w:r w:rsidRPr="006C53EA">
        <w:tab/>
        <w:t>Determine requirements specification documentation.</w:t>
      </w:r>
    </w:p>
    <w:p w14:paraId="40E103CA" w14:textId="77777777" w:rsidR="006C53EA" w:rsidRPr="006C53EA" w:rsidRDefault="006C53EA" w:rsidP="006C53EA">
      <w:pPr>
        <w:pStyle w:val="NoSpacing"/>
      </w:pPr>
      <w:r w:rsidRPr="006C53EA">
        <w:t>5.6.2.</w:t>
      </w:r>
      <w:r w:rsidRPr="006C53EA">
        <w:tab/>
        <w:t>Identify constraints and system processing requirements.</w:t>
      </w:r>
    </w:p>
    <w:p w14:paraId="135B22BE" w14:textId="77777777" w:rsidR="006C53EA" w:rsidRPr="006C53EA" w:rsidRDefault="006C53EA" w:rsidP="006C53EA">
      <w:pPr>
        <w:pStyle w:val="NoSpacing"/>
      </w:pPr>
      <w:r w:rsidRPr="006C53EA">
        <w:t>5.6.3.</w:t>
      </w:r>
      <w:r w:rsidRPr="006C53EA">
        <w:tab/>
        <w:t>Develop and adhere to timelines.</w:t>
      </w:r>
    </w:p>
    <w:p w14:paraId="2A509C01" w14:textId="77777777" w:rsidR="006C53EA" w:rsidRPr="006C53EA" w:rsidRDefault="006C53EA" w:rsidP="00644A1C">
      <w:pPr>
        <w:pStyle w:val="NoSpacing"/>
        <w:ind w:left="720" w:hanging="720"/>
      </w:pPr>
      <w:r w:rsidRPr="006C53EA">
        <w:t>5.6.4.</w:t>
      </w:r>
      <w:r w:rsidRPr="006C53EA">
        <w:tab/>
        <w:t>Identify a programming language, framework, and an integrated development environment (IDE).</w:t>
      </w:r>
    </w:p>
    <w:p w14:paraId="717DA90D" w14:textId="77777777" w:rsidR="006C53EA" w:rsidRPr="006C53EA" w:rsidRDefault="006C53EA" w:rsidP="006C53EA">
      <w:pPr>
        <w:pStyle w:val="NoSpacing"/>
      </w:pPr>
      <w:r w:rsidRPr="006C53EA">
        <w:t>5.6.5.</w:t>
      </w:r>
      <w:r w:rsidRPr="006C53EA">
        <w:tab/>
        <w:t>Identify input and output (I/O) requirements.</w:t>
      </w:r>
    </w:p>
    <w:p w14:paraId="7CCB5DFE" w14:textId="77777777" w:rsidR="006C53EA" w:rsidRPr="006C53EA" w:rsidRDefault="006C53EA" w:rsidP="006C53EA">
      <w:pPr>
        <w:pStyle w:val="NoSpacing"/>
      </w:pPr>
      <w:r w:rsidRPr="006C53EA">
        <w:t>5.6.6.</w:t>
      </w:r>
      <w:r w:rsidRPr="006C53EA">
        <w:tab/>
        <w:t>Design system inputs, outputs, and processes.</w:t>
      </w:r>
    </w:p>
    <w:p w14:paraId="20E1C64C" w14:textId="77777777" w:rsidR="006C53EA" w:rsidRPr="006C53EA" w:rsidRDefault="006C53EA" w:rsidP="00644A1C">
      <w:pPr>
        <w:pStyle w:val="NoSpacing"/>
        <w:ind w:left="720" w:hanging="720"/>
      </w:pPr>
      <w:r w:rsidRPr="006C53EA">
        <w:t>5.6.7.</w:t>
      </w:r>
      <w:r w:rsidRPr="006C53EA">
        <w:tab/>
      </w:r>
      <w:proofErr w:type="gramStart"/>
      <w:r w:rsidRPr="006C53EA">
        <w:t>Document a design</w:t>
      </w:r>
      <w:proofErr w:type="gramEnd"/>
      <w:r w:rsidRPr="006C53EA">
        <w:t xml:space="preserve"> using the appropriate tools (e.g., program flowchart, dataflow diagrams, Unified Modeling Language [UML]).</w:t>
      </w:r>
    </w:p>
    <w:p w14:paraId="1081102D" w14:textId="77777777" w:rsidR="006C53EA" w:rsidRPr="006C53EA" w:rsidRDefault="006C53EA" w:rsidP="00F14A2A">
      <w:pPr>
        <w:pStyle w:val="NoSpacing"/>
        <w:ind w:left="720" w:hanging="720"/>
      </w:pPr>
      <w:r w:rsidRPr="006C53EA">
        <w:t>5.6.8.</w:t>
      </w:r>
      <w:r w:rsidRPr="006C53EA">
        <w:tab/>
        <w:t>Create documentation (e.g., implementation plan, contingency plan, data dictionary, user help).</w:t>
      </w:r>
    </w:p>
    <w:p w14:paraId="42565B86" w14:textId="77777777" w:rsidR="006C53EA" w:rsidRPr="006C53EA" w:rsidRDefault="006C53EA" w:rsidP="006C53EA">
      <w:pPr>
        <w:pStyle w:val="NoSpacing"/>
      </w:pPr>
      <w:r w:rsidRPr="006C53EA">
        <w:t>5.6.9.</w:t>
      </w:r>
      <w:r w:rsidRPr="006C53EA">
        <w:tab/>
        <w:t>Review the design (e.g., peer walkthrough).</w:t>
      </w:r>
    </w:p>
    <w:p w14:paraId="060200F8" w14:textId="77777777" w:rsidR="006C53EA" w:rsidRPr="006C53EA" w:rsidRDefault="006C53EA" w:rsidP="006C53EA">
      <w:pPr>
        <w:pStyle w:val="NoSpacing"/>
      </w:pPr>
      <w:r w:rsidRPr="006C53EA">
        <w:t>5.6.10.</w:t>
      </w:r>
      <w:r w:rsidRPr="006C53EA">
        <w:tab/>
        <w:t>Present the system design to stakeholders.</w:t>
      </w:r>
    </w:p>
    <w:p w14:paraId="15EBE30B" w14:textId="77777777" w:rsidR="006C53EA" w:rsidRPr="006C53EA" w:rsidRDefault="006C53EA" w:rsidP="006C53EA">
      <w:pPr>
        <w:pStyle w:val="NoSpacing"/>
      </w:pPr>
      <w:r w:rsidRPr="006C53EA">
        <w:t>5.6.11.</w:t>
      </w:r>
      <w:r w:rsidRPr="006C53EA">
        <w:tab/>
        <w:t>Develop the application.</w:t>
      </w:r>
    </w:p>
    <w:p w14:paraId="1571D246" w14:textId="77777777" w:rsidR="006C53EA" w:rsidRPr="006C53EA" w:rsidRDefault="006C53EA" w:rsidP="006C53EA">
      <w:pPr>
        <w:pStyle w:val="NoSpacing"/>
      </w:pPr>
      <w:r w:rsidRPr="006C53EA">
        <w:t>5.6.12.</w:t>
      </w:r>
      <w:r w:rsidRPr="006C53EA">
        <w:tab/>
        <w:t>Compare software methodologies (e.g., agile, waterfall).</w:t>
      </w:r>
    </w:p>
    <w:p w14:paraId="4A9C8086" w14:textId="77777777" w:rsidR="006C53EA" w:rsidRPr="006C53EA" w:rsidRDefault="006C53EA" w:rsidP="006C53EA">
      <w:pPr>
        <w:pStyle w:val="NoSpacing"/>
      </w:pPr>
      <w:r w:rsidRPr="006C53EA">
        <w:t>5.6.13.</w:t>
      </w:r>
      <w:r w:rsidRPr="006C53EA">
        <w:tab/>
        <w:t>Perform code reviews (e.g., peer walkthrough, static analysis).</w:t>
      </w:r>
    </w:p>
    <w:p w14:paraId="70FB7E40" w14:textId="77777777" w:rsidR="006C53EA" w:rsidRPr="006C53EA" w:rsidRDefault="006C53EA" w:rsidP="00F14A2A">
      <w:pPr>
        <w:pStyle w:val="NoSpacing"/>
        <w:ind w:left="720" w:hanging="720"/>
      </w:pPr>
      <w:r w:rsidRPr="006C53EA">
        <w:t>5.6.14.</w:t>
      </w:r>
      <w:r w:rsidRPr="006C53EA">
        <w:tab/>
        <w:t>Ensure code quality by testing and debugging the application (e.g., system testing, user acceptance testing).</w:t>
      </w:r>
    </w:p>
    <w:p w14:paraId="7B275AD4" w14:textId="77777777" w:rsidR="006C53EA" w:rsidRPr="006C53EA" w:rsidRDefault="006C53EA" w:rsidP="006C53EA">
      <w:pPr>
        <w:pStyle w:val="NoSpacing"/>
      </w:pPr>
      <w:r w:rsidRPr="006C53EA">
        <w:t>5.6.15.</w:t>
      </w:r>
      <w:r w:rsidRPr="006C53EA">
        <w:tab/>
        <w:t>Train stakeholders.</w:t>
      </w:r>
    </w:p>
    <w:p w14:paraId="2FD46157" w14:textId="77777777" w:rsidR="006C53EA" w:rsidRPr="006C53EA" w:rsidRDefault="006C53EA" w:rsidP="006C53EA">
      <w:pPr>
        <w:pStyle w:val="NoSpacing"/>
      </w:pPr>
      <w:r w:rsidRPr="006C53EA">
        <w:t>5.6.16.</w:t>
      </w:r>
      <w:r w:rsidRPr="006C53EA">
        <w:tab/>
        <w:t>Deploy the application.</w:t>
      </w:r>
    </w:p>
    <w:p w14:paraId="01A716DC" w14:textId="77777777" w:rsidR="006C53EA" w:rsidRPr="006C53EA" w:rsidRDefault="006C53EA" w:rsidP="006C53EA">
      <w:pPr>
        <w:pStyle w:val="NoSpacing"/>
      </w:pPr>
      <w:r w:rsidRPr="006C53EA">
        <w:t>5.6.17.</w:t>
      </w:r>
      <w:r w:rsidRPr="006C53EA">
        <w:tab/>
        <w:t>Collect application feedback and maintain the application.</w:t>
      </w:r>
    </w:p>
    <w:p w14:paraId="022497A5" w14:textId="77777777" w:rsidR="006C53EA" w:rsidRPr="006C53EA" w:rsidRDefault="006C53EA" w:rsidP="006C53EA">
      <w:pPr>
        <w:pStyle w:val="NoSpacing"/>
      </w:pPr>
    </w:p>
    <w:p w14:paraId="50DA3E61" w14:textId="01436FBD" w:rsidR="006C53EA" w:rsidRPr="00F14A2A" w:rsidRDefault="006C53EA" w:rsidP="006C53EA">
      <w:pPr>
        <w:pStyle w:val="NoSpacing"/>
        <w:rPr>
          <w:b/>
          <w:bCs/>
        </w:rPr>
      </w:pPr>
      <w:r w:rsidRPr="00F14A2A">
        <w:rPr>
          <w:b/>
          <w:bCs/>
        </w:rPr>
        <w:t>Outcome</w:t>
      </w:r>
      <w:r w:rsidR="00F14A2A">
        <w:rPr>
          <w:b/>
          <w:bCs/>
        </w:rPr>
        <w:t>:</w:t>
      </w:r>
      <w:r w:rsidRPr="00F14A2A">
        <w:rPr>
          <w:b/>
          <w:bCs/>
        </w:rPr>
        <w:t xml:space="preserve"> 5.7</w:t>
      </w:r>
      <w:r w:rsidR="00F14A2A">
        <w:rPr>
          <w:b/>
          <w:bCs/>
        </w:rPr>
        <w:t>.</w:t>
      </w:r>
      <w:r w:rsidRPr="00F14A2A">
        <w:rPr>
          <w:b/>
          <w:bCs/>
        </w:rPr>
        <w:tab/>
        <w:t>Configuration/Change Management</w:t>
      </w:r>
    </w:p>
    <w:p w14:paraId="5F97DF5F" w14:textId="77777777" w:rsidR="006C53EA" w:rsidRDefault="006C53EA" w:rsidP="00F14A2A">
      <w:pPr>
        <w:pStyle w:val="NoSpacing"/>
        <w:ind w:left="1440" w:firstLine="720"/>
      </w:pPr>
      <w:r w:rsidRPr="006C53EA">
        <w:t>Describe configuration management activities.</w:t>
      </w:r>
    </w:p>
    <w:p w14:paraId="27F62310" w14:textId="77777777" w:rsidR="00F14A2A" w:rsidRPr="006C53EA" w:rsidRDefault="00F14A2A" w:rsidP="00F14A2A">
      <w:pPr>
        <w:pStyle w:val="NoSpacing"/>
        <w:ind w:left="1440" w:firstLine="720"/>
      </w:pPr>
    </w:p>
    <w:p w14:paraId="60611FB8" w14:textId="77777777" w:rsidR="006C53EA" w:rsidRPr="00F14A2A" w:rsidRDefault="006C53EA" w:rsidP="006C53EA">
      <w:pPr>
        <w:pStyle w:val="NoSpacing"/>
        <w:rPr>
          <w:b/>
          <w:bCs/>
        </w:rPr>
      </w:pPr>
      <w:proofErr w:type="gramStart"/>
      <w:r w:rsidRPr="00F14A2A">
        <w:rPr>
          <w:b/>
          <w:bCs/>
        </w:rPr>
        <w:t>Competencies</w:t>
      </w:r>
      <w:proofErr w:type="gramEnd"/>
      <w:r w:rsidRPr="00F14A2A">
        <w:rPr>
          <w:b/>
          <w:bCs/>
        </w:rPr>
        <w:t xml:space="preserve"> </w:t>
      </w:r>
    </w:p>
    <w:p w14:paraId="090AB861" w14:textId="77777777" w:rsidR="006C53EA" w:rsidRPr="006C53EA" w:rsidRDefault="006C53EA" w:rsidP="006C53EA">
      <w:pPr>
        <w:pStyle w:val="NoSpacing"/>
      </w:pPr>
      <w:r w:rsidRPr="006C53EA">
        <w:t>5.7.1.</w:t>
      </w:r>
      <w:r w:rsidRPr="006C53EA">
        <w:tab/>
        <w:t>Explain version management and interface control.</w:t>
      </w:r>
    </w:p>
    <w:p w14:paraId="7B500F3E" w14:textId="77777777" w:rsidR="006C53EA" w:rsidRPr="006C53EA" w:rsidRDefault="006C53EA" w:rsidP="006C53EA">
      <w:pPr>
        <w:pStyle w:val="NoSpacing"/>
      </w:pPr>
      <w:r w:rsidRPr="006C53EA">
        <w:t>5.7.2.</w:t>
      </w:r>
      <w:r w:rsidRPr="006C53EA">
        <w:tab/>
        <w:t>Explain baseline and software lifecycle phases.</w:t>
      </w:r>
    </w:p>
    <w:p w14:paraId="4965AB98" w14:textId="77777777" w:rsidR="006C53EA" w:rsidRPr="006C53EA" w:rsidRDefault="006C53EA" w:rsidP="006C53EA">
      <w:pPr>
        <w:pStyle w:val="NoSpacing"/>
      </w:pPr>
      <w:r w:rsidRPr="006C53EA">
        <w:t>5.7.3.</w:t>
      </w:r>
      <w:r w:rsidRPr="006C53EA">
        <w:tab/>
        <w:t>Analyze the impact of changes.</w:t>
      </w:r>
    </w:p>
    <w:p w14:paraId="5C74B99D" w14:textId="77777777" w:rsidR="006C53EA" w:rsidRDefault="006C53EA" w:rsidP="006C53EA">
      <w:pPr>
        <w:pStyle w:val="NoSpacing"/>
      </w:pPr>
    </w:p>
    <w:p w14:paraId="25A3CC22" w14:textId="4D553DFA" w:rsidR="00F14A2A" w:rsidRPr="002445FF" w:rsidRDefault="00F14A2A" w:rsidP="00F14A2A">
      <w:pPr>
        <w:pStyle w:val="NoSpacing"/>
        <w:tabs>
          <w:tab w:val="left" w:pos="720"/>
          <w:tab w:val="left" w:pos="1440"/>
          <w:tab w:val="left" w:pos="2160"/>
          <w:tab w:val="left" w:pos="2880"/>
          <w:tab w:val="left" w:pos="3600"/>
          <w:tab w:val="left" w:pos="4320"/>
          <w:tab w:val="left" w:pos="5040"/>
          <w:tab w:val="left" w:pos="6460"/>
        </w:tabs>
        <w:rPr>
          <w:rFonts w:cstheme="minorHAnsi"/>
          <w:b/>
          <w:bCs/>
          <w:color w:val="002060"/>
        </w:rPr>
      </w:pPr>
      <w:r w:rsidRPr="002445FF">
        <w:rPr>
          <w:rFonts w:cstheme="minorHAnsi"/>
          <w:b/>
          <w:bCs/>
          <w:color w:val="002060"/>
        </w:rPr>
        <w:t xml:space="preserve">Strand </w:t>
      </w:r>
      <w:r>
        <w:rPr>
          <w:rFonts w:cstheme="minorHAnsi"/>
          <w:b/>
          <w:bCs/>
          <w:color w:val="002060"/>
        </w:rPr>
        <w:t>8</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00A034DD">
        <w:rPr>
          <w:rFonts w:cstheme="minorHAnsi"/>
          <w:b/>
          <w:bCs/>
          <w:color w:val="002060"/>
        </w:rPr>
        <w:t>Databases</w:t>
      </w:r>
    </w:p>
    <w:p w14:paraId="29D3D90E" w14:textId="2D001842" w:rsidR="006C53EA" w:rsidRPr="006C53EA" w:rsidRDefault="006C53EA" w:rsidP="00A034DD">
      <w:pPr>
        <w:pStyle w:val="NoSpacing"/>
        <w:ind w:left="2160"/>
      </w:pPr>
      <w:r w:rsidRPr="006C53EA">
        <w:t>Learners apply principles of designing, creating, and maintaining databases, including data storage, retrieval, modeling, manipulation, and formatting; database access, management, and administration; and database hardware and software issues.</w:t>
      </w:r>
    </w:p>
    <w:p w14:paraId="3F3AC275" w14:textId="77777777" w:rsidR="006C53EA" w:rsidRPr="006C53EA" w:rsidRDefault="006C53EA" w:rsidP="006C53EA">
      <w:pPr>
        <w:pStyle w:val="NoSpacing"/>
      </w:pPr>
    </w:p>
    <w:p w14:paraId="4C42CA36" w14:textId="560A05ED" w:rsidR="006C53EA" w:rsidRPr="00A034DD" w:rsidRDefault="006C53EA" w:rsidP="006C53EA">
      <w:pPr>
        <w:pStyle w:val="NoSpacing"/>
        <w:rPr>
          <w:b/>
          <w:bCs/>
        </w:rPr>
      </w:pPr>
      <w:r w:rsidRPr="00A034DD">
        <w:rPr>
          <w:b/>
          <w:bCs/>
        </w:rPr>
        <w:t>Outcome</w:t>
      </w:r>
      <w:r w:rsidR="00A034DD">
        <w:rPr>
          <w:b/>
          <w:bCs/>
        </w:rPr>
        <w:t xml:space="preserve">: </w:t>
      </w:r>
      <w:r w:rsidRPr="00A034DD">
        <w:rPr>
          <w:b/>
          <w:bCs/>
        </w:rPr>
        <w:t>8.1</w:t>
      </w:r>
      <w:r w:rsidR="00A034DD">
        <w:rPr>
          <w:b/>
          <w:bCs/>
        </w:rPr>
        <w:t>.</w:t>
      </w:r>
      <w:r w:rsidRPr="00A034DD">
        <w:rPr>
          <w:b/>
          <w:bCs/>
        </w:rPr>
        <w:tab/>
        <w:t>Data Modeling</w:t>
      </w:r>
    </w:p>
    <w:p w14:paraId="39544CF0" w14:textId="77777777" w:rsidR="006C53EA" w:rsidRPr="006C53EA" w:rsidRDefault="006C53EA" w:rsidP="00A034DD">
      <w:pPr>
        <w:pStyle w:val="NoSpacing"/>
        <w:ind w:left="1440" w:firstLine="720"/>
      </w:pPr>
      <w:r w:rsidRPr="006C53EA">
        <w:t>Develop a data model to describe an application’s data.</w:t>
      </w:r>
    </w:p>
    <w:p w14:paraId="72186C6D" w14:textId="77777777" w:rsidR="006C53EA" w:rsidRPr="00A034DD" w:rsidRDefault="006C53EA" w:rsidP="006C53EA">
      <w:pPr>
        <w:pStyle w:val="NoSpacing"/>
        <w:rPr>
          <w:b/>
          <w:bCs/>
        </w:rPr>
      </w:pPr>
      <w:proofErr w:type="gramStart"/>
      <w:r w:rsidRPr="00A034DD">
        <w:rPr>
          <w:b/>
          <w:bCs/>
        </w:rPr>
        <w:lastRenderedPageBreak/>
        <w:t>Competencies</w:t>
      </w:r>
      <w:proofErr w:type="gramEnd"/>
      <w:r w:rsidRPr="00A034DD">
        <w:rPr>
          <w:b/>
          <w:bCs/>
        </w:rPr>
        <w:t xml:space="preserve"> </w:t>
      </w:r>
    </w:p>
    <w:p w14:paraId="2E047840" w14:textId="77777777" w:rsidR="006C53EA" w:rsidRPr="006C53EA" w:rsidRDefault="006C53EA" w:rsidP="006C53EA">
      <w:pPr>
        <w:pStyle w:val="NoSpacing"/>
      </w:pPr>
      <w:r w:rsidRPr="006C53EA">
        <w:t>8.1.1.</w:t>
      </w:r>
      <w:r w:rsidRPr="006C53EA">
        <w:tab/>
        <w:t>Develop specifications for a database in consultation with the client.</w:t>
      </w:r>
    </w:p>
    <w:p w14:paraId="7C860364" w14:textId="77777777" w:rsidR="006C53EA" w:rsidRPr="006C53EA" w:rsidRDefault="006C53EA" w:rsidP="00A034DD">
      <w:pPr>
        <w:pStyle w:val="NoSpacing"/>
        <w:ind w:left="720" w:hanging="720"/>
      </w:pPr>
      <w:r w:rsidRPr="006C53EA">
        <w:t>8.1.2.</w:t>
      </w:r>
      <w:r w:rsidRPr="006C53EA">
        <w:tab/>
        <w:t>Identify the real-world entities (e.g., customers, purchases) to put in a table and the attributes of the entities (e.g., customer names and addresses, purchase dates and amounts).</w:t>
      </w:r>
    </w:p>
    <w:p w14:paraId="3C3D12DB" w14:textId="77777777" w:rsidR="006C53EA" w:rsidRPr="006C53EA" w:rsidRDefault="006C53EA" w:rsidP="006C53EA">
      <w:pPr>
        <w:pStyle w:val="NoSpacing"/>
      </w:pPr>
      <w:r w:rsidRPr="006C53EA">
        <w:t>8.1.3.</w:t>
      </w:r>
      <w:r w:rsidRPr="006C53EA">
        <w:tab/>
        <w:t>Identify the relationships between database entities.</w:t>
      </w:r>
    </w:p>
    <w:p w14:paraId="0E093B65" w14:textId="77777777" w:rsidR="006C53EA" w:rsidRPr="006C53EA" w:rsidRDefault="006C53EA" w:rsidP="00A034DD">
      <w:pPr>
        <w:pStyle w:val="NoSpacing"/>
        <w:ind w:left="720" w:hanging="720"/>
      </w:pPr>
      <w:r w:rsidRPr="006C53EA">
        <w:t>8.1.4.</w:t>
      </w:r>
      <w:r w:rsidRPr="006C53EA">
        <w:tab/>
        <w:t>Determine the data types (e.g., text, numbers) and domains (e.g., number greater than zero, text string of two letters) of attributes.</w:t>
      </w:r>
    </w:p>
    <w:p w14:paraId="13385162" w14:textId="77777777" w:rsidR="006C53EA" w:rsidRPr="006C53EA" w:rsidRDefault="006C53EA" w:rsidP="006C53EA">
      <w:pPr>
        <w:pStyle w:val="NoSpacing"/>
      </w:pPr>
      <w:r w:rsidRPr="006C53EA">
        <w:t>8.1.5.</w:t>
      </w:r>
      <w:r w:rsidRPr="006C53EA">
        <w:tab/>
        <w:t>Determine whether attributes allow for null value.</w:t>
      </w:r>
    </w:p>
    <w:p w14:paraId="7296DF36" w14:textId="77777777" w:rsidR="006C53EA" w:rsidRPr="006C53EA" w:rsidRDefault="006C53EA" w:rsidP="006C53EA">
      <w:pPr>
        <w:pStyle w:val="NoSpacing"/>
      </w:pPr>
      <w:r w:rsidRPr="006C53EA">
        <w:t>8.1.6.</w:t>
      </w:r>
      <w:r w:rsidRPr="006C53EA">
        <w:tab/>
        <w:t>Determine unique identifiers (i.e., keys) of entities.</w:t>
      </w:r>
    </w:p>
    <w:p w14:paraId="20FE06D1" w14:textId="77777777" w:rsidR="006C53EA" w:rsidRPr="006C53EA" w:rsidRDefault="006C53EA" w:rsidP="006C53EA">
      <w:pPr>
        <w:pStyle w:val="NoSpacing"/>
      </w:pPr>
      <w:r w:rsidRPr="006C53EA">
        <w:t>8.1.7.</w:t>
      </w:r>
      <w:r w:rsidRPr="006C53EA">
        <w:tab/>
        <w:t>Normalize data model as appropriate for the application.</w:t>
      </w:r>
    </w:p>
    <w:p w14:paraId="4C583E7E" w14:textId="77777777" w:rsidR="006C53EA" w:rsidRPr="006C53EA" w:rsidRDefault="006C53EA" w:rsidP="00A034DD">
      <w:pPr>
        <w:pStyle w:val="NoSpacing"/>
        <w:ind w:left="720" w:hanging="720"/>
      </w:pPr>
      <w:r w:rsidRPr="006C53EA">
        <w:t>8.1.8.</w:t>
      </w:r>
      <w:r w:rsidRPr="006C53EA">
        <w:tab/>
        <w:t>Generate data modeling documentation (e.g., entity-relationship, workflow, Unified Modeling Language [UML]).</w:t>
      </w:r>
    </w:p>
    <w:p w14:paraId="706234F2" w14:textId="77777777" w:rsidR="006C53EA" w:rsidRPr="006C53EA" w:rsidRDefault="006C53EA" w:rsidP="006C53EA">
      <w:pPr>
        <w:pStyle w:val="NoSpacing"/>
      </w:pPr>
      <w:r w:rsidRPr="006C53EA">
        <w:t>8.1.9.</w:t>
      </w:r>
      <w:r w:rsidRPr="006C53EA">
        <w:tab/>
        <w:t>Verify that the data model matches specifications.</w:t>
      </w:r>
    </w:p>
    <w:p w14:paraId="02962B91" w14:textId="77777777" w:rsidR="006C53EA" w:rsidRPr="006C53EA" w:rsidRDefault="006C53EA" w:rsidP="006C53EA">
      <w:pPr>
        <w:pStyle w:val="NoSpacing"/>
      </w:pPr>
    </w:p>
    <w:p w14:paraId="561212B2" w14:textId="58CED6F8" w:rsidR="006C53EA" w:rsidRPr="00A034DD" w:rsidRDefault="006C53EA" w:rsidP="006C53EA">
      <w:pPr>
        <w:pStyle w:val="NoSpacing"/>
        <w:rPr>
          <w:b/>
          <w:bCs/>
        </w:rPr>
      </w:pPr>
      <w:r w:rsidRPr="00A034DD">
        <w:rPr>
          <w:b/>
          <w:bCs/>
        </w:rPr>
        <w:t>Outcome</w:t>
      </w:r>
      <w:r w:rsidR="00A034DD">
        <w:rPr>
          <w:b/>
          <w:bCs/>
        </w:rPr>
        <w:t>:</w:t>
      </w:r>
      <w:r w:rsidRPr="00A034DD">
        <w:rPr>
          <w:b/>
          <w:bCs/>
        </w:rPr>
        <w:t xml:space="preserve"> </w:t>
      </w:r>
      <w:proofErr w:type="gramStart"/>
      <w:r w:rsidRPr="00A034DD">
        <w:rPr>
          <w:b/>
          <w:bCs/>
        </w:rPr>
        <w:t>8.</w:t>
      </w:r>
      <w:r w:rsidR="00A034DD">
        <w:rPr>
          <w:b/>
          <w:bCs/>
        </w:rPr>
        <w:t>.</w:t>
      </w:r>
      <w:proofErr w:type="gramEnd"/>
      <w:r w:rsidRPr="00A034DD">
        <w:rPr>
          <w:b/>
          <w:bCs/>
        </w:rPr>
        <w:t>2</w:t>
      </w:r>
      <w:r w:rsidRPr="00A034DD">
        <w:rPr>
          <w:b/>
          <w:bCs/>
        </w:rPr>
        <w:tab/>
        <w:t>Design and Creation</w:t>
      </w:r>
    </w:p>
    <w:p w14:paraId="0E641946" w14:textId="77777777" w:rsidR="006C53EA" w:rsidRDefault="006C53EA" w:rsidP="00A034DD">
      <w:pPr>
        <w:pStyle w:val="NoSpacing"/>
        <w:ind w:left="1440" w:firstLine="720"/>
      </w:pPr>
      <w:r w:rsidRPr="006C53EA">
        <w:t>Design and create databases.</w:t>
      </w:r>
    </w:p>
    <w:p w14:paraId="03B2C2A9" w14:textId="77777777" w:rsidR="00A034DD" w:rsidRPr="006C53EA" w:rsidRDefault="00A034DD" w:rsidP="00A034DD">
      <w:pPr>
        <w:pStyle w:val="NoSpacing"/>
        <w:ind w:left="1440" w:firstLine="720"/>
      </w:pPr>
    </w:p>
    <w:p w14:paraId="312A5E69" w14:textId="77777777" w:rsidR="006C53EA" w:rsidRPr="00A034DD" w:rsidRDefault="006C53EA" w:rsidP="006C53EA">
      <w:pPr>
        <w:pStyle w:val="NoSpacing"/>
        <w:rPr>
          <w:b/>
          <w:bCs/>
        </w:rPr>
      </w:pPr>
      <w:proofErr w:type="gramStart"/>
      <w:r w:rsidRPr="00A034DD">
        <w:rPr>
          <w:b/>
          <w:bCs/>
        </w:rPr>
        <w:t>Competencies</w:t>
      </w:r>
      <w:proofErr w:type="gramEnd"/>
      <w:r w:rsidRPr="00A034DD">
        <w:rPr>
          <w:b/>
          <w:bCs/>
        </w:rPr>
        <w:t xml:space="preserve"> </w:t>
      </w:r>
    </w:p>
    <w:p w14:paraId="41749CAA" w14:textId="77777777" w:rsidR="006C53EA" w:rsidRPr="006C53EA" w:rsidRDefault="006C53EA" w:rsidP="006C53EA">
      <w:pPr>
        <w:pStyle w:val="NoSpacing"/>
      </w:pPr>
      <w:r w:rsidRPr="006C53EA">
        <w:t>8.2.1</w:t>
      </w:r>
      <w:r w:rsidRPr="006C53EA">
        <w:tab/>
        <w:t>Design and create database tables and relationships.</w:t>
      </w:r>
    </w:p>
    <w:p w14:paraId="31AAFA47" w14:textId="77777777" w:rsidR="006C53EA" w:rsidRPr="006C53EA" w:rsidRDefault="006C53EA" w:rsidP="006C53EA">
      <w:pPr>
        <w:pStyle w:val="NoSpacing"/>
      </w:pPr>
      <w:r w:rsidRPr="006C53EA">
        <w:t>8.2.2</w:t>
      </w:r>
      <w:r w:rsidRPr="006C53EA">
        <w:tab/>
        <w:t>Create database columns and specify properties (e.g., name, type, domain).</w:t>
      </w:r>
    </w:p>
    <w:p w14:paraId="07504B71" w14:textId="77777777" w:rsidR="006C53EA" w:rsidRPr="006C53EA" w:rsidRDefault="006C53EA" w:rsidP="006C53EA">
      <w:pPr>
        <w:pStyle w:val="NoSpacing"/>
      </w:pPr>
      <w:r w:rsidRPr="006C53EA">
        <w:t>8.2.3.</w:t>
      </w:r>
      <w:r w:rsidRPr="006C53EA">
        <w:tab/>
        <w:t>Name tables and fields in conformance with naming conventions.</w:t>
      </w:r>
    </w:p>
    <w:p w14:paraId="2E6AD2C4" w14:textId="77777777" w:rsidR="006C53EA" w:rsidRPr="006C53EA" w:rsidRDefault="006C53EA" w:rsidP="006C53EA">
      <w:pPr>
        <w:pStyle w:val="NoSpacing"/>
      </w:pPr>
      <w:r w:rsidRPr="006C53EA">
        <w:t>8.2.4.</w:t>
      </w:r>
      <w:r w:rsidRPr="006C53EA">
        <w:tab/>
        <w:t>Define indexes as appropriate for the application.</w:t>
      </w:r>
      <w:r w:rsidRPr="006C53EA">
        <w:br w:type="page"/>
      </w:r>
    </w:p>
    <w:p w14:paraId="53248331" w14:textId="77777777" w:rsidR="006C53EA" w:rsidRPr="006C53EA" w:rsidRDefault="006C53EA" w:rsidP="006C53EA">
      <w:pPr>
        <w:pStyle w:val="NoSpacing"/>
      </w:pPr>
      <w:r w:rsidRPr="006C53EA">
        <w:lastRenderedPageBreak/>
        <w:t>Outcome 8.3</w:t>
      </w:r>
      <w:r w:rsidRPr="006C53EA">
        <w:tab/>
        <w:t>Data Entry and Access</w:t>
      </w:r>
    </w:p>
    <w:p w14:paraId="3AC9CE69" w14:textId="77777777" w:rsidR="006C53EA" w:rsidRPr="006C53EA" w:rsidRDefault="006C53EA" w:rsidP="006C53EA">
      <w:pPr>
        <w:pStyle w:val="NoSpacing"/>
      </w:pPr>
      <w:r w:rsidRPr="006C53EA">
        <w:t>Enter and access data in databases.</w:t>
      </w:r>
    </w:p>
    <w:p w14:paraId="6B00634A" w14:textId="77777777" w:rsidR="006C53EA" w:rsidRPr="006C53EA" w:rsidRDefault="006C53EA" w:rsidP="006C53EA">
      <w:pPr>
        <w:pStyle w:val="NoSpacing"/>
      </w:pPr>
      <w:proofErr w:type="gramStart"/>
      <w:r w:rsidRPr="006C53EA">
        <w:t>Competencies</w:t>
      </w:r>
      <w:proofErr w:type="gramEnd"/>
      <w:r w:rsidRPr="006C53EA">
        <w:t xml:space="preserve"> </w:t>
      </w:r>
    </w:p>
    <w:p w14:paraId="08EE0339" w14:textId="77777777" w:rsidR="006C53EA" w:rsidRPr="006C53EA" w:rsidRDefault="006C53EA" w:rsidP="006C53EA">
      <w:pPr>
        <w:pStyle w:val="NoSpacing"/>
      </w:pPr>
      <w:r w:rsidRPr="006C53EA">
        <w:t>8.3.1</w:t>
      </w:r>
      <w:r w:rsidRPr="006C53EA">
        <w:tab/>
        <w:t>Insert, update, and delete records.</w:t>
      </w:r>
    </w:p>
    <w:p w14:paraId="2DFE6691" w14:textId="77777777" w:rsidR="006C53EA" w:rsidRPr="006C53EA" w:rsidRDefault="006C53EA" w:rsidP="006C53EA">
      <w:pPr>
        <w:pStyle w:val="NoSpacing"/>
      </w:pPr>
      <w:r w:rsidRPr="006C53EA">
        <w:t>8.3.2</w:t>
      </w:r>
      <w:r w:rsidRPr="006C53EA">
        <w:tab/>
        <w:t>Enter and bulk import data into databases and transfer data between databases.</w:t>
      </w:r>
    </w:p>
    <w:p w14:paraId="13B19FBF" w14:textId="77777777" w:rsidR="006C53EA" w:rsidRPr="006C53EA" w:rsidRDefault="006C53EA" w:rsidP="006C53EA">
      <w:pPr>
        <w:pStyle w:val="NoSpacing"/>
      </w:pPr>
      <w:r w:rsidRPr="006C53EA">
        <w:t>8.3.3</w:t>
      </w:r>
      <w:r w:rsidRPr="006C53EA">
        <w:tab/>
        <w:t>Write Structured Query Language (SQL) scripts and stored procedures.</w:t>
      </w:r>
    </w:p>
    <w:p w14:paraId="204A186A" w14:textId="77777777" w:rsidR="006C53EA" w:rsidRPr="006C53EA" w:rsidRDefault="006C53EA" w:rsidP="006C53EA">
      <w:pPr>
        <w:pStyle w:val="NoSpacing"/>
      </w:pPr>
      <w:r w:rsidRPr="006C53EA">
        <w:t>8.3.4</w:t>
      </w:r>
      <w:r w:rsidRPr="006C53EA">
        <w:tab/>
        <w:t>Retrieve, filter, sort, and parse data.</w:t>
      </w:r>
    </w:p>
    <w:p w14:paraId="55974C8F" w14:textId="77777777" w:rsidR="006C53EA" w:rsidRPr="006C53EA" w:rsidRDefault="006C53EA" w:rsidP="006C53EA">
      <w:pPr>
        <w:pStyle w:val="NoSpacing"/>
      </w:pPr>
      <w:r w:rsidRPr="006C53EA">
        <w:t>8.3.5</w:t>
      </w:r>
      <w:r w:rsidRPr="006C53EA">
        <w:tab/>
        <w:t>Commit and roll back transactions.</w:t>
      </w:r>
    </w:p>
    <w:p w14:paraId="2860F0AD" w14:textId="77777777" w:rsidR="006C53EA" w:rsidRPr="006C53EA" w:rsidRDefault="006C53EA" w:rsidP="006C53EA">
      <w:pPr>
        <w:pStyle w:val="NoSpacing"/>
      </w:pPr>
      <w:r w:rsidRPr="006C53EA">
        <w:t>8.3.6</w:t>
      </w:r>
      <w:r w:rsidRPr="006C53EA">
        <w:tab/>
        <w:t>Generate and print forms, reports, and results of queries (e.g., calculated fields, functions).</w:t>
      </w:r>
    </w:p>
    <w:p w14:paraId="2756A8AB" w14:textId="77777777" w:rsidR="006C53EA" w:rsidRPr="006C53EA" w:rsidRDefault="006C53EA" w:rsidP="006C53EA">
      <w:pPr>
        <w:pStyle w:val="NoSpacing"/>
      </w:pPr>
    </w:p>
    <w:bookmarkEnd w:id="0"/>
    <w:sectPr w:rsidR="006C53EA" w:rsidRPr="006C53EA"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5EF07D55"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67220">
      <w:t>Database Applications Development</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20700"/>
    <w:rsid w:val="00050A63"/>
    <w:rsid w:val="000572D7"/>
    <w:rsid w:val="00067713"/>
    <w:rsid w:val="00077ADC"/>
    <w:rsid w:val="000911B3"/>
    <w:rsid w:val="000A19CC"/>
    <w:rsid w:val="000A25DF"/>
    <w:rsid w:val="000C2222"/>
    <w:rsid w:val="000E3B77"/>
    <w:rsid w:val="00121B01"/>
    <w:rsid w:val="0014350E"/>
    <w:rsid w:val="0017326F"/>
    <w:rsid w:val="0018517F"/>
    <w:rsid w:val="001B3E01"/>
    <w:rsid w:val="001D28A9"/>
    <w:rsid w:val="001D51D5"/>
    <w:rsid w:val="001E36FF"/>
    <w:rsid w:val="001E4A59"/>
    <w:rsid w:val="00203CEC"/>
    <w:rsid w:val="0022264C"/>
    <w:rsid w:val="002445FF"/>
    <w:rsid w:val="00252F33"/>
    <w:rsid w:val="002538D0"/>
    <w:rsid w:val="00267CFA"/>
    <w:rsid w:val="00320374"/>
    <w:rsid w:val="00376901"/>
    <w:rsid w:val="00382851"/>
    <w:rsid w:val="003851FC"/>
    <w:rsid w:val="00390EA2"/>
    <w:rsid w:val="00391E63"/>
    <w:rsid w:val="003A7EFE"/>
    <w:rsid w:val="003B5012"/>
    <w:rsid w:val="0040021F"/>
    <w:rsid w:val="00423F2F"/>
    <w:rsid w:val="00430507"/>
    <w:rsid w:val="00433C8C"/>
    <w:rsid w:val="00452A24"/>
    <w:rsid w:val="00467220"/>
    <w:rsid w:val="00475C73"/>
    <w:rsid w:val="004901FB"/>
    <w:rsid w:val="004B733D"/>
    <w:rsid w:val="004C11E3"/>
    <w:rsid w:val="004F1563"/>
    <w:rsid w:val="004F5D57"/>
    <w:rsid w:val="00517664"/>
    <w:rsid w:val="005408AC"/>
    <w:rsid w:val="0054182D"/>
    <w:rsid w:val="005565F6"/>
    <w:rsid w:val="00572C4F"/>
    <w:rsid w:val="006103CC"/>
    <w:rsid w:val="00644A1C"/>
    <w:rsid w:val="006C53EA"/>
    <w:rsid w:val="006F70A7"/>
    <w:rsid w:val="00705D13"/>
    <w:rsid w:val="007130BA"/>
    <w:rsid w:val="00732360"/>
    <w:rsid w:val="00746F59"/>
    <w:rsid w:val="007C0F21"/>
    <w:rsid w:val="007D1C92"/>
    <w:rsid w:val="007F3F61"/>
    <w:rsid w:val="008066F0"/>
    <w:rsid w:val="00810EA3"/>
    <w:rsid w:val="00824136"/>
    <w:rsid w:val="0083485E"/>
    <w:rsid w:val="00842EB0"/>
    <w:rsid w:val="008740C9"/>
    <w:rsid w:val="008840A9"/>
    <w:rsid w:val="00887426"/>
    <w:rsid w:val="0088783F"/>
    <w:rsid w:val="008937C6"/>
    <w:rsid w:val="008A1F1C"/>
    <w:rsid w:val="008A35A8"/>
    <w:rsid w:val="008B7F78"/>
    <w:rsid w:val="008C0919"/>
    <w:rsid w:val="008C0F2E"/>
    <w:rsid w:val="008C2CE3"/>
    <w:rsid w:val="008C4FBD"/>
    <w:rsid w:val="008C795B"/>
    <w:rsid w:val="008D6CE6"/>
    <w:rsid w:val="00924FC9"/>
    <w:rsid w:val="00932C97"/>
    <w:rsid w:val="009A2F24"/>
    <w:rsid w:val="009B0082"/>
    <w:rsid w:val="009B7AAB"/>
    <w:rsid w:val="00A034DD"/>
    <w:rsid w:val="00A05352"/>
    <w:rsid w:val="00A27D8D"/>
    <w:rsid w:val="00A5503F"/>
    <w:rsid w:val="00A6314D"/>
    <w:rsid w:val="00A85D8A"/>
    <w:rsid w:val="00A95E86"/>
    <w:rsid w:val="00AE660B"/>
    <w:rsid w:val="00B0329B"/>
    <w:rsid w:val="00B9405B"/>
    <w:rsid w:val="00BC16CE"/>
    <w:rsid w:val="00BD2F78"/>
    <w:rsid w:val="00BE0936"/>
    <w:rsid w:val="00C068DA"/>
    <w:rsid w:val="00CB0068"/>
    <w:rsid w:val="00CD5722"/>
    <w:rsid w:val="00CD6375"/>
    <w:rsid w:val="00CF33D9"/>
    <w:rsid w:val="00D011F6"/>
    <w:rsid w:val="00D04D67"/>
    <w:rsid w:val="00D42661"/>
    <w:rsid w:val="00D74C1C"/>
    <w:rsid w:val="00DA4921"/>
    <w:rsid w:val="00EA248F"/>
    <w:rsid w:val="00EB453F"/>
    <w:rsid w:val="00F072D5"/>
    <w:rsid w:val="00F14A2A"/>
    <w:rsid w:val="00F8627B"/>
    <w:rsid w:val="00FC10B9"/>
    <w:rsid w:val="00FF39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paragraph" w:styleId="Heading6">
    <w:name w:val="heading 6"/>
    <w:basedOn w:val="Normal"/>
    <w:next w:val="Normal"/>
    <w:link w:val="Heading6Char"/>
    <w:uiPriority w:val="9"/>
    <w:semiHidden/>
    <w:unhideWhenUsed/>
    <w:qFormat/>
    <w:rsid w:val="00475C73"/>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88783F"/>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88783F"/>
    <w:rPr>
      <w:rFonts w:eastAsia="Cambria" w:cs="Times New Roman"/>
      <w:b/>
      <w:bCs/>
      <w:kern w:val="0"/>
      <w:sz w:val="22"/>
      <w:szCs w:val="22"/>
      <w14:ligatures w14:val="none"/>
    </w:rPr>
  </w:style>
  <w:style w:type="character" w:customStyle="1" w:styleId="Heading6Char">
    <w:name w:val="Heading 6 Char"/>
    <w:basedOn w:val="DefaultParagraphFont"/>
    <w:link w:val="Heading6"/>
    <w:uiPriority w:val="9"/>
    <w:semiHidden/>
    <w:rsid w:val="00475C73"/>
    <w:rPr>
      <w:rFonts w:asciiTheme="majorHAnsi" w:eastAsiaTheme="majorEastAsia" w:hAnsiTheme="majorHAnsi" w:cstheme="majorBidi"/>
      <w:color w:val="1F3763" w:themeColor="accent1" w:themeShade="7F"/>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26</TotalTime>
  <Pages>7</Pages>
  <Words>1718</Words>
  <Characters>9799</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11495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16</cp:revision>
  <cp:lastPrinted>2023-10-23T19:03:00Z</cp:lastPrinted>
  <dcterms:created xsi:type="dcterms:W3CDTF">2024-10-23T12:00:00Z</dcterms:created>
  <dcterms:modified xsi:type="dcterms:W3CDTF">2024-10-23T12:27:00Z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