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7F9D4AF1" w:rsidR="002445FF" w:rsidRDefault="00A44857" w:rsidP="002445FF">
      <w:pPr>
        <w:pStyle w:val="Heading2"/>
        <w:jc w:val="center"/>
        <w:rPr>
          <w:color w:val="002060"/>
        </w:rPr>
      </w:pPr>
      <w:r>
        <w:rPr>
          <w:color w:val="002060"/>
        </w:rPr>
        <w:t>Fundamentals of Business Administration</w:t>
      </w:r>
    </w:p>
    <w:p w14:paraId="44C1F39F" w14:textId="056F1EA8"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w:t>
      </w:r>
      <w:r w:rsidR="00A44857">
        <w:rPr>
          <w:rFonts w:ascii="Source Sans Pro" w:eastAsia="Times New Roman" w:hAnsi="Source Sans Pro" w:cs="Arial"/>
          <w:b/>
          <w:bCs/>
          <w:color w:val="000000"/>
          <w:sz w:val="28"/>
          <w:szCs w:val="21"/>
          <w:lang w:bidi="en-US"/>
        </w:rPr>
        <w:t>42000</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F142F5" w:rsidRDefault="002445FF" w:rsidP="00F142F5">
      <w:pPr>
        <w:pStyle w:val="NoSpacing"/>
        <w:rPr>
          <w:b/>
          <w:bCs/>
        </w:rPr>
      </w:pPr>
      <w:r w:rsidRPr="00F142F5">
        <w:rPr>
          <w:b/>
          <w:bCs/>
          <w:lang w:bidi="en-US"/>
        </w:rPr>
        <w:t>Course Description:</w:t>
      </w:r>
      <w:r w:rsidRPr="00F142F5">
        <w:rPr>
          <w:b/>
          <w:bCs/>
        </w:rPr>
        <w:t xml:space="preserve"> </w:t>
      </w:r>
    </w:p>
    <w:p w14:paraId="36FB1AF0" w14:textId="77777777" w:rsidR="00F142F5" w:rsidRPr="00F142F5" w:rsidRDefault="00F142F5" w:rsidP="00F142F5">
      <w:pPr>
        <w:pStyle w:val="NoSpacing"/>
        <w:rPr>
          <w:bCs/>
        </w:rPr>
      </w:pPr>
      <w:r w:rsidRPr="00F142F5">
        <w:t>Fundamentals of Business &amp; Administrative Services is the recommended second course in the Business &amp; Administrative Services and Logistics &amp; Supply Chain Management pathways. Learners will develop fundamental knowledge and skills in business and operations management. This course also includes learning outcomes in business process analysis and information management.</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1C095C90" w14:textId="5593C2CB" w:rsidR="002445FF" w:rsidRDefault="002445FF" w:rsidP="00517664">
      <w:pPr>
        <w:pStyle w:val="NoSpacing"/>
        <w:ind w:left="2160"/>
        <w:rPr>
          <w:bCs/>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5F3FF4B7" w14:textId="77777777" w:rsidR="00201BB6" w:rsidRPr="002445FF" w:rsidRDefault="00201BB6" w:rsidP="00517664">
      <w:pPr>
        <w:pStyle w:val="NoSpacing"/>
        <w:ind w:left="2160"/>
        <w:rPr>
          <w:b/>
          <w:bCs/>
          <w:strike/>
        </w:rPr>
      </w:pPr>
    </w:p>
    <w:p w14:paraId="13F6D2CF" w14:textId="755D95FA" w:rsidR="00C177AB" w:rsidRPr="00201BB6" w:rsidRDefault="00C177AB" w:rsidP="00201BB6">
      <w:pPr>
        <w:pStyle w:val="NoSpacing"/>
        <w:rPr>
          <w:b/>
          <w:bCs/>
        </w:rPr>
      </w:pPr>
      <w:r w:rsidRPr="00201BB6">
        <w:rPr>
          <w:b/>
          <w:bCs/>
        </w:rPr>
        <w:t>Outcome</w:t>
      </w:r>
      <w:r w:rsidR="00201BB6">
        <w:rPr>
          <w:b/>
          <w:bCs/>
        </w:rPr>
        <w:t>:</w:t>
      </w:r>
      <w:r w:rsidRPr="00201BB6">
        <w:rPr>
          <w:b/>
          <w:bCs/>
        </w:rPr>
        <w:t xml:space="preserve"> 1.2</w:t>
      </w:r>
      <w:r w:rsidR="00201BB6">
        <w:rPr>
          <w:b/>
          <w:bCs/>
        </w:rPr>
        <w:t>.</w:t>
      </w:r>
      <w:r w:rsidRPr="00201BB6">
        <w:rPr>
          <w:b/>
          <w:bCs/>
        </w:rPr>
        <w:tab/>
        <w:t>Leadership and Communication</w:t>
      </w:r>
    </w:p>
    <w:p w14:paraId="7F01FFC0" w14:textId="77777777" w:rsidR="00C177AB" w:rsidRDefault="00C177AB" w:rsidP="00201BB6">
      <w:pPr>
        <w:pStyle w:val="NoSpacing"/>
        <w:ind w:left="2160"/>
      </w:pPr>
      <w:r w:rsidRPr="00201BB6">
        <w:t>Process, maintain, evaluate and disseminate information in a business. Develop leadership and team building to promote collaboration.</w:t>
      </w:r>
    </w:p>
    <w:p w14:paraId="62BE8D8B" w14:textId="77777777" w:rsidR="00201BB6" w:rsidRPr="00201BB6" w:rsidRDefault="00201BB6" w:rsidP="00201BB6">
      <w:pPr>
        <w:pStyle w:val="NoSpacing"/>
        <w:ind w:left="2160"/>
      </w:pPr>
    </w:p>
    <w:p w14:paraId="0ABD5D91" w14:textId="77777777" w:rsidR="00C177AB" w:rsidRPr="00201BB6" w:rsidRDefault="00C177AB" w:rsidP="00201BB6">
      <w:pPr>
        <w:pStyle w:val="NoSpacing"/>
        <w:rPr>
          <w:b/>
          <w:bCs/>
        </w:rPr>
      </w:pPr>
      <w:proofErr w:type="gramStart"/>
      <w:r w:rsidRPr="00201BB6">
        <w:rPr>
          <w:b/>
          <w:bCs/>
        </w:rPr>
        <w:t>Competencies</w:t>
      </w:r>
      <w:proofErr w:type="gramEnd"/>
    </w:p>
    <w:p w14:paraId="1DBB3E0C" w14:textId="4348F340" w:rsidR="00C177AB" w:rsidRPr="00201BB6" w:rsidRDefault="00C177AB" w:rsidP="00201BB6">
      <w:pPr>
        <w:pStyle w:val="NoSpacing"/>
        <w:rPr>
          <w:color w:val="0D0D0D" w:themeColor="text1" w:themeTint="F2"/>
        </w:rPr>
      </w:pPr>
      <w:r w:rsidRPr="00201BB6">
        <w:rPr>
          <w:color w:val="0D0D0D" w:themeColor="text1" w:themeTint="F2"/>
        </w:rPr>
        <w:t>1.2.11</w:t>
      </w:r>
      <w:r w:rsidR="00201BB6">
        <w:rPr>
          <w:color w:val="0D0D0D" w:themeColor="text1" w:themeTint="F2"/>
        </w:rPr>
        <w:t>.</w:t>
      </w:r>
      <w:r w:rsidRPr="00201BB6">
        <w:rPr>
          <w:color w:val="0D0D0D" w:themeColor="text1" w:themeTint="F2"/>
        </w:rPr>
        <w:tab/>
        <w:t>Write professional correspondence, documents, job applications and resumés.</w:t>
      </w:r>
    </w:p>
    <w:p w14:paraId="334818F1" w14:textId="60A8AB59" w:rsidR="00C177AB" w:rsidRDefault="00C177AB" w:rsidP="00201BB6">
      <w:pPr>
        <w:pStyle w:val="NoSpacing"/>
        <w:rPr>
          <w:color w:val="0D0D0D" w:themeColor="text1" w:themeTint="F2"/>
        </w:rPr>
      </w:pPr>
      <w:r w:rsidRPr="00201BB6">
        <w:rPr>
          <w:color w:val="0D0D0D" w:themeColor="text1" w:themeTint="F2"/>
        </w:rPr>
        <w:t>1.2.12</w:t>
      </w:r>
      <w:r w:rsidR="00201BB6">
        <w:rPr>
          <w:color w:val="0D0D0D" w:themeColor="text1" w:themeTint="F2"/>
        </w:rPr>
        <w:t>.</w:t>
      </w:r>
      <w:r w:rsidRPr="00201BB6">
        <w:rPr>
          <w:color w:val="0D0D0D" w:themeColor="text1" w:themeTint="F2"/>
        </w:rPr>
        <w:tab/>
        <w:t>Use technical writing skills to complete forms and create reports.</w:t>
      </w:r>
    </w:p>
    <w:p w14:paraId="5B9CC085" w14:textId="77777777" w:rsidR="00201BB6" w:rsidRPr="00201BB6" w:rsidRDefault="00201BB6" w:rsidP="00201BB6">
      <w:pPr>
        <w:pStyle w:val="NoSpacing"/>
        <w:rPr>
          <w:color w:val="0D0D0D" w:themeColor="text1" w:themeTint="F2"/>
        </w:rPr>
      </w:pPr>
    </w:p>
    <w:p w14:paraId="6FF1B36F" w14:textId="3BB4D5BF" w:rsidR="00C177AB" w:rsidRPr="00201BB6" w:rsidRDefault="00C177AB" w:rsidP="00201BB6">
      <w:pPr>
        <w:pStyle w:val="NoSpacing"/>
        <w:rPr>
          <w:b/>
          <w:bCs/>
        </w:rPr>
      </w:pPr>
      <w:r w:rsidRPr="00201BB6">
        <w:rPr>
          <w:b/>
          <w:bCs/>
        </w:rPr>
        <w:t>Outcome</w:t>
      </w:r>
      <w:r w:rsidR="00201BB6">
        <w:rPr>
          <w:b/>
          <w:bCs/>
        </w:rPr>
        <w:t>:</w:t>
      </w:r>
      <w:r w:rsidRPr="00201BB6">
        <w:rPr>
          <w:b/>
          <w:bCs/>
        </w:rPr>
        <w:t xml:space="preserve"> 1.4</w:t>
      </w:r>
      <w:r w:rsidR="00201BB6">
        <w:rPr>
          <w:b/>
          <w:bCs/>
        </w:rPr>
        <w:t>.</w:t>
      </w:r>
      <w:r w:rsidRPr="00201BB6">
        <w:rPr>
          <w:b/>
          <w:bCs/>
        </w:rPr>
        <w:tab/>
        <w:t>Knowledge Management and Information Technology</w:t>
      </w:r>
    </w:p>
    <w:p w14:paraId="267D9A05" w14:textId="77777777" w:rsidR="00C177AB" w:rsidRDefault="00C177AB" w:rsidP="00201BB6">
      <w:pPr>
        <w:pStyle w:val="NoSpacing"/>
        <w:ind w:left="2160"/>
        <w:rPr>
          <w:color w:val="0D0D0D" w:themeColor="text1" w:themeTint="F2"/>
        </w:rPr>
      </w:pPr>
      <w:r w:rsidRPr="00201BB6">
        <w:rPr>
          <w:color w:val="0D0D0D" w:themeColor="text1" w:themeTint="F2"/>
        </w:rPr>
        <w:t>Demonstrate current and emerging strategies and technologies used to collect, analyze, record and share information in business operations.</w:t>
      </w:r>
    </w:p>
    <w:p w14:paraId="6E0B183B" w14:textId="77777777" w:rsidR="00201BB6" w:rsidRPr="00201BB6" w:rsidRDefault="00201BB6" w:rsidP="00201BB6">
      <w:pPr>
        <w:pStyle w:val="NoSpacing"/>
        <w:ind w:left="2160"/>
      </w:pPr>
    </w:p>
    <w:p w14:paraId="3B8A6C7C" w14:textId="77777777" w:rsidR="00C177AB" w:rsidRPr="00201BB6" w:rsidRDefault="00C177AB" w:rsidP="00201BB6">
      <w:pPr>
        <w:pStyle w:val="NoSpacing"/>
        <w:rPr>
          <w:b/>
          <w:bCs/>
        </w:rPr>
      </w:pPr>
      <w:proofErr w:type="gramStart"/>
      <w:r w:rsidRPr="00201BB6">
        <w:rPr>
          <w:b/>
          <w:bCs/>
        </w:rPr>
        <w:t>Competencies</w:t>
      </w:r>
      <w:proofErr w:type="gramEnd"/>
    </w:p>
    <w:p w14:paraId="4870B381" w14:textId="3AAD8B5E" w:rsidR="00C177AB" w:rsidRPr="00201BB6" w:rsidRDefault="00C177AB" w:rsidP="00201BB6">
      <w:pPr>
        <w:pStyle w:val="NoSpacing"/>
        <w:ind w:left="720" w:hanging="720"/>
        <w:rPr>
          <w:color w:val="0D0D0D" w:themeColor="text1" w:themeTint="F2"/>
        </w:rPr>
      </w:pPr>
      <w:r w:rsidRPr="00201BB6">
        <w:rPr>
          <w:color w:val="0D0D0D" w:themeColor="text1" w:themeTint="F2"/>
        </w:rPr>
        <w:t>1.4.1</w:t>
      </w:r>
      <w:r w:rsidR="00201BB6">
        <w:rPr>
          <w:color w:val="0D0D0D" w:themeColor="text1" w:themeTint="F2"/>
        </w:rPr>
        <w:t>.</w:t>
      </w:r>
      <w:r w:rsidRPr="00201BB6">
        <w:rPr>
          <w:color w:val="0D0D0D" w:themeColor="text1" w:themeTint="F2"/>
        </w:rPr>
        <w:tab/>
        <w:t>Use office equipment to communicate (e.g., phone, radio equipment, fax machine, scanner, public address systems).</w:t>
      </w:r>
    </w:p>
    <w:p w14:paraId="26A32944" w14:textId="2EC85969" w:rsidR="00C177AB" w:rsidRPr="00201BB6" w:rsidRDefault="00C177AB" w:rsidP="00201BB6">
      <w:pPr>
        <w:pStyle w:val="NoSpacing"/>
        <w:ind w:left="720" w:hanging="720"/>
        <w:rPr>
          <w:color w:val="0D0D0D" w:themeColor="text1" w:themeTint="F2"/>
        </w:rPr>
      </w:pPr>
      <w:r w:rsidRPr="00201BB6">
        <w:rPr>
          <w:color w:val="0D0D0D" w:themeColor="text1" w:themeTint="F2"/>
        </w:rPr>
        <w:t>1.4.2</w:t>
      </w:r>
      <w:r w:rsidR="00201BB6">
        <w:rPr>
          <w:color w:val="0D0D0D" w:themeColor="text1" w:themeTint="F2"/>
        </w:rPr>
        <w:t>.</w:t>
      </w:r>
      <w:r w:rsidRPr="00201BB6">
        <w:rPr>
          <w:color w:val="0D0D0D" w:themeColor="text1" w:themeTint="F2"/>
        </w:rPr>
        <w:tab/>
        <w:t>Select and use software applications to locate, record, analyze and present information (e.g., word processing, e-mail, spreadsheet, databases, presentation, Internet search engines).</w:t>
      </w:r>
    </w:p>
    <w:p w14:paraId="5C72E187" w14:textId="571AD6D4" w:rsidR="00C177AB" w:rsidRDefault="00C177AB" w:rsidP="00201BB6">
      <w:pPr>
        <w:pStyle w:val="NoSpacing"/>
        <w:rPr>
          <w:color w:val="0D0D0D" w:themeColor="text1" w:themeTint="F2"/>
        </w:rPr>
      </w:pPr>
      <w:r w:rsidRPr="00201BB6">
        <w:rPr>
          <w:color w:val="0D0D0D" w:themeColor="text1" w:themeTint="F2"/>
        </w:rPr>
        <w:t>1.4.5</w:t>
      </w:r>
      <w:r w:rsidR="00201BB6">
        <w:rPr>
          <w:color w:val="0D0D0D" w:themeColor="text1" w:themeTint="F2"/>
        </w:rPr>
        <w:t>.</w:t>
      </w:r>
      <w:r w:rsidRPr="00201BB6">
        <w:rPr>
          <w:color w:val="0D0D0D" w:themeColor="text1" w:themeTint="F2"/>
        </w:rPr>
        <w:tab/>
        <w:t>Use information technology tools to maintain, secure and monitor business records.</w:t>
      </w:r>
    </w:p>
    <w:p w14:paraId="7779D424" w14:textId="77777777" w:rsidR="00201BB6" w:rsidRPr="00201BB6" w:rsidRDefault="00201BB6" w:rsidP="00201BB6">
      <w:pPr>
        <w:pStyle w:val="NoSpacing"/>
        <w:rPr>
          <w:color w:val="0D0D0D" w:themeColor="text1" w:themeTint="F2"/>
        </w:rPr>
      </w:pPr>
    </w:p>
    <w:p w14:paraId="3E42F15A" w14:textId="0AC53B33" w:rsidR="00C177AB" w:rsidRPr="00201BB6" w:rsidRDefault="00C177AB" w:rsidP="00201BB6">
      <w:pPr>
        <w:pStyle w:val="NoSpacing"/>
        <w:rPr>
          <w:b/>
          <w:bCs/>
        </w:rPr>
      </w:pPr>
      <w:r w:rsidRPr="00201BB6">
        <w:rPr>
          <w:b/>
          <w:bCs/>
        </w:rPr>
        <w:t>Outcome</w:t>
      </w:r>
      <w:r w:rsidR="00201BB6">
        <w:rPr>
          <w:b/>
          <w:bCs/>
        </w:rPr>
        <w:t xml:space="preserve">: </w:t>
      </w:r>
      <w:r w:rsidRPr="00201BB6">
        <w:rPr>
          <w:b/>
          <w:bCs/>
        </w:rPr>
        <w:t>1.11</w:t>
      </w:r>
      <w:r w:rsidR="00201BB6">
        <w:rPr>
          <w:b/>
          <w:bCs/>
        </w:rPr>
        <w:t>.</w:t>
      </w:r>
      <w:r w:rsidRPr="00201BB6">
        <w:rPr>
          <w:b/>
          <w:bCs/>
        </w:rPr>
        <w:tab/>
        <w:t>Principles of Business Economics</w:t>
      </w:r>
    </w:p>
    <w:p w14:paraId="2931E675" w14:textId="77777777" w:rsidR="00C177AB" w:rsidRDefault="00C177AB" w:rsidP="00201BB6">
      <w:pPr>
        <w:pStyle w:val="NoSpacing"/>
        <w:ind w:left="2160"/>
        <w:rPr>
          <w:color w:val="0D0D0D" w:themeColor="text1" w:themeTint="F2"/>
        </w:rPr>
      </w:pPr>
      <w:r w:rsidRPr="00201BB6">
        <w:rPr>
          <w:color w:val="0D0D0D" w:themeColor="text1" w:themeTint="F2"/>
        </w:rPr>
        <w:t>Examine and employ economic principles, concepts, and policies to accomplish organizational goals and objectives.</w:t>
      </w:r>
    </w:p>
    <w:p w14:paraId="0EDC8CAA" w14:textId="3E0D18BF" w:rsidR="00201BB6" w:rsidRDefault="00201BB6">
      <w:pPr>
        <w:rPr>
          <w:rFonts w:ascii="Source Sans Pro" w:hAnsi="Source Sans Pro"/>
          <w:color w:val="0D0D0D" w:themeColor="text1" w:themeTint="F2"/>
          <w:kern w:val="2"/>
          <w:sz w:val="24"/>
          <w14:ligatures w14:val="standardContextual"/>
        </w:rPr>
      </w:pPr>
      <w:r>
        <w:rPr>
          <w:color w:val="0D0D0D" w:themeColor="text1" w:themeTint="F2"/>
        </w:rPr>
        <w:br w:type="page"/>
      </w:r>
    </w:p>
    <w:p w14:paraId="177B19B3" w14:textId="77777777" w:rsidR="00201BB6" w:rsidRPr="00201BB6" w:rsidRDefault="00201BB6" w:rsidP="00201BB6">
      <w:pPr>
        <w:pStyle w:val="NoSpacing"/>
        <w:ind w:left="2160"/>
        <w:jc w:val="both"/>
        <w:rPr>
          <w:color w:val="0D0D0D" w:themeColor="text1" w:themeTint="F2"/>
        </w:rPr>
      </w:pPr>
    </w:p>
    <w:p w14:paraId="7A62EB65" w14:textId="77777777" w:rsidR="00C177AB" w:rsidRPr="00201BB6" w:rsidRDefault="00C177AB" w:rsidP="00201BB6">
      <w:pPr>
        <w:pStyle w:val="NoSpacing"/>
        <w:rPr>
          <w:b/>
          <w:bCs/>
        </w:rPr>
      </w:pPr>
      <w:proofErr w:type="gramStart"/>
      <w:r w:rsidRPr="00201BB6">
        <w:rPr>
          <w:b/>
          <w:bCs/>
        </w:rPr>
        <w:t>Competencies</w:t>
      </w:r>
      <w:proofErr w:type="gramEnd"/>
    </w:p>
    <w:p w14:paraId="3FED7A2D" w14:textId="6895B859" w:rsidR="00C177AB" w:rsidRDefault="00C177AB" w:rsidP="00201BB6">
      <w:pPr>
        <w:pStyle w:val="NoSpacing"/>
        <w:ind w:left="720" w:hanging="720"/>
        <w:rPr>
          <w:color w:val="0D0D0D" w:themeColor="text1" w:themeTint="F2"/>
        </w:rPr>
      </w:pPr>
      <w:r w:rsidRPr="00201BB6">
        <w:rPr>
          <w:color w:val="0D0D0D" w:themeColor="text1" w:themeTint="F2"/>
        </w:rPr>
        <w:t>1.11.8</w:t>
      </w:r>
      <w:r w:rsidR="00201BB6">
        <w:rPr>
          <w:color w:val="0D0D0D" w:themeColor="text1" w:themeTint="F2"/>
        </w:rPr>
        <w:t>.</w:t>
      </w:r>
      <w:r w:rsidRPr="00201BB6">
        <w:tab/>
      </w:r>
      <w:r w:rsidRPr="00201BB6">
        <w:rPr>
          <w:color w:val="0D0D0D" w:themeColor="text1" w:themeTint="F2"/>
        </w:rPr>
        <w:t>Identify the relationships between economy, society and environment that lead to sustainability.</w:t>
      </w:r>
    </w:p>
    <w:p w14:paraId="748D0F13" w14:textId="77777777" w:rsidR="00201BB6" w:rsidRDefault="00201BB6" w:rsidP="00201BB6">
      <w:pPr>
        <w:pStyle w:val="NoSpacing"/>
        <w:ind w:left="720" w:hanging="720"/>
        <w:rPr>
          <w:color w:val="0D0D0D" w:themeColor="text1" w:themeTint="F2"/>
        </w:rPr>
      </w:pPr>
    </w:p>
    <w:p w14:paraId="6548AD40" w14:textId="46365442" w:rsidR="00201BB6" w:rsidRPr="002445FF" w:rsidRDefault="00201BB6" w:rsidP="00201BB6">
      <w:pPr>
        <w:pStyle w:val="NoSpacing"/>
        <w:rPr>
          <w:rFonts w:cstheme="minorHAnsi"/>
          <w:b/>
          <w:bCs/>
          <w:color w:val="002060"/>
        </w:rPr>
      </w:pPr>
      <w:r w:rsidRPr="002445FF">
        <w:rPr>
          <w:rFonts w:cstheme="minorHAnsi"/>
          <w:b/>
          <w:bCs/>
          <w:color w:val="002060"/>
        </w:rPr>
        <w:t xml:space="preserve">Strand </w:t>
      </w:r>
      <w:r w:rsidR="00DD6461">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sidR="00DD6461">
        <w:rPr>
          <w:rFonts w:cstheme="minorHAnsi"/>
          <w:b/>
          <w:bCs/>
          <w:color w:val="002060"/>
        </w:rPr>
        <w:t>Foundations</w:t>
      </w:r>
    </w:p>
    <w:p w14:paraId="452276A5" w14:textId="1818E970" w:rsidR="00C177AB" w:rsidRDefault="00201BB6" w:rsidP="00DD6461">
      <w:pPr>
        <w:pStyle w:val="NoSpacing"/>
        <w:ind w:left="2160"/>
      </w:pPr>
      <w:r w:rsidRPr="002445FF">
        <w:rPr>
          <w:bCs/>
        </w:rPr>
        <w:t>Learners</w:t>
      </w:r>
      <w:r w:rsidR="00DD6461">
        <w:rPr>
          <w:bCs/>
        </w:rPr>
        <w:t xml:space="preserve"> </w:t>
      </w:r>
      <w:r w:rsidR="00C177AB" w:rsidRPr="00201BB6">
        <w:t>acquire foundational knowledge of business activities supported by economic principles, business processes and global business considerations.</w:t>
      </w:r>
    </w:p>
    <w:p w14:paraId="7CE1AD1F" w14:textId="77777777" w:rsidR="00DD6461" w:rsidRPr="00201BB6" w:rsidRDefault="00DD6461" w:rsidP="00DD6461">
      <w:pPr>
        <w:pStyle w:val="NoSpacing"/>
        <w:ind w:left="2160"/>
      </w:pPr>
    </w:p>
    <w:p w14:paraId="562E77B3" w14:textId="4DF7B57E" w:rsidR="00C177AB" w:rsidRPr="00DD6461" w:rsidRDefault="00C177AB" w:rsidP="00201BB6">
      <w:pPr>
        <w:pStyle w:val="NoSpacing"/>
        <w:rPr>
          <w:b/>
          <w:bCs/>
        </w:rPr>
      </w:pPr>
      <w:r w:rsidRPr="00DD6461">
        <w:rPr>
          <w:b/>
          <w:bCs/>
        </w:rPr>
        <w:t>Outcome</w:t>
      </w:r>
      <w:r w:rsidR="00DD6461">
        <w:rPr>
          <w:b/>
          <w:bCs/>
        </w:rPr>
        <w:t>:</w:t>
      </w:r>
      <w:r w:rsidRPr="00DD6461">
        <w:rPr>
          <w:b/>
          <w:bCs/>
        </w:rPr>
        <w:t xml:space="preserve"> 2.1</w:t>
      </w:r>
      <w:r w:rsidR="00DD6461">
        <w:rPr>
          <w:b/>
          <w:bCs/>
        </w:rPr>
        <w:t>.</w:t>
      </w:r>
      <w:r w:rsidRPr="00DD6461">
        <w:rPr>
          <w:b/>
          <w:bCs/>
        </w:rPr>
        <w:tab/>
        <w:t>Business Activities</w:t>
      </w:r>
    </w:p>
    <w:p w14:paraId="4FB2ED1C" w14:textId="77777777" w:rsidR="00C177AB" w:rsidRDefault="00C177AB" w:rsidP="00DD6461">
      <w:pPr>
        <w:pStyle w:val="NoSpacing"/>
        <w:ind w:left="2160"/>
      </w:pPr>
      <w:r w:rsidRPr="00201BB6">
        <w:t>Relate business functions to business models, operations and strategies.</w:t>
      </w:r>
    </w:p>
    <w:p w14:paraId="51B0407F" w14:textId="77777777" w:rsidR="00DD6461" w:rsidRPr="00201BB6" w:rsidRDefault="00DD6461" w:rsidP="00DD6461">
      <w:pPr>
        <w:pStyle w:val="NoSpacing"/>
        <w:ind w:left="2160"/>
      </w:pPr>
    </w:p>
    <w:p w14:paraId="1E3F3845" w14:textId="77777777" w:rsidR="00C177AB" w:rsidRPr="00DD6461" w:rsidRDefault="00C177AB" w:rsidP="00201BB6">
      <w:pPr>
        <w:pStyle w:val="NoSpacing"/>
        <w:rPr>
          <w:b/>
          <w:bCs/>
        </w:rPr>
      </w:pPr>
      <w:proofErr w:type="gramStart"/>
      <w:r w:rsidRPr="00DD6461">
        <w:rPr>
          <w:b/>
          <w:bCs/>
        </w:rPr>
        <w:t>Competencies</w:t>
      </w:r>
      <w:proofErr w:type="gramEnd"/>
    </w:p>
    <w:p w14:paraId="7A5E7486" w14:textId="71A71E87" w:rsidR="00C177AB" w:rsidRPr="00201BB6" w:rsidRDefault="00C177AB" w:rsidP="00201BB6">
      <w:pPr>
        <w:pStyle w:val="NoSpacing"/>
      </w:pPr>
      <w:r w:rsidRPr="00201BB6">
        <w:t>2.1.1</w:t>
      </w:r>
      <w:r w:rsidR="00DD6461">
        <w:t>.</w:t>
      </w:r>
      <w:r w:rsidRPr="00201BB6">
        <w:tab/>
        <w:t>Describe types of business models.</w:t>
      </w:r>
    </w:p>
    <w:p w14:paraId="14A92122" w14:textId="334B0B71" w:rsidR="00C177AB" w:rsidRPr="00201BB6" w:rsidRDefault="00C177AB" w:rsidP="00201BB6">
      <w:pPr>
        <w:pStyle w:val="NoSpacing"/>
      </w:pPr>
      <w:r w:rsidRPr="00201BB6">
        <w:t>2.1.2</w:t>
      </w:r>
      <w:r w:rsidR="00DD6461">
        <w:t>.</w:t>
      </w:r>
      <w:r w:rsidRPr="00201BB6">
        <w:tab/>
        <w:t>Explain why businesses exist and the role of business in society.</w:t>
      </w:r>
    </w:p>
    <w:p w14:paraId="3768D0EC" w14:textId="6102C531" w:rsidR="00C177AB" w:rsidRPr="00201BB6" w:rsidRDefault="00C177AB" w:rsidP="0098099D">
      <w:pPr>
        <w:pStyle w:val="NoSpacing"/>
        <w:ind w:left="720" w:hanging="720"/>
      </w:pPr>
      <w:r w:rsidRPr="00201BB6">
        <w:t>2.1.3</w:t>
      </w:r>
      <w:r w:rsidR="00DD6461">
        <w:t>.</w:t>
      </w:r>
      <w:r w:rsidRPr="00201BB6">
        <w:tab/>
        <w:t>Explain forces driving business changes (e.g., globalization, consumer demand, government policies, legal/regulatory changes, political climate, diversity, spending trends, industry structure changes).</w:t>
      </w:r>
    </w:p>
    <w:p w14:paraId="4B23B0B8" w14:textId="6FA307FB" w:rsidR="00C177AB" w:rsidRPr="00201BB6" w:rsidRDefault="00C177AB" w:rsidP="0098099D">
      <w:pPr>
        <w:pStyle w:val="NoSpacing"/>
        <w:ind w:left="720" w:hanging="720"/>
      </w:pPr>
      <w:r w:rsidRPr="00201BB6">
        <w:t>2.1.5</w:t>
      </w:r>
      <w:r w:rsidR="0098099D">
        <w:t>.</w:t>
      </w:r>
      <w:r w:rsidRPr="00201BB6">
        <w:tab/>
        <w:t>Explain the role and function of human resources management and how it interacts with other business activities.</w:t>
      </w:r>
    </w:p>
    <w:p w14:paraId="333F6B85" w14:textId="5C761AF9" w:rsidR="00C177AB" w:rsidRPr="00201BB6" w:rsidRDefault="00C177AB" w:rsidP="0098099D">
      <w:pPr>
        <w:pStyle w:val="NoSpacing"/>
        <w:ind w:left="720" w:hanging="720"/>
      </w:pPr>
      <w:r w:rsidRPr="00201BB6">
        <w:t>2.1.6</w:t>
      </w:r>
      <w:r w:rsidR="0098099D">
        <w:t>.</w:t>
      </w:r>
      <w:r w:rsidRPr="00201BB6">
        <w:tab/>
        <w:t>Explain the role and function of information management and how it interacts with other business activities.</w:t>
      </w:r>
    </w:p>
    <w:p w14:paraId="230C9DA4" w14:textId="39F5A6C9" w:rsidR="00C177AB" w:rsidRPr="00201BB6" w:rsidRDefault="00C177AB" w:rsidP="0098099D">
      <w:pPr>
        <w:pStyle w:val="NoSpacing"/>
        <w:ind w:left="720" w:hanging="720"/>
      </w:pPr>
      <w:r w:rsidRPr="00201BB6">
        <w:t>2.1.8</w:t>
      </w:r>
      <w:r w:rsidR="0098099D">
        <w:t>.</w:t>
      </w:r>
      <w:r w:rsidRPr="00201BB6">
        <w:tab/>
        <w:t>Explain the role and function of supply chain management and how it interacts with other business activities.</w:t>
      </w:r>
    </w:p>
    <w:p w14:paraId="36086BA1" w14:textId="200C4F2E" w:rsidR="00C177AB" w:rsidRPr="00201BB6" w:rsidRDefault="00C177AB" w:rsidP="0098099D">
      <w:pPr>
        <w:pStyle w:val="NoSpacing"/>
        <w:ind w:left="720" w:hanging="720"/>
      </w:pPr>
      <w:r w:rsidRPr="00201BB6">
        <w:t>2.1.9</w:t>
      </w:r>
      <w:r w:rsidR="0098099D">
        <w:t>.</w:t>
      </w:r>
      <w:r w:rsidRPr="00201BB6">
        <w:tab/>
        <w:t>Explain the role and function of strategic management and how it interacts with other business activities.</w:t>
      </w:r>
    </w:p>
    <w:p w14:paraId="7C15CB2A" w14:textId="1346493E" w:rsidR="00C177AB" w:rsidRPr="00201BB6" w:rsidRDefault="00C177AB" w:rsidP="0098099D">
      <w:pPr>
        <w:pStyle w:val="NoSpacing"/>
        <w:ind w:left="720" w:hanging="720"/>
      </w:pPr>
      <w:r w:rsidRPr="00201BB6">
        <w:t>2.1.10</w:t>
      </w:r>
      <w:r w:rsidR="0098099D">
        <w:t>.</w:t>
      </w:r>
      <w:r w:rsidRPr="00201BB6">
        <w:tab/>
        <w:t>Explain the role and function of operations management and how it interacts with other business activities.</w:t>
      </w:r>
    </w:p>
    <w:p w14:paraId="6B1FF5A1" w14:textId="0A74857A" w:rsidR="00C177AB" w:rsidRPr="00201BB6" w:rsidRDefault="00C177AB" w:rsidP="0098099D">
      <w:pPr>
        <w:pStyle w:val="NoSpacing"/>
        <w:ind w:left="720" w:hanging="720"/>
      </w:pPr>
      <w:r w:rsidRPr="00201BB6">
        <w:t>2.1.12</w:t>
      </w:r>
      <w:r w:rsidR="0098099D">
        <w:t>.</w:t>
      </w:r>
      <w:r w:rsidRPr="00201BB6">
        <w:tab/>
        <w:t>Explain the role and function of logistics and how it interacts with other business activities.</w:t>
      </w:r>
    </w:p>
    <w:p w14:paraId="441F0691" w14:textId="33314468" w:rsidR="00C177AB" w:rsidRPr="00201BB6" w:rsidRDefault="00C177AB" w:rsidP="0098099D">
      <w:pPr>
        <w:pStyle w:val="NoSpacing"/>
        <w:ind w:left="720" w:hanging="720"/>
      </w:pPr>
      <w:r w:rsidRPr="00201BB6">
        <w:t>2.1.14</w:t>
      </w:r>
      <w:r w:rsidR="0098099D">
        <w:t>.</w:t>
      </w:r>
      <w:r w:rsidRPr="00201BB6">
        <w:tab/>
        <w:t>Describe connections between business actions and results (e.g., influencing consumer behavior, gaining market share).</w:t>
      </w:r>
    </w:p>
    <w:p w14:paraId="754BC3DC" w14:textId="041A0E45" w:rsidR="00C177AB" w:rsidRPr="00201BB6" w:rsidRDefault="00C177AB" w:rsidP="00201BB6">
      <w:pPr>
        <w:pStyle w:val="NoSpacing"/>
      </w:pPr>
      <w:r w:rsidRPr="00201BB6">
        <w:t>2.1.15</w:t>
      </w:r>
      <w:r w:rsidR="0098099D">
        <w:t>.</w:t>
      </w:r>
      <w:r w:rsidRPr="00201BB6">
        <w:tab/>
        <w:t>Evaluate the impact of technology on business activities.</w:t>
      </w:r>
    </w:p>
    <w:p w14:paraId="76A5D14B" w14:textId="76A2214A" w:rsidR="00C177AB" w:rsidRPr="00201BB6" w:rsidRDefault="00C177AB" w:rsidP="0098099D">
      <w:pPr>
        <w:pStyle w:val="NoSpacing"/>
        <w:ind w:left="720" w:hanging="720"/>
      </w:pPr>
      <w:r w:rsidRPr="00201BB6">
        <w:t>2.1.16</w:t>
      </w:r>
      <w:r w:rsidR="0098099D">
        <w:t>.</w:t>
      </w:r>
      <w:r w:rsidRPr="00201BB6">
        <w:tab/>
        <w:t>Compare the differences in implementation of business activities that occur in big versus small business.</w:t>
      </w:r>
    </w:p>
    <w:p w14:paraId="525B2C8C" w14:textId="44E404E0" w:rsidR="00C177AB" w:rsidRPr="00201BB6" w:rsidRDefault="00C177AB" w:rsidP="00201BB6">
      <w:pPr>
        <w:pStyle w:val="NoSpacing"/>
      </w:pPr>
      <w:r w:rsidRPr="00201BB6">
        <w:t>2.1.17</w:t>
      </w:r>
      <w:r w:rsidR="0098099D">
        <w:t>.</w:t>
      </w:r>
      <w:r w:rsidRPr="00201BB6">
        <w:tab/>
        <w:t>Explain how businesses are adapting to the current environment (i.e., business agility).</w:t>
      </w:r>
    </w:p>
    <w:p w14:paraId="5687176A" w14:textId="77777777" w:rsidR="00C177AB" w:rsidRPr="00201BB6" w:rsidRDefault="00C177AB" w:rsidP="00201BB6">
      <w:pPr>
        <w:pStyle w:val="NoSpacing"/>
      </w:pPr>
    </w:p>
    <w:p w14:paraId="179A1A1F" w14:textId="1AFD1F86" w:rsidR="00C177AB" w:rsidRPr="0098099D" w:rsidRDefault="00C177AB" w:rsidP="00201BB6">
      <w:pPr>
        <w:pStyle w:val="NoSpacing"/>
        <w:rPr>
          <w:b/>
          <w:bCs/>
        </w:rPr>
      </w:pPr>
      <w:r w:rsidRPr="0098099D">
        <w:rPr>
          <w:b/>
          <w:bCs/>
        </w:rPr>
        <w:t>Outcome</w:t>
      </w:r>
      <w:r w:rsidR="0098099D">
        <w:rPr>
          <w:b/>
          <w:bCs/>
        </w:rPr>
        <w:t>:</w:t>
      </w:r>
      <w:r w:rsidRPr="0098099D">
        <w:rPr>
          <w:b/>
          <w:bCs/>
        </w:rPr>
        <w:t xml:space="preserve"> 2.2</w:t>
      </w:r>
      <w:r w:rsidR="0098099D">
        <w:rPr>
          <w:b/>
          <w:bCs/>
        </w:rPr>
        <w:t>.</w:t>
      </w:r>
      <w:r w:rsidRPr="0098099D">
        <w:rPr>
          <w:b/>
          <w:bCs/>
        </w:rPr>
        <w:tab/>
        <w:t>Economic Principles</w:t>
      </w:r>
    </w:p>
    <w:p w14:paraId="0DE8DE39" w14:textId="77777777" w:rsidR="00C177AB" w:rsidRDefault="00C177AB" w:rsidP="0098099D">
      <w:pPr>
        <w:pStyle w:val="NoSpacing"/>
        <w:ind w:left="2160"/>
      </w:pPr>
      <w:r w:rsidRPr="00201BB6">
        <w:t>Relate principles of applied economics to business models, operations and strategies.</w:t>
      </w:r>
    </w:p>
    <w:p w14:paraId="057CAD02" w14:textId="1B05DF80" w:rsidR="0098099D" w:rsidRDefault="0098099D">
      <w:pPr>
        <w:rPr>
          <w:rFonts w:ascii="Source Sans Pro" w:hAnsi="Source Sans Pro"/>
          <w:kern w:val="2"/>
          <w:sz w:val="24"/>
          <w14:ligatures w14:val="standardContextual"/>
        </w:rPr>
      </w:pPr>
      <w:r>
        <w:br w:type="page"/>
      </w:r>
    </w:p>
    <w:p w14:paraId="4B5BE6B3" w14:textId="77777777" w:rsidR="0098099D" w:rsidRPr="00201BB6" w:rsidRDefault="0098099D" w:rsidP="0098099D">
      <w:pPr>
        <w:pStyle w:val="NoSpacing"/>
        <w:ind w:left="2160"/>
      </w:pPr>
    </w:p>
    <w:p w14:paraId="39A1E4B5" w14:textId="77777777" w:rsidR="00C177AB" w:rsidRPr="0098099D" w:rsidRDefault="00C177AB" w:rsidP="00201BB6">
      <w:pPr>
        <w:pStyle w:val="NoSpacing"/>
        <w:rPr>
          <w:b/>
          <w:bCs/>
        </w:rPr>
      </w:pPr>
      <w:proofErr w:type="gramStart"/>
      <w:r w:rsidRPr="0098099D">
        <w:rPr>
          <w:b/>
          <w:bCs/>
        </w:rPr>
        <w:t>Competencies</w:t>
      </w:r>
      <w:proofErr w:type="gramEnd"/>
    </w:p>
    <w:p w14:paraId="12CFCFD8" w14:textId="1FAE3985" w:rsidR="00C177AB" w:rsidRPr="00201BB6" w:rsidRDefault="00C177AB" w:rsidP="00201BB6">
      <w:pPr>
        <w:pStyle w:val="NoSpacing"/>
      </w:pPr>
      <w:r w:rsidRPr="00201BB6">
        <w:t>2.2.8</w:t>
      </w:r>
      <w:r w:rsidR="0098099D">
        <w:t>.</w:t>
      </w:r>
      <w:r w:rsidRPr="00201BB6">
        <w:tab/>
        <w:t>Explain the concept of productivity, how it is measured and its importance to business.</w:t>
      </w:r>
    </w:p>
    <w:p w14:paraId="49654E03" w14:textId="79E16AA5" w:rsidR="00C177AB" w:rsidRPr="00201BB6" w:rsidRDefault="00C177AB" w:rsidP="00201BB6">
      <w:pPr>
        <w:pStyle w:val="NoSpacing"/>
      </w:pPr>
      <w:r w:rsidRPr="00201BB6">
        <w:t>2.2.9</w:t>
      </w:r>
      <w:r w:rsidR="0098099D">
        <w:t>.</w:t>
      </w:r>
      <w:r w:rsidRPr="00201BB6">
        <w:tab/>
        <w:t>Analyze the impact of specialization and division of labor on productivity.</w:t>
      </w:r>
    </w:p>
    <w:p w14:paraId="4E6E99F0" w14:textId="57C53925" w:rsidR="00C177AB" w:rsidRPr="00201BB6" w:rsidRDefault="00C177AB" w:rsidP="0098099D">
      <w:pPr>
        <w:pStyle w:val="NoSpacing"/>
        <w:ind w:left="720" w:hanging="720"/>
      </w:pPr>
      <w:r w:rsidRPr="00201BB6">
        <w:t>2.2.10</w:t>
      </w:r>
      <w:r w:rsidR="0098099D">
        <w:t>.</w:t>
      </w:r>
      <w:r w:rsidRPr="00201BB6">
        <w:tab/>
        <w:t>Explain reasons that labor unions form, analyze their impact on business, and describe types of negotiation strategies used in the collective bargaining process.</w:t>
      </w:r>
    </w:p>
    <w:p w14:paraId="041465A8" w14:textId="442E2E5C" w:rsidR="00C177AB" w:rsidRPr="00201BB6" w:rsidRDefault="00C177AB" w:rsidP="0098099D">
      <w:pPr>
        <w:pStyle w:val="NoSpacing"/>
        <w:ind w:left="720" w:hanging="720"/>
      </w:pPr>
      <w:r w:rsidRPr="00201BB6">
        <w:t>2.2.11</w:t>
      </w:r>
      <w:r w:rsidR="0098099D">
        <w:t>.</w:t>
      </w:r>
      <w:r w:rsidRPr="00201BB6">
        <w:tab/>
        <w:t>Explain the impact of the law of diminishing returns and the concept of economies of scale.</w:t>
      </w:r>
    </w:p>
    <w:p w14:paraId="1D8C8CDD" w14:textId="3AB56B2B" w:rsidR="00C177AB" w:rsidRDefault="00C177AB" w:rsidP="0098099D">
      <w:pPr>
        <w:pStyle w:val="NoSpacing"/>
        <w:ind w:left="720" w:hanging="720"/>
      </w:pPr>
      <w:r w:rsidRPr="00201BB6">
        <w:t>2.2.14</w:t>
      </w:r>
      <w:r w:rsidR="0098099D">
        <w:t>.</w:t>
      </w:r>
      <w:r w:rsidRPr="00201BB6">
        <w:tab/>
        <w:t>Compare and contrast the phases of business cycles (i.e., expansion, peak, contraction, trough).</w:t>
      </w:r>
    </w:p>
    <w:p w14:paraId="2CD7F559" w14:textId="77777777" w:rsidR="0098099D" w:rsidRPr="00201BB6" w:rsidRDefault="0098099D" w:rsidP="0098099D">
      <w:pPr>
        <w:pStyle w:val="NoSpacing"/>
        <w:ind w:left="720" w:hanging="720"/>
      </w:pPr>
    </w:p>
    <w:p w14:paraId="3404C1EB" w14:textId="47553496" w:rsidR="00C177AB" w:rsidRPr="0098099D" w:rsidRDefault="00C177AB" w:rsidP="00201BB6">
      <w:pPr>
        <w:pStyle w:val="NoSpacing"/>
        <w:rPr>
          <w:b/>
          <w:bCs/>
        </w:rPr>
      </w:pPr>
      <w:r w:rsidRPr="0098099D">
        <w:rPr>
          <w:b/>
          <w:bCs/>
        </w:rPr>
        <w:t>Outcome</w:t>
      </w:r>
      <w:r w:rsidR="0098099D">
        <w:rPr>
          <w:b/>
          <w:bCs/>
        </w:rPr>
        <w:t>:</w:t>
      </w:r>
      <w:r w:rsidRPr="0098099D">
        <w:rPr>
          <w:b/>
          <w:bCs/>
        </w:rPr>
        <w:t xml:space="preserve"> 2.3</w:t>
      </w:r>
      <w:r w:rsidR="0098099D">
        <w:rPr>
          <w:b/>
          <w:bCs/>
        </w:rPr>
        <w:t>.</w:t>
      </w:r>
      <w:r w:rsidRPr="0098099D">
        <w:rPr>
          <w:b/>
          <w:bCs/>
        </w:rPr>
        <w:tab/>
        <w:t>Global Business</w:t>
      </w:r>
    </w:p>
    <w:p w14:paraId="359020B9" w14:textId="77777777" w:rsidR="00C177AB" w:rsidRDefault="00C177AB" w:rsidP="0098099D">
      <w:pPr>
        <w:pStyle w:val="NoSpacing"/>
        <w:ind w:left="2160"/>
      </w:pPr>
      <w:r w:rsidRPr="00201BB6">
        <w:t>Relate global business functions to internal business operations, activities and strategies.</w:t>
      </w:r>
    </w:p>
    <w:p w14:paraId="6C435471" w14:textId="77777777" w:rsidR="0098099D" w:rsidRPr="00201BB6" w:rsidRDefault="0098099D" w:rsidP="0098099D">
      <w:pPr>
        <w:pStyle w:val="NoSpacing"/>
        <w:ind w:left="2160"/>
      </w:pPr>
    </w:p>
    <w:p w14:paraId="75443691" w14:textId="77777777" w:rsidR="00C177AB" w:rsidRPr="0098099D" w:rsidRDefault="00C177AB" w:rsidP="00201BB6">
      <w:pPr>
        <w:pStyle w:val="NoSpacing"/>
        <w:rPr>
          <w:b/>
          <w:bCs/>
        </w:rPr>
      </w:pPr>
      <w:proofErr w:type="gramStart"/>
      <w:r w:rsidRPr="0098099D">
        <w:rPr>
          <w:b/>
          <w:bCs/>
        </w:rPr>
        <w:t>Competencies</w:t>
      </w:r>
      <w:proofErr w:type="gramEnd"/>
    </w:p>
    <w:p w14:paraId="54EE3EF4" w14:textId="6E0B714D" w:rsidR="00C177AB" w:rsidRPr="00201BB6" w:rsidRDefault="00C177AB" w:rsidP="0098099D">
      <w:pPr>
        <w:pStyle w:val="NoSpacing"/>
        <w:ind w:left="720" w:hanging="720"/>
      </w:pPr>
      <w:r w:rsidRPr="00201BB6">
        <w:t>2.3.3</w:t>
      </w:r>
      <w:r w:rsidR="0098099D">
        <w:t>.</w:t>
      </w:r>
      <w:r w:rsidRPr="00201BB6">
        <w:tab/>
        <w:t>Explain the impact of a country's economic development on global trade (e.g., type of economic system, natural resources, educational level, types of industries, infrastructure, technology availability or adoption).</w:t>
      </w:r>
    </w:p>
    <w:p w14:paraId="52F1EE3B" w14:textId="480699B9" w:rsidR="00C177AB" w:rsidRPr="00201BB6" w:rsidRDefault="00C177AB" w:rsidP="0098099D">
      <w:pPr>
        <w:pStyle w:val="NoSpacing"/>
        <w:ind w:left="720" w:hanging="720"/>
      </w:pPr>
      <w:r w:rsidRPr="00201BB6">
        <w:t>2.3.5</w:t>
      </w:r>
      <w:r w:rsidR="0098099D">
        <w:t>.</w:t>
      </w:r>
      <w:r w:rsidRPr="00201BB6">
        <w:tab/>
        <w:t>Identify examples of emerging economies and describe their potential impact on business activities.</w:t>
      </w:r>
    </w:p>
    <w:p w14:paraId="264D343D" w14:textId="404426B3" w:rsidR="00C177AB" w:rsidRPr="00201BB6" w:rsidRDefault="00C177AB" w:rsidP="0098099D">
      <w:pPr>
        <w:pStyle w:val="NoSpacing"/>
        <w:ind w:left="720" w:hanging="720"/>
      </w:pPr>
      <w:r w:rsidRPr="00201BB6">
        <w:t>2.3.7</w:t>
      </w:r>
      <w:r w:rsidR="0098099D">
        <w:t>.</w:t>
      </w:r>
      <w:r w:rsidRPr="00201BB6">
        <w:tab/>
        <w:t>Describe costs associated with global business, methods used to analyze those costs and the role of outsourcing and offshoring in cost management.</w:t>
      </w:r>
    </w:p>
    <w:p w14:paraId="7AD9C3BA" w14:textId="118D685D" w:rsidR="00C177AB" w:rsidRDefault="00C177AB" w:rsidP="0098099D">
      <w:pPr>
        <w:pStyle w:val="NoSpacing"/>
        <w:ind w:left="720" w:hanging="720"/>
      </w:pPr>
      <w:r w:rsidRPr="00201BB6">
        <w:t>2.3.9</w:t>
      </w:r>
      <w:r w:rsidR="0098099D">
        <w:t>.</w:t>
      </w:r>
      <w:r w:rsidRPr="00201BB6">
        <w:tab/>
        <w:t>Analyze U.S. competitiveness at a global level for different industries and describe factors impacting competitiveness.</w:t>
      </w:r>
    </w:p>
    <w:p w14:paraId="2D51C030" w14:textId="77777777" w:rsidR="0098099D" w:rsidRDefault="0098099D" w:rsidP="0098099D">
      <w:pPr>
        <w:pStyle w:val="NoSpacing"/>
        <w:ind w:left="720" w:hanging="720"/>
      </w:pPr>
    </w:p>
    <w:p w14:paraId="6658026B" w14:textId="6CB79846" w:rsidR="0098099D" w:rsidRPr="002445FF" w:rsidRDefault="0098099D" w:rsidP="0098099D">
      <w:pPr>
        <w:pStyle w:val="NoSpacing"/>
        <w:rPr>
          <w:rFonts w:cstheme="minorHAnsi"/>
          <w:b/>
          <w:bCs/>
          <w:color w:val="002060"/>
        </w:rPr>
      </w:pPr>
      <w:r w:rsidRPr="002445FF">
        <w:rPr>
          <w:rFonts w:cstheme="minorHAnsi"/>
          <w:b/>
          <w:bCs/>
          <w:color w:val="002060"/>
        </w:rPr>
        <w:t xml:space="preserve">Strand </w:t>
      </w:r>
      <w:r>
        <w:rPr>
          <w:rFonts w:cstheme="minorHAnsi"/>
          <w:b/>
          <w:bCs/>
          <w:color w:val="002060"/>
        </w:rPr>
        <w:t>3</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Communications</w:t>
      </w:r>
    </w:p>
    <w:p w14:paraId="0695D36D" w14:textId="06E78DAE" w:rsidR="00C177AB" w:rsidRDefault="0098099D" w:rsidP="0098099D">
      <w:pPr>
        <w:pStyle w:val="NoSpacing"/>
        <w:ind w:left="2160"/>
      </w:pPr>
      <w:r w:rsidRPr="002445FF">
        <w:rPr>
          <w:bCs/>
        </w:rPr>
        <w:t>Learners</w:t>
      </w:r>
      <w:r w:rsidR="00C177AB" w:rsidRPr="00201BB6">
        <w:t xml:space="preserve"> communicate with internal and external stakeholders by applying relationship management techniques and business communication processes and strategies.</w:t>
      </w:r>
    </w:p>
    <w:p w14:paraId="4CDDE538" w14:textId="77777777" w:rsidR="0098099D" w:rsidRPr="00201BB6" w:rsidRDefault="0098099D" w:rsidP="0098099D">
      <w:pPr>
        <w:pStyle w:val="NoSpacing"/>
        <w:ind w:left="2160"/>
      </w:pPr>
    </w:p>
    <w:p w14:paraId="3CDCC368" w14:textId="035F3411" w:rsidR="00C177AB" w:rsidRPr="00420696" w:rsidRDefault="00C177AB" w:rsidP="00201BB6">
      <w:pPr>
        <w:pStyle w:val="NoSpacing"/>
        <w:rPr>
          <w:b/>
          <w:bCs/>
        </w:rPr>
      </w:pPr>
      <w:r w:rsidRPr="00420696">
        <w:rPr>
          <w:b/>
          <w:bCs/>
        </w:rPr>
        <w:t>Outcome</w:t>
      </w:r>
      <w:r w:rsidR="00420696">
        <w:rPr>
          <w:b/>
          <w:bCs/>
        </w:rPr>
        <w:t>:</w:t>
      </w:r>
      <w:r w:rsidRPr="00420696">
        <w:rPr>
          <w:b/>
          <w:bCs/>
        </w:rPr>
        <w:t xml:space="preserve"> 3.3</w:t>
      </w:r>
      <w:r w:rsidR="00420696">
        <w:rPr>
          <w:b/>
          <w:bCs/>
        </w:rPr>
        <w:t>.</w:t>
      </w:r>
      <w:r w:rsidRPr="00420696">
        <w:rPr>
          <w:b/>
          <w:bCs/>
        </w:rPr>
        <w:tab/>
        <w:t>Business Communications Management</w:t>
      </w:r>
    </w:p>
    <w:p w14:paraId="7C413934" w14:textId="77777777" w:rsidR="00C177AB" w:rsidRDefault="00C177AB" w:rsidP="00420696">
      <w:pPr>
        <w:pStyle w:val="NoSpacing"/>
        <w:ind w:left="2160"/>
      </w:pPr>
      <w:r w:rsidRPr="00201BB6">
        <w:t>Plan, create and evaluate internal and external business communications.</w:t>
      </w:r>
    </w:p>
    <w:p w14:paraId="6E9ACA6C" w14:textId="77777777" w:rsidR="00420696" w:rsidRPr="00201BB6" w:rsidRDefault="00420696" w:rsidP="00420696">
      <w:pPr>
        <w:pStyle w:val="NoSpacing"/>
        <w:ind w:left="2160"/>
      </w:pPr>
    </w:p>
    <w:p w14:paraId="6D3C8A95" w14:textId="77777777" w:rsidR="00C177AB" w:rsidRPr="00420696" w:rsidRDefault="00C177AB" w:rsidP="00201BB6">
      <w:pPr>
        <w:pStyle w:val="NoSpacing"/>
        <w:rPr>
          <w:b/>
          <w:bCs/>
        </w:rPr>
      </w:pPr>
      <w:proofErr w:type="gramStart"/>
      <w:r w:rsidRPr="00420696">
        <w:rPr>
          <w:b/>
          <w:bCs/>
        </w:rPr>
        <w:t>Competencies</w:t>
      </w:r>
      <w:proofErr w:type="gramEnd"/>
    </w:p>
    <w:p w14:paraId="469D585C" w14:textId="0C5D5327" w:rsidR="00C177AB" w:rsidRPr="00201BB6" w:rsidRDefault="00C177AB" w:rsidP="009832EB">
      <w:pPr>
        <w:pStyle w:val="NoSpacing"/>
        <w:ind w:left="720" w:hanging="720"/>
      </w:pPr>
      <w:r w:rsidRPr="00201BB6">
        <w:t>3.3.1</w:t>
      </w:r>
      <w:r w:rsidR="009832EB">
        <w:t>.</w:t>
      </w:r>
      <w:r w:rsidRPr="00201BB6">
        <w:tab/>
        <w:t>Identify organizational communication protocols and select communication strategies as appropriate.</w:t>
      </w:r>
    </w:p>
    <w:p w14:paraId="1D53A05C" w14:textId="734BBAF5" w:rsidR="00C177AB" w:rsidRPr="00201BB6" w:rsidRDefault="00C177AB" w:rsidP="009832EB">
      <w:pPr>
        <w:pStyle w:val="NoSpacing"/>
        <w:ind w:left="720" w:hanging="720"/>
      </w:pPr>
      <w:r w:rsidRPr="00201BB6">
        <w:t>3.3.2</w:t>
      </w:r>
      <w:r w:rsidR="009832EB">
        <w:t>.</w:t>
      </w:r>
      <w:r w:rsidRPr="00201BB6">
        <w:tab/>
        <w:t>Explain how the content of communications creates reputational, legal and regulatory exposure for organizations, and describe how to manage the risk individually and collectively.</w:t>
      </w:r>
    </w:p>
    <w:p w14:paraId="2C3BA238" w14:textId="3B504742" w:rsidR="00C177AB" w:rsidRPr="00201BB6" w:rsidRDefault="00C177AB" w:rsidP="00201BB6">
      <w:pPr>
        <w:pStyle w:val="NoSpacing"/>
      </w:pPr>
      <w:r w:rsidRPr="00201BB6">
        <w:t>3.3.3</w:t>
      </w:r>
      <w:r w:rsidR="009832EB">
        <w:t>.</w:t>
      </w:r>
      <w:r w:rsidRPr="00201BB6">
        <w:tab/>
        <w:t>Implement strategies to solicit and provide feedback.</w:t>
      </w:r>
    </w:p>
    <w:p w14:paraId="06CB0C0C" w14:textId="11CA8B5E" w:rsidR="00C177AB" w:rsidRPr="00201BB6" w:rsidRDefault="00C177AB" w:rsidP="00201BB6">
      <w:pPr>
        <w:pStyle w:val="NoSpacing"/>
      </w:pPr>
      <w:r w:rsidRPr="00201BB6">
        <w:t>3.3.4</w:t>
      </w:r>
      <w:r w:rsidR="009832EB">
        <w:t>.</w:t>
      </w:r>
      <w:r w:rsidRPr="00201BB6">
        <w:tab/>
        <w:t>Develop persuasive communications to gain audience commitment.</w:t>
      </w:r>
    </w:p>
    <w:p w14:paraId="3699E9B3" w14:textId="77777777" w:rsidR="00C177AB" w:rsidRPr="00201BB6" w:rsidRDefault="00C177AB" w:rsidP="00201BB6">
      <w:pPr>
        <w:pStyle w:val="NoSpacing"/>
      </w:pPr>
    </w:p>
    <w:p w14:paraId="295ADCF0" w14:textId="7B2A4695" w:rsidR="009832EB" w:rsidRPr="002445FF" w:rsidRDefault="009832EB" w:rsidP="009832EB">
      <w:pPr>
        <w:pStyle w:val="NoSpacing"/>
        <w:rPr>
          <w:rFonts w:cstheme="minorHAnsi"/>
          <w:b/>
          <w:bCs/>
          <w:color w:val="002060"/>
        </w:rPr>
      </w:pPr>
      <w:r w:rsidRPr="002445FF">
        <w:rPr>
          <w:rFonts w:cstheme="minorHAnsi"/>
          <w:b/>
          <w:bCs/>
          <w:color w:val="002060"/>
        </w:rPr>
        <w:lastRenderedPageBreak/>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Governance</w:t>
      </w:r>
    </w:p>
    <w:p w14:paraId="2F7BABAC" w14:textId="43DE12AD" w:rsidR="00C177AB" w:rsidRDefault="009832EB" w:rsidP="009832EB">
      <w:pPr>
        <w:pStyle w:val="NoSpacing"/>
        <w:ind w:left="2160"/>
      </w:pPr>
      <w:r w:rsidRPr="002445FF">
        <w:rPr>
          <w:bCs/>
        </w:rPr>
        <w:t>Learners</w:t>
      </w:r>
      <w:r w:rsidR="00C177AB" w:rsidRPr="00201BB6">
        <w:t xml:space="preserve"> acquire foundational legal knowledge and apply business governance principles to minimize risk, maintain organizational compliance and establish and maintain organizational structure.</w:t>
      </w:r>
    </w:p>
    <w:p w14:paraId="645880D5" w14:textId="77777777" w:rsidR="009832EB" w:rsidRPr="00201BB6" w:rsidRDefault="009832EB" w:rsidP="009832EB">
      <w:pPr>
        <w:pStyle w:val="NoSpacing"/>
        <w:ind w:left="2160"/>
      </w:pPr>
    </w:p>
    <w:p w14:paraId="3675AC4B" w14:textId="418D3041" w:rsidR="00C177AB" w:rsidRPr="009832EB" w:rsidRDefault="00C177AB" w:rsidP="00201BB6">
      <w:pPr>
        <w:pStyle w:val="NoSpacing"/>
        <w:rPr>
          <w:b/>
          <w:bCs/>
        </w:rPr>
      </w:pPr>
      <w:r w:rsidRPr="009832EB">
        <w:rPr>
          <w:b/>
          <w:bCs/>
        </w:rPr>
        <w:t>Outcome</w:t>
      </w:r>
      <w:r w:rsidR="009832EB">
        <w:rPr>
          <w:b/>
          <w:bCs/>
        </w:rPr>
        <w:t>:</w:t>
      </w:r>
      <w:r w:rsidRPr="009832EB">
        <w:rPr>
          <w:b/>
          <w:bCs/>
        </w:rPr>
        <w:t xml:space="preserve"> 4.2</w:t>
      </w:r>
      <w:r w:rsidR="009832EB">
        <w:rPr>
          <w:b/>
          <w:bCs/>
        </w:rPr>
        <w:t>.</w:t>
      </w:r>
      <w:r w:rsidRPr="009832EB">
        <w:rPr>
          <w:b/>
          <w:bCs/>
        </w:rPr>
        <w:tab/>
        <w:t>Contract Oversight</w:t>
      </w:r>
    </w:p>
    <w:p w14:paraId="5B5F85AC" w14:textId="77777777" w:rsidR="00C177AB" w:rsidRDefault="00C177AB" w:rsidP="009832EB">
      <w:pPr>
        <w:pStyle w:val="NoSpacing"/>
        <w:ind w:left="1440" w:firstLine="720"/>
      </w:pPr>
      <w:r w:rsidRPr="00201BB6">
        <w:t>Administer and evaluate contracts.</w:t>
      </w:r>
    </w:p>
    <w:p w14:paraId="51807961" w14:textId="77777777" w:rsidR="009832EB" w:rsidRPr="00201BB6" w:rsidRDefault="009832EB" w:rsidP="009832EB">
      <w:pPr>
        <w:pStyle w:val="NoSpacing"/>
        <w:ind w:left="1440" w:firstLine="720"/>
      </w:pPr>
    </w:p>
    <w:p w14:paraId="7A97FBCF" w14:textId="77777777" w:rsidR="00C177AB" w:rsidRPr="009832EB" w:rsidRDefault="00C177AB" w:rsidP="00201BB6">
      <w:pPr>
        <w:pStyle w:val="NoSpacing"/>
        <w:rPr>
          <w:b/>
          <w:bCs/>
        </w:rPr>
      </w:pPr>
      <w:proofErr w:type="gramStart"/>
      <w:r w:rsidRPr="009832EB">
        <w:rPr>
          <w:b/>
          <w:bCs/>
        </w:rPr>
        <w:t>Competencies</w:t>
      </w:r>
      <w:proofErr w:type="gramEnd"/>
    </w:p>
    <w:p w14:paraId="33A43CB8" w14:textId="48BD6A5C" w:rsidR="00C177AB" w:rsidRPr="00201BB6" w:rsidRDefault="00C177AB" w:rsidP="00201BB6">
      <w:pPr>
        <w:pStyle w:val="NoSpacing"/>
      </w:pPr>
      <w:r w:rsidRPr="00201BB6">
        <w:t>4.2.2</w:t>
      </w:r>
      <w:r w:rsidR="009832EB">
        <w:t>.</w:t>
      </w:r>
      <w:r w:rsidRPr="00201BB6">
        <w:tab/>
        <w:t>Explain the difference between an offeror and offeree, as it relates to a contract.</w:t>
      </w:r>
    </w:p>
    <w:p w14:paraId="3EBA36E3" w14:textId="25A62962" w:rsidR="00C177AB" w:rsidRPr="00201BB6" w:rsidRDefault="00C177AB" w:rsidP="009832EB">
      <w:pPr>
        <w:pStyle w:val="NoSpacing"/>
        <w:ind w:left="720" w:hanging="720"/>
      </w:pPr>
      <w:r w:rsidRPr="00201BB6">
        <w:t>4.2.3</w:t>
      </w:r>
      <w:r w:rsidR="009832EB">
        <w:t>.</w:t>
      </w:r>
      <w:r w:rsidRPr="00201BB6">
        <w:tab/>
        <w:t>Identify the components of a legally enforceable contract (e.g., offer, acceptance, consideration, legality, capacity, consent, writing [if applicable]).</w:t>
      </w:r>
    </w:p>
    <w:p w14:paraId="08D8665B" w14:textId="728E65E5" w:rsidR="00C177AB" w:rsidRDefault="00C177AB" w:rsidP="009832EB">
      <w:pPr>
        <w:pStyle w:val="NoSpacing"/>
        <w:ind w:left="720" w:hanging="720"/>
      </w:pPr>
      <w:r w:rsidRPr="00201BB6">
        <w:t>4.2.4</w:t>
      </w:r>
      <w:r w:rsidR="009832EB">
        <w:t>.</w:t>
      </w:r>
      <w:r w:rsidRPr="00201BB6">
        <w:tab/>
        <w:t>Determine if a contract contains all the necessary components to be legally enforceable.</w:t>
      </w:r>
    </w:p>
    <w:p w14:paraId="6F26890F" w14:textId="77777777" w:rsidR="009832EB" w:rsidRPr="00201BB6" w:rsidRDefault="009832EB" w:rsidP="009832EB">
      <w:pPr>
        <w:pStyle w:val="NoSpacing"/>
        <w:ind w:left="720" w:hanging="720"/>
      </w:pPr>
    </w:p>
    <w:p w14:paraId="70DB53E6" w14:textId="4D416B83" w:rsidR="00C177AB" w:rsidRPr="00B034C0" w:rsidRDefault="00C177AB" w:rsidP="00201BB6">
      <w:pPr>
        <w:pStyle w:val="NoSpacing"/>
        <w:rPr>
          <w:b/>
          <w:bCs/>
        </w:rPr>
      </w:pPr>
      <w:r w:rsidRPr="00B034C0">
        <w:rPr>
          <w:b/>
          <w:bCs/>
        </w:rPr>
        <w:t>Outcome</w:t>
      </w:r>
      <w:r w:rsidR="00B034C0">
        <w:rPr>
          <w:b/>
          <w:bCs/>
        </w:rPr>
        <w:t>:</w:t>
      </w:r>
      <w:r w:rsidRPr="00B034C0">
        <w:rPr>
          <w:b/>
          <w:bCs/>
        </w:rPr>
        <w:t xml:space="preserve"> 4.6</w:t>
      </w:r>
      <w:r w:rsidR="00B034C0">
        <w:rPr>
          <w:b/>
          <w:bCs/>
        </w:rPr>
        <w:t>.</w:t>
      </w:r>
      <w:r w:rsidRPr="00B034C0">
        <w:rPr>
          <w:b/>
          <w:bCs/>
        </w:rPr>
        <w:tab/>
        <w:t>Corporate Social Responsibility</w:t>
      </w:r>
    </w:p>
    <w:p w14:paraId="292E8A27" w14:textId="77777777" w:rsidR="00C177AB" w:rsidRDefault="00C177AB" w:rsidP="00B034C0">
      <w:pPr>
        <w:pStyle w:val="NoSpacing"/>
        <w:ind w:left="2160"/>
      </w:pPr>
      <w:r w:rsidRPr="00201BB6">
        <w:t>Identify and evaluate corporate social responsibility policies and strategies.</w:t>
      </w:r>
    </w:p>
    <w:p w14:paraId="1187FFA3" w14:textId="77777777" w:rsidR="00B034C0" w:rsidRPr="00201BB6" w:rsidRDefault="00B034C0" w:rsidP="00B034C0">
      <w:pPr>
        <w:pStyle w:val="NoSpacing"/>
        <w:ind w:left="2160"/>
      </w:pPr>
    </w:p>
    <w:p w14:paraId="7976CDB6" w14:textId="77777777" w:rsidR="00C177AB" w:rsidRPr="00B034C0" w:rsidRDefault="00C177AB" w:rsidP="00201BB6">
      <w:pPr>
        <w:pStyle w:val="NoSpacing"/>
        <w:rPr>
          <w:b/>
          <w:bCs/>
        </w:rPr>
      </w:pPr>
      <w:proofErr w:type="gramStart"/>
      <w:r w:rsidRPr="00B034C0">
        <w:rPr>
          <w:b/>
          <w:bCs/>
        </w:rPr>
        <w:t>Competencies</w:t>
      </w:r>
      <w:proofErr w:type="gramEnd"/>
    </w:p>
    <w:p w14:paraId="5DBEAD43" w14:textId="2966C33E" w:rsidR="00C177AB" w:rsidRPr="00201BB6" w:rsidRDefault="00C177AB" w:rsidP="00B034C0">
      <w:pPr>
        <w:pStyle w:val="NoSpacing"/>
        <w:ind w:left="720" w:hanging="720"/>
        <w:rPr>
          <w:color w:val="0D0D0D" w:themeColor="text1" w:themeTint="F2"/>
        </w:rPr>
      </w:pPr>
      <w:r w:rsidRPr="00201BB6">
        <w:rPr>
          <w:color w:val="0D0D0D" w:themeColor="text1" w:themeTint="F2"/>
        </w:rPr>
        <w:t>4.6.2</w:t>
      </w:r>
      <w:r w:rsidR="00B034C0">
        <w:rPr>
          <w:color w:val="0D0D0D" w:themeColor="text1" w:themeTint="F2"/>
        </w:rPr>
        <w:t>.</w:t>
      </w:r>
      <w:r w:rsidRPr="00201BB6">
        <w:rPr>
          <w:color w:val="0D0D0D" w:themeColor="text1" w:themeTint="F2"/>
        </w:rPr>
        <w:tab/>
        <w:t>Describe the purpose of corporate social responsibility policies and practices and their impact on business activities.</w:t>
      </w:r>
    </w:p>
    <w:p w14:paraId="7709BDC6" w14:textId="665CEFBF" w:rsidR="00C177AB" w:rsidRPr="00201BB6" w:rsidRDefault="00C177AB" w:rsidP="00B034C0">
      <w:pPr>
        <w:pStyle w:val="NoSpacing"/>
        <w:ind w:left="720" w:hanging="720"/>
        <w:rPr>
          <w:color w:val="0D0D0D" w:themeColor="text1" w:themeTint="F2"/>
        </w:rPr>
      </w:pPr>
      <w:r w:rsidRPr="00201BB6">
        <w:rPr>
          <w:color w:val="0D0D0D" w:themeColor="text1" w:themeTint="F2"/>
        </w:rPr>
        <w:t>4.6.3</w:t>
      </w:r>
      <w:r w:rsidR="00B034C0">
        <w:rPr>
          <w:color w:val="0D0D0D" w:themeColor="text1" w:themeTint="F2"/>
        </w:rPr>
        <w:t>.</w:t>
      </w:r>
      <w:r w:rsidRPr="00201BB6">
        <w:rPr>
          <w:color w:val="0D0D0D" w:themeColor="text1" w:themeTint="F2"/>
        </w:rPr>
        <w:tab/>
        <w:t>Identify factors that impact the social responsibility policies implemented by businesses (e.g., national and state and local regulations, market or customer trends, profit considerations).</w:t>
      </w:r>
    </w:p>
    <w:p w14:paraId="4BC25E59" w14:textId="16666481" w:rsidR="00C177AB" w:rsidRDefault="00C177AB" w:rsidP="00B034C0">
      <w:pPr>
        <w:pStyle w:val="NoSpacing"/>
        <w:ind w:left="720" w:hanging="720"/>
      </w:pPr>
      <w:r w:rsidRPr="00201BB6">
        <w:rPr>
          <w:color w:val="0D0D0D" w:themeColor="text1" w:themeTint="F2"/>
        </w:rPr>
        <w:t>4.6.5</w:t>
      </w:r>
      <w:r w:rsidR="00B034C0">
        <w:rPr>
          <w:color w:val="0D0D0D" w:themeColor="text1" w:themeTint="F2"/>
        </w:rPr>
        <w:t>.</w:t>
      </w:r>
      <w:r w:rsidRPr="00201BB6">
        <w:rPr>
          <w:color w:val="0D0D0D" w:themeColor="text1" w:themeTint="F2"/>
        </w:rPr>
        <w:tab/>
        <w:t>Differentiate ways in which businesses exhibit corporate social responsibility across industry</w:t>
      </w:r>
      <w:r w:rsidRPr="00201BB6">
        <w:t xml:space="preserve"> sectors.</w:t>
      </w:r>
    </w:p>
    <w:p w14:paraId="066A6BCB" w14:textId="77777777" w:rsidR="00E92AC4" w:rsidRDefault="00E92AC4" w:rsidP="00B034C0">
      <w:pPr>
        <w:pStyle w:val="NoSpacing"/>
        <w:ind w:left="720" w:hanging="720"/>
      </w:pPr>
    </w:p>
    <w:p w14:paraId="4868DE64" w14:textId="365F248B" w:rsidR="00E92AC4" w:rsidRPr="002445FF" w:rsidRDefault="00E92AC4" w:rsidP="00E92AC4">
      <w:pPr>
        <w:pStyle w:val="NoSpacing"/>
        <w:rPr>
          <w:rFonts w:cstheme="minorHAnsi"/>
          <w:b/>
          <w:bCs/>
          <w:color w:val="002060"/>
        </w:rPr>
      </w:pPr>
      <w:r w:rsidRPr="002445FF">
        <w:rPr>
          <w:rFonts w:cstheme="minorHAnsi"/>
          <w:b/>
          <w:bCs/>
          <w:color w:val="002060"/>
        </w:rPr>
        <w:t xml:space="preserve">Strand </w:t>
      </w:r>
      <w:r>
        <w:rPr>
          <w:rFonts w:cstheme="minorHAnsi"/>
          <w:b/>
          <w:bCs/>
          <w:color w:val="002060"/>
        </w:rPr>
        <w:t>6</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Management</w:t>
      </w:r>
    </w:p>
    <w:p w14:paraId="23663BFD" w14:textId="238A2F48" w:rsidR="00C177AB" w:rsidRDefault="00E92AC4" w:rsidP="00E92AC4">
      <w:pPr>
        <w:pStyle w:val="NoSpacing"/>
        <w:ind w:left="2160"/>
      </w:pPr>
      <w:r w:rsidRPr="002445FF">
        <w:rPr>
          <w:bCs/>
        </w:rPr>
        <w:t>Learners</w:t>
      </w:r>
      <w:r w:rsidR="00C177AB" w:rsidRPr="00201BB6">
        <w:t xml:space="preserve"> identify and apply policies, processes and strategies for effective management of information, projects, strategy and talent.</w:t>
      </w:r>
    </w:p>
    <w:p w14:paraId="6F55E707" w14:textId="77777777" w:rsidR="00E92AC4" w:rsidRPr="00E92AC4" w:rsidRDefault="00E92AC4" w:rsidP="00E92AC4">
      <w:pPr>
        <w:pStyle w:val="NoSpacing"/>
        <w:ind w:left="2160"/>
      </w:pPr>
    </w:p>
    <w:p w14:paraId="24181EF8" w14:textId="2F3DC348" w:rsidR="00C177AB" w:rsidRPr="00E92AC4" w:rsidRDefault="00C177AB" w:rsidP="00201BB6">
      <w:pPr>
        <w:pStyle w:val="NoSpacing"/>
        <w:rPr>
          <w:b/>
          <w:bCs/>
        </w:rPr>
      </w:pPr>
      <w:r w:rsidRPr="00E92AC4">
        <w:rPr>
          <w:b/>
          <w:bCs/>
        </w:rPr>
        <w:t>Outcome</w:t>
      </w:r>
      <w:r w:rsidR="00E92AC4">
        <w:rPr>
          <w:b/>
          <w:bCs/>
        </w:rPr>
        <w:t>:</w:t>
      </w:r>
      <w:r w:rsidRPr="00E92AC4">
        <w:rPr>
          <w:b/>
          <w:bCs/>
        </w:rPr>
        <w:t xml:space="preserve"> 6.1</w:t>
      </w:r>
      <w:r w:rsidR="00E92AC4">
        <w:rPr>
          <w:b/>
          <w:bCs/>
        </w:rPr>
        <w:t>.</w:t>
      </w:r>
      <w:r w:rsidRPr="00E92AC4">
        <w:rPr>
          <w:b/>
          <w:bCs/>
        </w:rPr>
        <w:tab/>
        <w:t>Management Fundamentals</w:t>
      </w:r>
    </w:p>
    <w:p w14:paraId="4C68E390" w14:textId="77777777" w:rsidR="00C177AB" w:rsidRDefault="00C177AB" w:rsidP="00E92AC4">
      <w:pPr>
        <w:pStyle w:val="NoSpacing"/>
        <w:ind w:left="1440" w:firstLine="720"/>
      </w:pPr>
      <w:r w:rsidRPr="00201BB6">
        <w:t>Identify business management functions and strategies.</w:t>
      </w:r>
    </w:p>
    <w:p w14:paraId="219E83C0" w14:textId="77777777" w:rsidR="00E92AC4" w:rsidRPr="00201BB6" w:rsidRDefault="00E92AC4" w:rsidP="00E92AC4">
      <w:pPr>
        <w:pStyle w:val="NoSpacing"/>
        <w:ind w:left="1440" w:firstLine="720"/>
      </w:pPr>
    </w:p>
    <w:p w14:paraId="6EEEF27C" w14:textId="77777777" w:rsidR="00C177AB" w:rsidRPr="00E92AC4" w:rsidRDefault="00C177AB" w:rsidP="00201BB6">
      <w:pPr>
        <w:pStyle w:val="NoSpacing"/>
        <w:rPr>
          <w:b/>
          <w:bCs/>
        </w:rPr>
      </w:pPr>
      <w:proofErr w:type="gramStart"/>
      <w:r w:rsidRPr="00E92AC4">
        <w:rPr>
          <w:b/>
          <w:bCs/>
        </w:rPr>
        <w:t>Competencies</w:t>
      </w:r>
      <w:proofErr w:type="gramEnd"/>
    </w:p>
    <w:p w14:paraId="5FD983D1" w14:textId="59313025" w:rsidR="00C177AB" w:rsidRPr="00201BB6" w:rsidRDefault="00C177AB" w:rsidP="00E92AC4">
      <w:pPr>
        <w:pStyle w:val="NoSpacing"/>
        <w:ind w:left="720" w:hanging="720"/>
        <w:rPr>
          <w:color w:val="0D0D0D" w:themeColor="text1" w:themeTint="F2"/>
        </w:rPr>
      </w:pPr>
      <w:r w:rsidRPr="00201BB6">
        <w:rPr>
          <w:color w:val="0D0D0D" w:themeColor="text1" w:themeTint="F2"/>
        </w:rPr>
        <w:t>6.1.1</w:t>
      </w:r>
      <w:r w:rsidR="00E92AC4">
        <w:rPr>
          <w:color w:val="0D0D0D" w:themeColor="text1" w:themeTint="F2"/>
        </w:rPr>
        <w:t>.</w:t>
      </w:r>
      <w:r w:rsidRPr="00201BB6">
        <w:rPr>
          <w:color w:val="0D0D0D" w:themeColor="text1" w:themeTint="F2"/>
        </w:rPr>
        <w:tab/>
        <w:t>Distinguish between management and leadership and describe the characteristics of each.</w:t>
      </w:r>
    </w:p>
    <w:p w14:paraId="36A2E409" w14:textId="4F10DBA6" w:rsidR="00C177AB" w:rsidRPr="00201BB6" w:rsidRDefault="00C177AB" w:rsidP="00E92AC4">
      <w:pPr>
        <w:pStyle w:val="NoSpacing"/>
        <w:ind w:left="720" w:hanging="720"/>
        <w:rPr>
          <w:color w:val="0D0D0D" w:themeColor="text1" w:themeTint="F2"/>
        </w:rPr>
      </w:pPr>
      <w:r w:rsidRPr="00201BB6">
        <w:rPr>
          <w:color w:val="0D0D0D" w:themeColor="text1" w:themeTint="F2"/>
        </w:rPr>
        <w:t>6.1.2</w:t>
      </w:r>
      <w:r w:rsidR="00E92AC4">
        <w:rPr>
          <w:color w:val="0D0D0D" w:themeColor="text1" w:themeTint="F2"/>
        </w:rPr>
        <w:t>.</w:t>
      </w:r>
      <w:r w:rsidRPr="00201BB6">
        <w:rPr>
          <w:color w:val="0D0D0D" w:themeColor="text1" w:themeTint="F2"/>
        </w:rPr>
        <w:tab/>
        <w:t>Describe decision-making styles (e.g., analytical, behavioral, conceptual, directive), and identify the factors that influence their effectiveness.</w:t>
      </w:r>
    </w:p>
    <w:p w14:paraId="2212F175" w14:textId="54C751D6" w:rsidR="00C177AB" w:rsidRPr="00201BB6" w:rsidRDefault="00C177AB" w:rsidP="00201BB6">
      <w:pPr>
        <w:pStyle w:val="NoSpacing"/>
        <w:rPr>
          <w:color w:val="0D0D0D" w:themeColor="text1" w:themeTint="F2"/>
        </w:rPr>
      </w:pPr>
      <w:r w:rsidRPr="00201BB6">
        <w:rPr>
          <w:color w:val="0D0D0D" w:themeColor="text1" w:themeTint="F2"/>
        </w:rPr>
        <w:t>6.1.3</w:t>
      </w:r>
      <w:r w:rsidR="00E92AC4">
        <w:rPr>
          <w:color w:val="0D0D0D" w:themeColor="text1" w:themeTint="F2"/>
        </w:rPr>
        <w:t>.</w:t>
      </w:r>
      <w:r w:rsidRPr="00201BB6">
        <w:rPr>
          <w:color w:val="0D0D0D" w:themeColor="text1" w:themeTint="F2"/>
        </w:rPr>
        <w:tab/>
        <w:t>Describe the types of resources managed in business operations.</w:t>
      </w:r>
    </w:p>
    <w:p w14:paraId="4BC5D438" w14:textId="7D9B531C" w:rsidR="00C177AB" w:rsidRPr="00201BB6" w:rsidRDefault="00C177AB" w:rsidP="00201BB6">
      <w:pPr>
        <w:pStyle w:val="NoSpacing"/>
        <w:rPr>
          <w:color w:val="0D0D0D" w:themeColor="text1" w:themeTint="F2"/>
        </w:rPr>
      </w:pPr>
      <w:r w:rsidRPr="00201BB6">
        <w:rPr>
          <w:color w:val="0D0D0D" w:themeColor="text1" w:themeTint="F2"/>
        </w:rPr>
        <w:t>6.1.4</w:t>
      </w:r>
      <w:r w:rsidR="00E92AC4">
        <w:rPr>
          <w:color w:val="0D0D0D" w:themeColor="text1" w:themeTint="F2"/>
        </w:rPr>
        <w:t>.</w:t>
      </w:r>
      <w:r w:rsidRPr="00201BB6">
        <w:rPr>
          <w:color w:val="0D0D0D" w:themeColor="text1" w:themeTint="F2"/>
        </w:rPr>
        <w:tab/>
        <w:t>Explain the differences between managing internal versus external resources.</w:t>
      </w:r>
    </w:p>
    <w:p w14:paraId="7F6B4374" w14:textId="4AD0473E" w:rsidR="00C177AB" w:rsidRPr="00201BB6" w:rsidRDefault="00C177AB" w:rsidP="00E92AC4">
      <w:pPr>
        <w:pStyle w:val="NoSpacing"/>
        <w:ind w:left="720" w:hanging="720"/>
        <w:rPr>
          <w:color w:val="0D0D0D" w:themeColor="text1" w:themeTint="F2"/>
        </w:rPr>
      </w:pPr>
      <w:r w:rsidRPr="00201BB6">
        <w:rPr>
          <w:color w:val="0D0D0D" w:themeColor="text1" w:themeTint="F2"/>
        </w:rPr>
        <w:t>6.1.5</w:t>
      </w:r>
      <w:r w:rsidR="00E92AC4">
        <w:rPr>
          <w:color w:val="0D0D0D" w:themeColor="text1" w:themeTint="F2"/>
        </w:rPr>
        <w:t>.</w:t>
      </w:r>
      <w:r w:rsidRPr="00201BB6">
        <w:rPr>
          <w:color w:val="0D0D0D" w:themeColor="text1" w:themeTint="F2"/>
        </w:rPr>
        <w:tab/>
        <w:t xml:space="preserve">Explain the role of management functions (e.g., planning, organizing, staffing, </w:t>
      </w:r>
      <w:proofErr w:type="gramStart"/>
      <w:r w:rsidRPr="00201BB6">
        <w:rPr>
          <w:color w:val="0D0D0D" w:themeColor="text1" w:themeTint="F2"/>
        </w:rPr>
        <w:t>leading</w:t>
      </w:r>
      <w:proofErr w:type="gramEnd"/>
      <w:r w:rsidRPr="00201BB6">
        <w:rPr>
          <w:color w:val="0D0D0D" w:themeColor="text1" w:themeTint="F2"/>
        </w:rPr>
        <w:t>, controlling) and how they impact business activities).</w:t>
      </w:r>
    </w:p>
    <w:p w14:paraId="5107B48C" w14:textId="3349E8EB" w:rsidR="00C177AB" w:rsidRPr="00201BB6" w:rsidRDefault="00C177AB" w:rsidP="00E92AC4">
      <w:pPr>
        <w:pStyle w:val="NoSpacing"/>
        <w:ind w:left="720" w:hanging="720"/>
        <w:rPr>
          <w:color w:val="0D0D0D" w:themeColor="text1" w:themeTint="F2"/>
        </w:rPr>
      </w:pPr>
      <w:r w:rsidRPr="00201BB6">
        <w:rPr>
          <w:color w:val="0D0D0D" w:themeColor="text1" w:themeTint="F2"/>
        </w:rPr>
        <w:lastRenderedPageBreak/>
        <w:t>6.1.9</w:t>
      </w:r>
      <w:r w:rsidR="00E92AC4">
        <w:rPr>
          <w:color w:val="0D0D0D" w:themeColor="text1" w:themeTint="F2"/>
        </w:rPr>
        <w:t>.</w:t>
      </w:r>
      <w:r w:rsidRPr="00201BB6">
        <w:rPr>
          <w:color w:val="0D0D0D" w:themeColor="text1" w:themeTint="F2"/>
        </w:rPr>
        <w:tab/>
        <w:t xml:space="preserve">Distinguish </w:t>
      </w:r>
      <w:proofErr w:type="gramStart"/>
      <w:r w:rsidRPr="00201BB6">
        <w:rPr>
          <w:color w:val="0D0D0D" w:themeColor="text1" w:themeTint="F2"/>
        </w:rPr>
        <w:t>among</w:t>
      </w:r>
      <w:proofErr w:type="gramEnd"/>
      <w:r w:rsidRPr="00201BB6">
        <w:rPr>
          <w:color w:val="0D0D0D" w:themeColor="text1" w:themeTint="F2"/>
        </w:rPr>
        <w:t xml:space="preserve"> data management, information management and knowledge management; and explain legal and ethical considerations associated with each.</w:t>
      </w:r>
    </w:p>
    <w:p w14:paraId="2FA63EFE" w14:textId="35795F94" w:rsidR="00C177AB" w:rsidRPr="00201BB6" w:rsidRDefault="00C177AB" w:rsidP="00201BB6">
      <w:pPr>
        <w:pStyle w:val="NoSpacing"/>
        <w:rPr>
          <w:color w:val="0D0D0D" w:themeColor="text1" w:themeTint="F2"/>
        </w:rPr>
      </w:pPr>
      <w:r w:rsidRPr="00201BB6">
        <w:rPr>
          <w:color w:val="0D0D0D" w:themeColor="text1" w:themeTint="F2"/>
        </w:rPr>
        <w:t>6.1.10</w:t>
      </w:r>
      <w:r w:rsidR="00E92AC4">
        <w:rPr>
          <w:color w:val="0D0D0D" w:themeColor="text1" w:themeTint="F2"/>
        </w:rPr>
        <w:t>.</w:t>
      </w:r>
      <w:r w:rsidRPr="00201BB6">
        <w:rPr>
          <w:color w:val="0D0D0D" w:themeColor="text1" w:themeTint="F2"/>
        </w:rPr>
        <w:tab/>
        <w:t>Describe knowledge management strategies.</w:t>
      </w:r>
    </w:p>
    <w:p w14:paraId="17CB71D7" w14:textId="0C54934D" w:rsidR="00C177AB" w:rsidRPr="00201BB6" w:rsidRDefault="00C177AB" w:rsidP="00201BB6">
      <w:pPr>
        <w:pStyle w:val="NoSpacing"/>
        <w:rPr>
          <w:color w:val="0D0D0D" w:themeColor="text1" w:themeTint="F2"/>
        </w:rPr>
      </w:pPr>
      <w:r w:rsidRPr="00201BB6">
        <w:rPr>
          <w:color w:val="0D0D0D" w:themeColor="text1" w:themeTint="F2"/>
        </w:rPr>
        <w:t>6.1.11</w:t>
      </w:r>
      <w:r w:rsidR="00E92AC4">
        <w:rPr>
          <w:color w:val="0D0D0D" w:themeColor="text1" w:themeTint="F2"/>
        </w:rPr>
        <w:t>.</w:t>
      </w:r>
      <w:r w:rsidRPr="00201BB6">
        <w:rPr>
          <w:color w:val="0D0D0D" w:themeColor="text1" w:themeTint="F2"/>
        </w:rPr>
        <w:tab/>
        <w:t>Explain the role and function of knowledge management.</w:t>
      </w:r>
    </w:p>
    <w:p w14:paraId="72DAF73B" w14:textId="23A39EFB" w:rsidR="00C177AB" w:rsidRPr="00201BB6" w:rsidRDefault="00C177AB" w:rsidP="00201BB6">
      <w:pPr>
        <w:pStyle w:val="NoSpacing"/>
        <w:rPr>
          <w:color w:val="0D0D0D" w:themeColor="text1" w:themeTint="F2"/>
        </w:rPr>
      </w:pPr>
      <w:r w:rsidRPr="00201BB6">
        <w:rPr>
          <w:color w:val="0D0D0D" w:themeColor="text1" w:themeTint="F2"/>
        </w:rPr>
        <w:t>6.1.12</w:t>
      </w:r>
      <w:r w:rsidR="00E92AC4">
        <w:rPr>
          <w:color w:val="0D0D0D" w:themeColor="text1" w:themeTint="F2"/>
        </w:rPr>
        <w:t>.</w:t>
      </w:r>
      <w:r w:rsidRPr="00201BB6">
        <w:rPr>
          <w:color w:val="0D0D0D" w:themeColor="text1" w:themeTint="F2"/>
        </w:rPr>
        <w:tab/>
        <w:t>Explain the role and function of quality management.</w:t>
      </w:r>
    </w:p>
    <w:p w14:paraId="554B8021" w14:textId="5716CAE4" w:rsidR="00C177AB" w:rsidRPr="00201BB6" w:rsidRDefault="00C177AB" w:rsidP="00201BB6">
      <w:pPr>
        <w:pStyle w:val="NoSpacing"/>
        <w:rPr>
          <w:color w:val="0D0D0D" w:themeColor="text1" w:themeTint="F2"/>
        </w:rPr>
      </w:pPr>
      <w:r w:rsidRPr="00201BB6">
        <w:rPr>
          <w:color w:val="0D0D0D" w:themeColor="text1" w:themeTint="F2"/>
        </w:rPr>
        <w:t>6.1.13</w:t>
      </w:r>
      <w:r w:rsidR="00E92AC4">
        <w:rPr>
          <w:color w:val="0D0D0D" w:themeColor="text1" w:themeTint="F2"/>
        </w:rPr>
        <w:t>.</w:t>
      </w:r>
      <w:r w:rsidRPr="00201BB6">
        <w:rPr>
          <w:color w:val="0D0D0D" w:themeColor="text1" w:themeTint="F2"/>
        </w:rPr>
        <w:tab/>
        <w:t>Explain the role and function of project management.</w:t>
      </w:r>
    </w:p>
    <w:p w14:paraId="4C7F48D4" w14:textId="0FC112A5" w:rsidR="00C177AB" w:rsidRDefault="00C177AB" w:rsidP="00201BB6">
      <w:pPr>
        <w:pStyle w:val="NoSpacing"/>
        <w:rPr>
          <w:color w:val="0D0D0D" w:themeColor="text1" w:themeTint="F2"/>
        </w:rPr>
      </w:pPr>
      <w:r w:rsidRPr="00201BB6">
        <w:rPr>
          <w:color w:val="0D0D0D" w:themeColor="text1" w:themeTint="F2"/>
        </w:rPr>
        <w:t>6.1.14</w:t>
      </w:r>
      <w:r w:rsidR="00F5625B">
        <w:rPr>
          <w:color w:val="0D0D0D" w:themeColor="text1" w:themeTint="F2"/>
        </w:rPr>
        <w:t>.</w:t>
      </w:r>
      <w:r w:rsidRPr="00201BB6">
        <w:rPr>
          <w:color w:val="0D0D0D" w:themeColor="text1" w:themeTint="F2"/>
        </w:rPr>
        <w:tab/>
        <w:t>Explain the role and function of organizational development.</w:t>
      </w:r>
    </w:p>
    <w:p w14:paraId="5B8583E6" w14:textId="77777777" w:rsidR="00F5625B" w:rsidRPr="00201BB6" w:rsidRDefault="00F5625B" w:rsidP="00201BB6">
      <w:pPr>
        <w:pStyle w:val="NoSpacing"/>
        <w:rPr>
          <w:color w:val="0D0D0D" w:themeColor="text1" w:themeTint="F2"/>
        </w:rPr>
      </w:pPr>
    </w:p>
    <w:p w14:paraId="4A19DADC" w14:textId="2B5EC20E" w:rsidR="00C177AB" w:rsidRPr="00F5625B" w:rsidRDefault="00C177AB" w:rsidP="00201BB6">
      <w:pPr>
        <w:pStyle w:val="NoSpacing"/>
        <w:rPr>
          <w:b/>
          <w:bCs/>
        </w:rPr>
      </w:pPr>
      <w:r w:rsidRPr="00F5625B">
        <w:rPr>
          <w:b/>
          <w:bCs/>
        </w:rPr>
        <w:t>Outcome</w:t>
      </w:r>
      <w:r w:rsidR="00F5625B">
        <w:rPr>
          <w:b/>
          <w:bCs/>
        </w:rPr>
        <w:t>:</w:t>
      </w:r>
      <w:r w:rsidRPr="00F5625B">
        <w:rPr>
          <w:b/>
          <w:bCs/>
        </w:rPr>
        <w:t xml:space="preserve"> 6.5</w:t>
      </w:r>
      <w:r w:rsidR="00F5625B">
        <w:rPr>
          <w:b/>
          <w:bCs/>
        </w:rPr>
        <w:t>.</w:t>
      </w:r>
      <w:r w:rsidRPr="00F5625B">
        <w:rPr>
          <w:b/>
          <w:bCs/>
        </w:rPr>
        <w:tab/>
        <w:t xml:space="preserve">Human Resources Planning </w:t>
      </w:r>
    </w:p>
    <w:p w14:paraId="5CEE0EB3" w14:textId="77777777" w:rsidR="00C177AB" w:rsidRDefault="00C177AB" w:rsidP="00F5625B">
      <w:pPr>
        <w:pStyle w:val="NoSpacing"/>
        <w:ind w:left="1440" w:firstLine="720"/>
      </w:pPr>
      <w:r w:rsidRPr="00201BB6">
        <w:t>Identify human resources policies, processes and strategies.</w:t>
      </w:r>
    </w:p>
    <w:p w14:paraId="6686E4A6" w14:textId="77777777" w:rsidR="00F5625B" w:rsidRPr="00201BB6" w:rsidRDefault="00F5625B" w:rsidP="00F5625B">
      <w:pPr>
        <w:pStyle w:val="NoSpacing"/>
        <w:ind w:left="1440" w:firstLine="720"/>
      </w:pPr>
    </w:p>
    <w:p w14:paraId="33B6CEA2" w14:textId="77777777" w:rsidR="00C177AB" w:rsidRPr="00F5625B" w:rsidRDefault="00C177AB" w:rsidP="00201BB6">
      <w:pPr>
        <w:pStyle w:val="NoSpacing"/>
        <w:rPr>
          <w:b/>
          <w:bCs/>
        </w:rPr>
      </w:pPr>
      <w:proofErr w:type="gramStart"/>
      <w:r w:rsidRPr="00F5625B">
        <w:rPr>
          <w:b/>
          <w:bCs/>
        </w:rPr>
        <w:t>Competencies</w:t>
      </w:r>
      <w:proofErr w:type="gramEnd"/>
    </w:p>
    <w:p w14:paraId="0721DC05" w14:textId="5FFEA7EB" w:rsidR="00C177AB" w:rsidRPr="00201BB6" w:rsidRDefault="00C177AB" w:rsidP="00201BB6">
      <w:pPr>
        <w:pStyle w:val="NoSpacing"/>
      </w:pPr>
      <w:r w:rsidRPr="00201BB6">
        <w:t>6.5.1</w:t>
      </w:r>
      <w:r w:rsidR="00F5625B">
        <w:t>.</w:t>
      </w:r>
      <w:r w:rsidRPr="00201BB6">
        <w:tab/>
        <w:t>Explain the functions of human resources management.</w:t>
      </w:r>
    </w:p>
    <w:p w14:paraId="39026403" w14:textId="477CC6A0" w:rsidR="00C177AB" w:rsidRPr="00201BB6" w:rsidRDefault="00C177AB" w:rsidP="00F5625B">
      <w:pPr>
        <w:pStyle w:val="NoSpacing"/>
        <w:ind w:left="720" w:hanging="720"/>
      </w:pPr>
      <w:r w:rsidRPr="00201BB6">
        <w:t>6.5.2</w:t>
      </w:r>
      <w:r w:rsidR="00F5625B">
        <w:t>.</w:t>
      </w:r>
      <w:r w:rsidRPr="00201BB6">
        <w:tab/>
      </w:r>
      <w:r w:rsidRPr="00201BB6">
        <w:rPr>
          <w:color w:val="000000"/>
          <w:shd w:val="clear" w:color="auto" w:fill="FFFFFF"/>
        </w:rPr>
        <w:t>Describe factors that impact human resources management (e.g., availability of qualified people, alternative staffing methods, employment laws and regulations, company policies and procedures, total rewards programs, diversity and inclusion, technology, employment contracts).</w:t>
      </w:r>
    </w:p>
    <w:p w14:paraId="2BC3A9C6" w14:textId="18DCC351" w:rsidR="00C177AB" w:rsidRPr="00201BB6" w:rsidRDefault="00C177AB" w:rsidP="00F5625B">
      <w:pPr>
        <w:pStyle w:val="NoSpacing"/>
        <w:ind w:left="720" w:hanging="720"/>
      </w:pPr>
      <w:r w:rsidRPr="00201BB6">
        <w:t>6.5.3</w:t>
      </w:r>
      <w:r w:rsidR="00F5625B">
        <w:t>.</w:t>
      </w:r>
      <w:r w:rsidRPr="00201BB6">
        <w:tab/>
      </w:r>
      <w:r w:rsidRPr="00201BB6">
        <w:rPr>
          <w:color w:val="000000"/>
          <w:shd w:val="clear" w:color="auto" w:fill="FFFFFF"/>
        </w:rPr>
        <w:t>Describe the impact of a business’s strategy, structure and culture on human resources management.</w:t>
      </w:r>
    </w:p>
    <w:p w14:paraId="0C54CCE0" w14:textId="77777777" w:rsidR="00C177AB" w:rsidRPr="00201BB6" w:rsidRDefault="00C177AB" w:rsidP="00201BB6">
      <w:pPr>
        <w:pStyle w:val="NoSpacing"/>
      </w:pPr>
    </w:p>
    <w:p w14:paraId="2C446CD7" w14:textId="2198A4D7" w:rsidR="00C177AB" w:rsidRPr="00F5625B" w:rsidRDefault="00C177AB" w:rsidP="00201BB6">
      <w:pPr>
        <w:pStyle w:val="NoSpacing"/>
        <w:rPr>
          <w:b/>
          <w:bCs/>
        </w:rPr>
      </w:pPr>
      <w:r w:rsidRPr="00F5625B">
        <w:rPr>
          <w:b/>
          <w:bCs/>
        </w:rPr>
        <w:t>Outcome</w:t>
      </w:r>
      <w:r w:rsidR="00F5625B">
        <w:rPr>
          <w:b/>
          <w:bCs/>
        </w:rPr>
        <w:t>:</w:t>
      </w:r>
      <w:r w:rsidRPr="00F5625B">
        <w:rPr>
          <w:b/>
          <w:bCs/>
        </w:rPr>
        <w:t xml:space="preserve"> 6.9</w:t>
      </w:r>
      <w:r w:rsidR="00F5625B">
        <w:rPr>
          <w:b/>
          <w:bCs/>
        </w:rPr>
        <w:t>.</w:t>
      </w:r>
      <w:r w:rsidRPr="00F5625B">
        <w:rPr>
          <w:b/>
          <w:bCs/>
        </w:rPr>
        <w:tab/>
        <w:t>Engagement and Retention</w:t>
      </w:r>
    </w:p>
    <w:p w14:paraId="5810482D" w14:textId="52AFE5B1" w:rsidR="00C177AB" w:rsidRDefault="00C177AB" w:rsidP="00F5625B">
      <w:pPr>
        <w:pStyle w:val="NoSpacing"/>
        <w:ind w:left="2160"/>
      </w:pPr>
      <w:r w:rsidRPr="00201BB6">
        <w:t>Identify, select and evaluate employee engagement and retention strategies.</w:t>
      </w:r>
    </w:p>
    <w:p w14:paraId="77B9F67C" w14:textId="77777777" w:rsidR="00F5625B" w:rsidRPr="00201BB6" w:rsidRDefault="00F5625B" w:rsidP="00F5625B">
      <w:pPr>
        <w:pStyle w:val="NoSpacing"/>
        <w:ind w:left="2160"/>
      </w:pPr>
    </w:p>
    <w:p w14:paraId="03ADB88C" w14:textId="77777777" w:rsidR="00C177AB" w:rsidRPr="00F5625B" w:rsidRDefault="00C177AB" w:rsidP="00201BB6">
      <w:pPr>
        <w:pStyle w:val="NoSpacing"/>
        <w:rPr>
          <w:b/>
          <w:bCs/>
        </w:rPr>
      </w:pPr>
      <w:proofErr w:type="gramStart"/>
      <w:r w:rsidRPr="00F5625B">
        <w:rPr>
          <w:b/>
          <w:bCs/>
        </w:rPr>
        <w:t>Competencies</w:t>
      </w:r>
      <w:proofErr w:type="gramEnd"/>
    </w:p>
    <w:p w14:paraId="3A8D904D" w14:textId="3431DBDF" w:rsidR="00C177AB" w:rsidRPr="00201BB6" w:rsidRDefault="00C177AB" w:rsidP="00F5625B">
      <w:pPr>
        <w:pStyle w:val="NoSpacing"/>
        <w:ind w:left="720" w:hanging="720"/>
      </w:pPr>
      <w:r w:rsidRPr="00201BB6">
        <w:t>6.9.1</w:t>
      </w:r>
      <w:r w:rsidR="00F5625B">
        <w:t>.</w:t>
      </w:r>
      <w:r w:rsidRPr="00201BB6">
        <w:tab/>
        <w:t>Identify factors that may affect employee satisfaction and engagement and explain the impact and cost of dissatisfied or disengaged employees.</w:t>
      </w:r>
    </w:p>
    <w:p w14:paraId="63E5B1B6" w14:textId="77CCD858" w:rsidR="00C177AB" w:rsidRPr="00201BB6" w:rsidRDefault="00C177AB" w:rsidP="00F5625B">
      <w:pPr>
        <w:pStyle w:val="NoSpacing"/>
        <w:ind w:left="720" w:hanging="720"/>
      </w:pPr>
      <w:r w:rsidRPr="00201BB6">
        <w:t>6.9.3</w:t>
      </w:r>
      <w:r w:rsidR="00F5625B">
        <w:t>.</w:t>
      </w:r>
      <w:r w:rsidRPr="00201BB6">
        <w:tab/>
        <w:t>Describe the role and function of coaching and mentoring and its impact on employee performance.</w:t>
      </w:r>
    </w:p>
    <w:p w14:paraId="7DDF87DA" w14:textId="08949C1C" w:rsidR="00C177AB" w:rsidRPr="00201BB6" w:rsidRDefault="00C177AB" w:rsidP="00201BB6">
      <w:pPr>
        <w:pStyle w:val="NoSpacing"/>
      </w:pPr>
      <w:r w:rsidRPr="00201BB6">
        <w:t>6.9.4</w:t>
      </w:r>
      <w:r w:rsidR="00F5625B">
        <w:t>.</w:t>
      </w:r>
      <w:r w:rsidRPr="00201BB6">
        <w:tab/>
        <w:t>Research strategies for creating diverse, equitable and inclusive work environments.</w:t>
      </w:r>
    </w:p>
    <w:p w14:paraId="036BB640" w14:textId="4835A6A1" w:rsidR="00C177AB" w:rsidRDefault="00C177AB" w:rsidP="00F5625B">
      <w:pPr>
        <w:pStyle w:val="NoSpacing"/>
        <w:ind w:left="720" w:hanging="720"/>
      </w:pPr>
      <w:r w:rsidRPr="00201BB6">
        <w:t>6.9.6</w:t>
      </w:r>
      <w:r w:rsidR="00F5625B">
        <w:t>.</w:t>
      </w:r>
      <w:r w:rsidRPr="00201BB6">
        <w:tab/>
        <w:t>Explain how a diverse, equitable and inclusive work environment impacts business objectives.</w:t>
      </w:r>
    </w:p>
    <w:p w14:paraId="465D73FD" w14:textId="77777777" w:rsidR="00097DE0" w:rsidRDefault="00097DE0" w:rsidP="00F5625B">
      <w:pPr>
        <w:pStyle w:val="NoSpacing"/>
        <w:ind w:left="720" w:hanging="720"/>
      </w:pPr>
    </w:p>
    <w:p w14:paraId="35FEF203" w14:textId="1E80CE90" w:rsidR="00097DE0" w:rsidRPr="002445FF" w:rsidRDefault="00097DE0" w:rsidP="00097DE0">
      <w:pPr>
        <w:pStyle w:val="NoSpacing"/>
        <w:rPr>
          <w:rFonts w:cstheme="minorHAnsi"/>
          <w:b/>
          <w:bCs/>
          <w:color w:val="002060"/>
        </w:rPr>
      </w:pPr>
      <w:r w:rsidRPr="002445FF">
        <w:rPr>
          <w:rFonts w:cstheme="minorHAnsi"/>
          <w:b/>
          <w:bCs/>
          <w:color w:val="002060"/>
        </w:rPr>
        <w:t xml:space="preserve">Strand </w:t>
      </w:r>
      <w:r>
        <w:rPr>
          <w:rFonts w:cstheme="minorHAnsi"/>
          <w:b/>
          <w:bCs/>
          <w:color w:val="002060"/>
        </w:rPr>
        <w:t>7</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Operations Management</w:t>
      </w:r>
    </w:p>
    <w:p w14:paraId="13874515" w14:textId="7C988159" w:rsidR="00C177AB" w:rsidRDefault="00097DE0" w:rsidP="00097DE0">
      <w:pPr>
        <w:pStyle w:val="NoSpacing"/>
        <w:ind w:left="2160"/>
      </w:pPr>
      <w:r w:rsidRPr="002445FF">
        <w:rPr>
          <w:bCs/>
        </w:rPr>
        <w:t xml:space="preserve">Learners </w:t>
      </w:r>
      <w:r w:rsidR="00C177AB" w:rsidRPr="00201BB6">
        <w:t>identify and apply policies, processes and strategies for business operations.</w:t>
      </w:r>
    </w:p>
    <w:p w14:paraId="0512304C" w14:textId="77777777" w:rsidR="00097DE0" w:rsidRPr="00201BB6" w:rsidRDefault="00097DE0" w:rsidP="00097DE0">
      <w:pPr>
        <w:pStyle w:val="NoSpacing"/>
        <w:ind w:left="2160"/>
      </w:pPr>
    </w:p>
    <w:p w14:paraId="4771E370" w14:textId="408781ED" w:rsidR="00C177AB" w:rsidRPr="00097DE0" w:rsidRDefault="00C177AB" w:rsidP="00201BB6">
      <w:pPr>
        <w:pStyle w:val="NoSpacing"/>
        <w:rPr>
          <w:b/>
          <w:bCs/>
        </w:rPr>
      </w:pPr>
      <w:r w:rsidRPr="00097DE0">
        <w:rPr>
          <w:b/>
          <w:bCs/>
        </w:rPr>
        <w:t>Outcome</w:t>
      </w:r>
      <w:r w:rsidR="00097DE0">
        <w:rPr>
          <w:b/>
          <w:bCs/>
        </w:rPr>
        <w:t>:</w:t>
      </w:r>
      <w:r w:rsidRPr="00097DE0">
        <w:rPr>
          <w:b/>
          <w:bCs/>
        </w:rPr>
        <w:t xml:space="preserve"> 7.1</w:t>
      </w:r>
      <w:r w:rsidR="00097DE0">
        <w:rPr>
          <w:b/>
          <w:bCs/>
        </w:rPr>
        <w:t>.</w:t>
      </w:r>
      <w:r w:rsidRPr="00097DE0">
        <w:rPr>
          <w:b/>
          <w:bCs/>
        </w:rPr>
        <w:tab/>
        <w:t>Safety, Health and Security</w:t>
      </w:r>
    </w:p>
    <w:p w14:paraId="772F0AFD" w14:textId="77777777" w:rsidR="00C177AB" w:rsidRDefault="00C177AB" w:rsidP="00097DE0">
      <w:pPr>
        <w:pStyle w:val="NoSpacing"/>
        <w:ind w:left="2160"/>
      </w:pPr>
      <w:r w:rsidRPr="00201BB6">
        <w:t>Identify, administer and evaluate safety, health and security policies, processes and strategies.</w:t>
      </w:r>
    </w:p>
    <w:p w14:paraId="05247506" w14:textId="77777777" w:rsidR="00097DE0" w:rsidRDefault="00097DE0" w:rsidP="00097DE0">
      <w:pPr>
        <w:pStyle w:val="NoSpacing"/>
        <w:ind w:left="2160"/>
      </w:pPr>
    </w:p>
    <w:p w14:paraId="59F097E0" w14:textId="1D1D63DF" w:rsidR="00097DE0" w:rsidRPr="00FA3EB5" w:rsidRDefault="00FA3EB5" w:rsidP="00FA3EB5">
      <w:pPr>
        <w:pStyle w:val="NoSpacing"/>
        <w:rPr>
          <w:b/>
          <w:bCs/>
        </w:rPr>
      </w:pPr>
      <w:proofErr w:type="gramStart"/>
      <w:r w:rsidRPr="00FA3EB5">
        <w:rPr>
          <w:b/>
          <w:bCs/>
        </w:rPr>
        <w:t>Competencies</w:t>
      </w:r>
      <w:proofErr w:type="gramEnd"/>
    </w:p>
    <w:p w14:paraId="4D050415" w14:textId="0B8D186A" w:rsidR="00C177AB" w:rsidRPr="00201BB6" w:rsidRDefault="00C177AB" w:rsidP="00FA3EB5">
      <w:pPr>
        <w:pStyle w:val="NoSpacing"/>
        <w:ind w:left="720" w:hanging="720"/>
      </w:pPr>
      <w:r w:rsidRPr="00201BB6">
        <w:t>7.1.1</w:t>
      </w:r>
      <w:r w:rsidR="00FA3EB5">
        <w:t>.</w:t>
      </w:r>
      <w:r w:rsidRPr="00201BB6">
        <w:tab/>
        <w:t>Implement safety and security policies and procedures to protect stakeholders and minimize risk.</w:t>
      </w:r>
    </w:p>
    <w:p w14:paraId="547A6BE6" w14:textId="3EEE490A" w:rsidR="00C177AB" w:rsidRPr="00201BB6" w:rsidRDefault="00C177AB" w:rsidP="00FA3EB5">
      <w:pPr>
        <w:pStyle w:val="NoSpacing"/>
        <w:ind w:left="720" w:hanging="720"/>
      </w:pPr>
      <w:r w:rsidRPr="00201BB6">
        <w:lastRenderedPageBreak/>
        <w:t>7.1.4</w:t>
      </w:r>
      <w:r w:rsidR="00FA3EB5">
        <w:t>.</w:t>
      </w:r>
      <w:r w:rsidRPr="00201BB6">
        <w:tab/>
        <w:t>Identify strategies for protecting business’s digital assets, customer data, and other confidential business information.</w:t>
      </w:r>
    </w:p>
    <w:p w14:paraId="778A4153" w14:textId="5674D6C1" w:rsidR="00C177AB" w:rsidRPr="00201BB6" w:rsidRDefault="00C177AB" w:rsidP="00FA3EB5">
      <w:pPr>
        <w:pStyle w:val="NoSpacing"/>
        <w:ind w:left="720" w:hanging="720"/>
      </w:pPr>
      <w:r w:rsidRPr="00201BB6">
        <w:t>7.1.5</w:t>
      </w:r>
      <w:r w:rsidR="00FA3EB5">
        <w:t>.</w:t>
      </w:r>
      <w:r w:rsidRPr="00201BB6">
        <w:tab/>
        <w:t>Describe policies, procedures, performance aids and monitoring activities to promote and support workplace safety and security goals.</w:t>
      </w:r>
    </w:p>
    <w:p w14:paraId="0DF90724" w14:textId="5B5F86F3" w:rsidR="00C177AB" w:rsidRPr="00201BB6" w:rsidRDefault="00C177AB" w:rsidP="00FA3EB5">
      <w:pPr>
        <w:pStyle w:val="NoSpacing"/>
        <w:ind w:left="720" w:hanging="720"/>
      </w:pPr>
      <w:r w:rsidRPr="00201BB6">
        <w:t>7.1.7</w:t>
      </w:r>
      <w:r w:rsidR="00FA3EB5">
        <w:t>.</w:t>
      </w:r>
      <w:r w:rsidRPr="00201BB6">
        <w:tab/>
        <w:t>Implement emergency response, business recovery, and incidence response plans based on available business and community resources.</w:t>
      </w:r>
    </w:p>
    <w:p w14:paraId="25939877" w14:textId="7AC8F423" w:rsidR="00C177AB" w:rsidRDefault="00C177AB" w:rsidP="00201BB6">
      <w:pPr>
        <w:pStyle w:val="NoSpacing"/>
      </w:pPr>
      <w:r w:rsidRPr="00201BB6">
        <w:t>7.1.9</w:t>
      </w:r>
      <w:r w:rsidR="00FA3EB5">
        <w:t>.</w:t>
      </w:r>
      <w:r w:rsidRPr="00201BB6">
        <w:tab/>
        <w:t xml:space="preserve">Describe the importance of reporting and investigating safety and security </w:t>
      </w:r>
      <w:proofErr w:type="gramStart"/>
      <w:r w:rsidRPr="00201BB6">
        <w:t>incident</w:t>
      </w:r>
      <w:proofErr w:type="gramEnd"/>
      <w:r w:rsidRPr="00201BB6">
        <w:t>.</w:t>
      </w:r>
    </w:p>
    <w:p w14:paraId="7429F78C" w14:textId="77777777" w:rsidR="00FA3EB5" w:rsidRPr="00201BB6" w:rsidRDefault="00FA3EB5" w:rsidP="00201BB6">
      <w:pPr>
        <w:pStyle w:val="NoSpacing"/>
      </w:pPr>
    </w:p>
    <w:p w14:paraId="2A4CE366" w14:textId="7BC92C0A" w:rsidR="00C177AB" w:rsidRPr="00FA3EB5" w:rsidRDefault="00C177AB" w:rsidP="00201BB6">
      <w:pPr>
        <w:pStyle w:val="NoSpacing"/>
        <w:rPr>
          <w:b/>
          <w:bCs/>
        </w:rPr>
      </w:pPr>
      <w:r w:rsidRPr="00FA3EB5">
        <w:rPr>
          <w:b/>
          <w:bCs/>
        </w:rPr>
        <w:t>Outcome</w:t>
      </w:r>
      <w:r w:rsidR="00FA3EB5">
        <w:rPr>
          <w:b/>
          <w:bCs/>
        </w:rPr>
        <w:t>:</w:t>
      </w:r>
      <w:r w:rsidRPr="00FA3EB5">
        <w:rPr>
          <w:b/>
          <w:bCs/>
        </w:rPr>
        <w:t xml:space="preserve"> 7.2</w:t>
      </w:r>
      <w:r w:rsidR="00FA3EB5">
        <w:rPr>
          <w:b/>
          <w:bCs/>
        </w:rPr>
        <w:t>.</w:t>
      </w:r>
      <w:r w:rsidRPr="00FA3EB5">
        <w:rPr>
          <w:b/>
          <w:bCs/>
        </w:rPr>
        <w:tab/>
        <w:t>Sourcing and Procurement</w:t>
      </w:r>
    </w:p>
    <w:p w14:paraId="62BC958C" w14:textId="77777777" w:rsidR="00C177AB" w:rsidRDefault="00C177AB" w:rsidP="00FA3EB5">
      <w:pPr>
        <w:pStyle w:val="NoSpacing"/>
        <w:ind w:left="1440" w:firstLine="720"/>
      </w:pPr>
      <w:r w:rsidRPr="00201BB6">
        <w:t>Plan, implement and evaluate sourcing and procurement activities.</w:t>
      </w:r>
    </w:p>
    <w:p w14:paraId="219228DE" w14:textId="77777777" w:rsidR="00FA3EB5" w:rsidRPr="00201BB6" w:rsidRDefault="00FA3EB5" w:rsidP="00FA3EB5">
      <w:pPr>
        <w:pStyle w:val="NoSpacing"/>
      </w:pPr>
    </w:p>
    <w:p w14:paraId="77C1FF5C" w14:textId="7F368B82" w:rsidR="00C177AB" w:rsidRPr="00FA3EB5" w:rsidRDefault="00C177AB" w:rsidP="00201BB6">
      <w:pPr>
        <w:pStyle w:val="NoSpacing"/>
        <w:rPr>
          <w:b/>
          <w:bCs/>
        </w:rPr>
      </w:pPr>
      <w:proofErr w:type="gramStart"/>
      <w:r w:rsidRPr="00FA3EB5">
        <w:rPr>
          <w:b/>
          <w:bCs/>
        </w:rPr>
        <w:t>Competencies</w:t>
      </w:r>
      <w:proofErr w:type="gramEnd"/>
    </w:p>
    <w:p w14:paraId="686E7504" w14:textId="61F86CE3" w:rsidR="00C177AB" w:rsidRPr="00201BB6" w:rsidRDefault="00C177AB" w:rsidP="00201BB6">
      <w:pPr>
        <w:pStyle w:val="NoSpacing"/>
      </w:pPr>
      <w:r w:rsidRPr="00201BB6">
        <w:t>7.2.1</w:t>
      </w:r>
      <w:r w:rsidR="00FA3EB5">
        <w:t>.</w:t>
      </w:r>
      <w:r w:rsidRPr="00201BB6">
        <w:tab/>
        <w:t xml:space="preserve">Differentiate </w:t>
      </w:r>
      <w:proofErr w:type="gramStart"/>
      <w:r w:rsidRPr="00201BB6">
        <w:t>among</w:t>
      </w:r>
      <w:proofErr w:type="gramEnd"/>
      <w:r w:rsidRPr="00201BB6">
        <w:t xml:space="preserve"> purchasing, procurement and sourcing.</w:t>
      </w:r>
    </w:p>
    <w:p w14:paraId="708BF962" w14:textId="12763176" w:rsidR="00C177AB" w:rsidRDefault="00C177AB" w:rsidP="00FA3EB5">
      <w:pPr>
        <w:pStyle w:val="NoSpacing"/>
        <w:ind w:left="720" w:hanging="720"/>
      </w:pPr>
      <w:r w:rsidRPr="00201BB6">
        <w:t>7.2.2</w:t>
      </w:r>
      <w:r w:rsidR="00FA3EB5">
        <w:t>.</w:t>
      </w:r>
      <w:r w:rsidRPr="00201BB6">
        <w:tab/>
        <w:t xml:space="preserve">Identify potential sources of materials or services </w:t>
      </w:r>
      <w:proofErr w:type="gramStart"/>
      <w:r w:rsidRPr="00201BB6">
        <w:t>locally, and</w:t>
      </w:r>
      <w:proofErr w:type="gramEnd"/>
      <w:r w:rsidRPr="00201BB6">
        <w:t xml:space="preserve"> make purchasing recommendations.</w:t>
      </w:r>
    </w:p>
    <w:p w14:paraId="472A9A55" w14:textId="77777777" w:rsidR="00FA3EB5" w:rsidRPr="00201BB6" w:rsidRDefault="00FA3EB5" w:rsidP="00FA3EB5">
      <w:pPr>
        <w:pStyle w:val="NoSpacing"/>
        <w:ind w:left="720" w:hanging="720"/>
      </w:pPr>
    </w:p>
    <w:p w14:paraId="44EB2A20" w14:textId="514CE9AA" w:rsidR="00C177AB" w:rsidRPr="00FA3EB5" w:rsidRDefault="00C177AB" w:rsidP="00201BB6">
      <w:pPr>
        <w:pStyle w:val="NoSpacing"/>
        <w:rPr>
          <w:b/>
          <w:bCs/>
        </w:rPr>
      </w:pPr>
      <w:r w:rsidRPr="00FA3EB5">
        <w:rPr>
          <w:b/>
          <w:bCs/>
        </w:rPr>
        <w:t>Outcome</w:t>
      </w:r>
      <w:r w:rsidR="00FA3EB5">
        <w:rPr>
          <w:b/>
          <w:bCs/>
        </w:rPr>
        <w:t xml:space="preserve">: </w:t>
      </w:r>
      <w:r w:rsidRPr="00FA3EB5">
        <w:rPr>
          <w:b/>
          <w:bCs/>
        </w:rPr>
        <w:t>7.4</w:t>
      </w:r>
      <w:r w:rsidR="00FA3EB5">
        <w:rPr>
          <w:b/>
          <w:bCs/>
        </w:rPr>
        <w:t>.</w:t>
      </w:r>
      <w:r w:rsidRPr="00FA3EB5">
        <w:rPr>
          <w:b/>
          <w:bCs/>
        </w:rPr>
        <w:tab/>
        <w:t>Quality Management</w:t>
      </w:r>
    </w:p>
    <w:p w14:paraId="0CBBDB7B" w14:textId="77777777" w:rsidR="00C177AB" w:rsidRDefault="00C177AB" w:rsidP="00FA3EB5">
      <w:pPr>
        <w:pStyle w:val="NoSpacing"/>
        <w:ind w:left="2160"/>
      </w:pPr>
      <w:r w:rsidRPr="00201BB6">
        <w:t>Identify, administer and evaluate quality control policies, processes and strategies.</w:t>
      </w:r>
    </w:p>
    <w:p w14:paraId="1E08E8E7" w14:textId="77777777" w:rsidR="00FA3EB5" w:rsidRPr="00201BB6" w:rsidRDefault="00FA3EB5" w:rsidP="00FA3EB5">
      <w:pPr>
        <w:pStyle w:val="NoSpacing"/>
        <w:ind w:left="2160"/>
      </w:pPr>
    </w:p>
    <w:p w14:paraId="1DDFA699" w14:textId="56DB9BDE" w:rsidR="00C177AB" w:rsidRPr="00FA3EB5" w:rsidRDefault="00C177AB" w:rsidP="00201BB6">
      <w:pPr>
        <w:pStyle w:val="NoSpacing"/>
        <w:rPr>
          <w:b/>
          <w:bCs/>
        </w:rPr>
      </w:pPr>
      <w:proofErr w:type="gramStart"/>
      <w:r w:rsidRPr="00FA3EB5">
        <w:rPr>
          <w:b/>
          <w:bCs/>
        </w:rPr>
        <w:t>Competencies</w:t>
      </w:r>
      <w:proofErr w:type="gramEnd"/>
    </w:p>
    <w:p w14:paraId="2806F5CE" w14:textId="41F76518" w:rsidR="00C177AB" w:rsidRPr="00201BB6" w:rsidRDefault="00C177AB" w:rsidP="00FA3EB5">
      <w:pPr>
        <w:pStyle w:val="NoSpacing"/>
        <w:ind w:left="720" w:hanging="720"/>
      </w:pPr>
      <w:r w:rsidRPr="00201BB6">
        <w:t>7.4.1</w:t>
      </w:r>
      <w:r w:rsidR="00FA3EB5">
        <w:t>.</w:t>
      </w:r>
      <w:r w:rsidRPr="00201BB6">
        <w:tab/>
        <w:t>Define quality and identify quality control measures and techniques (e.g., Lean, Six Sigma, ISO 9000, Malcolm Baldridge, DMAIC [Define, Measure, Analyze, Improve and Control]).</w:t>
      </w:r>
    </w:p>
    <w:p w14:paraId="2E10987C" w14:textId="4AEE3491" w:rsidR="00C177AB" w:rsidRPr="00201BB6" w:rsidRDefault="00C177AB" w:rsidP="00FA3EB5">
      <w:pPr>
        <w:pStyle w:val="NoSpacing"/>
        <w:ind w:left="720" w:hanging="720"/>
      </w:pPr>
      <w:r w:rsidRPr="00201BB6">
        <w:t>7.4.2</w:t>
      </w:r>
      <w:r w:rsidR="00FA3EB5">
        <w:t>.</w:t>
      </w:r>
      <w:r w:rsidRPr="00201BB6">
        <w:tab/>
        <w:t>Explain the role and function of quality management (benchmarking, continuous improvement, and Six Sigma, Lean) and identify quality controls (checklist, Pareto charts, histograms).</w:t>
      </w:r>
    </w:p>
    <w:p w14:paraId="4DB68CCF" w14:textId="2F637944" w:rsidR="00C177AB" w:rsidRDefault="00C177AB" w:rsidP="00FA3EB5">
      <w:pPr>
        <w:pStyle w:val="NoSpacing"/>
        <w:ind w:left="720" w:hanging="720"/>
      </w:pPr>
      <w:r w:rsidRPr="00201BB6">
        <w:t>7.4.7</w:t>
      </w:r>
      <w:r w:rsidR="00FA3EB5">
        <w:t>.</w:t>
      </w:r>
      <w:r w:rsidRPr="00201BB6">
        <w:tab/>
        <w:t xml:space="preserve">Analyze and </w:t>
      </w:r>
      <w:proofErr w:type="gramStart"/>
      <w:r w:rsidRPr="00201BB6">
        <w:t>report</w:t>
      </w:r>
      <w:proofErr w:type="gramEnd"/>
      <w:r w:rsidRPr="00201BB6">
        <w:t xml:space="preserve"> quality of products and services using recognized quality standards and specifications.</w:t>
      </w:r>
    </w:p>
    <w:p w14:paraId="4823C36C" w14:textId="77777777" w:rsidR="00FA3EB5" w:rsidRPr="00201BB6" w:rsidRDefault="00FA3EB5" w:rsidP="00FA3EB5">
      <w:pPr>
        <w:pStyle w:val="NoSpacing"/>
        <w:ind w:left="720" w:hanging="720"/>
      </w:pPr>
    </w:p>
    <w:p w14:paraId="6F44D124" w14:textId="39D88EAE" w:rsidR="00C177AB" w:rsidRPr="00FA3EB5" w:rsidRDefault="00C177AB" w:rsidP="00201BB6">
      <w:pPr>
        <w:pStyle w:val="NoSpacing"/>
        <w:rPr>
          <w:b/>
          <w:bCs/>
        </w:rPr>
      </w:pPr>
      <w:r w:rsidRPr="00FA3EB5">
        <w:rPr>
          <w:b/>
          <w:bCs/>
        </w:rPr>
        <w:t>Outcome</w:t>
      </w:r>
      <w:r w:rsidR="00FA3EB5">
        <w:rPr>
          <w:b/>
          <w:bCs/>
        </w:rPr>
        <w:t>:</w:t>
      </w:r>
      <w:r w:rsidRPr="00FA3EB5">
        <w:rPr>
          <w:b/>
          <w:bCs/>
        </w:rPr>
        <w:t xml:space="preserve"> 7.7</w:t>
      </w:r>
      <w:r w:rsidR="00FA3EB5">
        <w:rPr>
          <w:b/>
          <w:bCs/>
        </w:rPr>
        <w:t>.</w:t>
      </w:r>
      <w:r w:rsidRPr="00FA3EB5">
        <w:rPr>
          <w:b/>
          <w:bCs/>
        </w:rPr>
        <w:tab/>
        <w:t>Supply Chain Management</w:t>
      </w:r>
    </w:p>
    <w:p w14:paraId="3E183A27" w14:textId="77777777" w:rsidR="00C177AB" w:rsidRDefault="00C177AB" w:rsidP="00FA3EB5">
      <w:pPr>
        <w:pStyle w:val="NoSpacing"/>
        <w:ind w:left="1440" w:firstLine="720"/>
      </w:pPr>
      <w:r w:rsidRPr="00201BB6">
        <w:t>Plan, implement and evaluate supply chain management activities.</w:t>
      </w:r>
    </w:p>
    <w:p w14:paraId="7ECDE96A" w14:textId="77777777" w:rsidR="00FA3EB5" w:rsidRPr="00201BB6" w:rsidRDefault="00FA3EB5" w:rsidP="00FA3EB5">
      <w:pPr>
        <w:pStyle w:val="NoSpacing"/>
        <w:ind w:left="1440" w:firstLine="720"/>
      </w:pPr>
    </w:p>
    <w:p w14:paraId="427BCF8C" w14:textId="3C8089E2" w:rsidR="00C177AB" w:rsidRPr="00FA3EB5" w:rsidRDefault="00C177AB" w:rsidP="00201BB6">
      <w:pPr>
        <w:pStyle w:val="NoSpacing"/>
        <w:rPr>
          <w:b/>
          <w:bCs/>
        </w:rPr>
      </w:pPr>
      <w:proofErr w:type="gramStart"/>
      <w:r w:rsidRPr="00FA3EB5">
        <w:rPr>
          <w:b/>
          <w:bCs/>
        </w:rPr>
        <w:t>Competencies</w:t>
      </w:r>
      <w:proofErr w:type="gramEnd"/>
    </w:p>
    <w:p w14:paraId="22D5FE7C" w14:textId="33492F3E" w:rsidR="00C177AB" w:rsidRPr="00201BB6" w:rsidRDefault="00C177AB" w:rsidP="00201BB6">
      <w:pPr>
        <w:pStyle w:val="NoSpacing"/>
      </w:pPr>
      <w:r w:rsidRPr="00201BB6">
        <w:t>7.7.1</w:t>
      </w:r>
      <w:r w:rsidR="00FA3EB5">
        <w:t>.</w:t>
      </w:r>
      <w:r w:rsidRPr="00201BB6">
        <w:tab/>
        <w:t>Discuss the relationship between economic output and a society’s standard of living.</w:t>
      </w:r>
    </w:p>
    <w:p w14:paraId="06909F9C" w14:textId="19A62A7A" w:rsidR="00C177AB" w:rsidRPr="00201BB6" w:rsidRDefault="00C177AB" w:rsidP="00201BB6">
      <w:pPr>
        <w:pStyle w:val="NoSpacing"/>
      </w:pPr>
      <w:r w:rsidRPr="00201BB6">
        <w:t>7.7.2</w:t>
      </w:r>
      <w:r w:rsidR="00FA3EB5">
        <w:t>.</w:t>
      </w:r>
      <w:r w:rsidRPr="00201BB6">
        <w:tab/>
        <w:t xml:space="preserve">Analyze the effects of </w:t>
      </w:r>
      <w:proofErr w:type="gramStart"/>
      <w:r w:rsidRPr="00201BB6">
        <w:t>inputs</w:t>
      </w:r>
      <w:proofErr w:type="gramEnd"/>
      <w:r w:rsidRPr="00201BB6">
        <w:t xml:space="preserve"> and outputs on productivity levels.</w:t>
      </w:r>
    </w:p>
    <w:p w14:paraId="7547DEDD" w14:textId="16B852B4" w:rsidR="00C177AB" w:rsidRDefault="00C177AB" w:rsidP="00201BB6">
      <w:pPr>
        <w:pStyle w:val="NoSpacing"/>
      </w:pPr>
      <w:r w:rsidRPr="00201BB6">
        <w:t>7.7.3</w:t>
      </w:r>
      <w:r w:rsidR="00FA3EB5">
        <w:t>.</w:t>
      </w:r>
      <w:r w:rsidRPr="00201BB6">
        <w:tab/>
        <w:t>Describe how the supply chain impacts customer satisfaction.</w:t>
      </w:r>
    </w:p>
    <w:p w14:paraId="780E158A" w14:textId="77777777" w:rsidR="00FA3EB5" w:rsidRDefault="00FA3EB5" w:rsidP="00201BB6">
      <w:pPr>
        <w:pStyle w:val="NoSpacing"/>
      </w:pPr>
    </w:p>
    <w:p w14:paraId="676CC5A1" w14:textId="3846DDCE" w:rsidR="00FA3EB5" w:rsidRPr="002445FF" w:rsidRDefault="00FA3EB5" w:rsidP="00FA3EB5">
      <w:pPr>
        <w:pStyle w:val="NoSpacing"/>
        <w:rPr>
          <w:rFonts w:cstheme="minorHAnsi"/>
          <w:b/>
          <w:bCs/>
          <w:color w:val="002060"/>
        </w:rPr>
      </w:pPr>
      <w:r w:rsidRPr="002445FF">
        <w:rPr>
          <w:rFonts w:cstheme="minorHAnsi"/>
          <w:b/>
          <w:bCs/>
          <w:color w:val="002060"/>
        </w:rPr>
        <w:t xml:space="preserve">Strand </w:t>
      </w:r>
      <w:r>
        <w:rPr>
          <w:rFonts w:cstheme="minorHAnsi"/>
          <w:b/>
          <w:bCs/>
          <w:color w:val="002060"/>
        </w:rPr>
        <w:t>8</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Data and Process Management</w:t>
      </w:r>
    </w:p>
    <w:p w14:paraId="30B34419" w14:textId="7697FBBC" w:rsidR="00C177AB" w:rsidRDefault="00FA3EB5" w:rsidP="00FA3EB5">
      <w:pPr>
        <w:pStyle w:val="NoSpacing"/>
        <w:ind w:left="2160"/>
      </w:pPr>
      <w:r w:rsidRPr="002445FF">
        <w:rPr>
          <w:bCs/>
        </w:rPr>
        <w:t xml:space="preserve">Learners apply principles of </w:t>
      </w:r>
      <w:r w:rsidR="00C177AB" w:rsidRPr="00201BB6">
        <w:t>business process management to collect, analyze and distribute data and maintain business knowledge and information systems.</w:t>
      </w:r>
    </w:p>
    <w:p w14:paraId="2BB055B7" w14:textId="77777777" w:rsidR="00FA3EB5" w:rsidRDefault="00FA3EB5" w:rsidP="00FA3EB5">
      <w:pPr>
        <w:pStyle w:val="NoSpacing"/>
        <w:ind w:left="2160"/>
      </w:pPr>
    </w:p>
    <w:p w14:paraId="57AEC4DA" w14:textId="66C2C1F3" w:rsidR="00FA3EB5" w:rsidRDefault="00FA3EB5">
      <w:pPr>
        <w:rPr>
          <w:rFonts w:ascii="Source Sans Pro" w:hAnsi="Source Sans Pro"/>
          <w:kern w:val="2"/>
          <w:sz w:val="24"/>
          <w14:ligatures w14:val="standardContextual"/>
        </w:rPr>
      </w:pPr>
      <w:r>
        <w:br w:type="page"/>
      </w:r>
    </w:p>
    <w:p w14:paraId="5897708D" w14:textId="77777777" w:rsidR="00FA3EB5" w:rsidRPr="00201BB6" w:rsidRDefault="00FA3EB5" w:rsidP="00FA3EB5">
      <w:pPr>
        <w:pStyle w:val="NoSpacing"/>
        <w:ind w:left="2160"/>
      </w:pPr>
    </w:p>
    <w:p w14:paraId="68484F9E" w14:textId="6F6E28E7" w:rsidR="00C177AB" w:rsidRPr="00FA3EB5" w:rsidRDefault="00C177AB" w:rsidP="00201BB6">
      <w:pPr>
        <w:pStyle w:val="NoSpacing"/>
        <w:rPr>
          <w:b/>
          <w:bCs/>
        </w:rPr>
      </w:pPr>
      <w:r w:rsidRPr="00FA3EB5">
        <w:rPr>
          <w:b/>
          <w:bCs/>
        </w:rPr>
        <w:t>Outcome</w:t>
      </w:r>
      <w:r w:rsidR="00FA3EB5">
        <w:rPr>
          <w:b/>
          <w:bCs/>
        </w:rPr>
        <w:t>:</w:t>
      </w:r>
      <w:r w:rsidRPr="00FA3EB5">
        <w:rPr>
          <w:b/>
          <w:bCs/>
        </w:rPr>
        <w:t xml:space="preserve"> 8.1</w:t>
      </w:r>
      <w:r w:rsidR="00FA3EB5">
        <w:rPr>
          <w:b/>
          <w:bCs/>
        </w:rPr>
        <w:t>.</w:t>
      </w:r>
      <w:r w:rsidRPr="00FA3EB5">
        <w:rPr>
          <w:b/>
          <w:bCs/>
        </w:rPr>
        <w:tab/>
        <w:t>Business Process Analysis</w:t>
      </w:r>
    </w:p>
    <w:p w14:paraId="392346C0" w14:textId="155C37A6" w:rsidR="00C177AB" w:rsidRDefault="00C177AB" w:rsidP="00FA3EB5">
      <w:pPr>
        <w:pStyle w:val="NoSpacing"/>
        <w:ind w:left="1440" w:firstLine="720"/>
      </w:pPr>
      <w:r w:rsidRPr="00201BB6">
        <w:t>Identify and evaluate business processes to improve performance.</w:t>
      </w:r>
    </w:p>
    <w:p w14:paraId="6FF2D153" w14:textId="77777777" w:rsidR="00FA3EB5" w:rsidRPr="00201BB6" w:rsidRDefault="00FA3EB5" w:rsidP="00FA3EB5">
      <w:pPr>
        <w:pStyle w:val="NoSpacing"/>
        <w:ind w:left="1440" w:firstLine="720"/>
      </w:pPr>
    </w:p>
    <w:p w14:paraId="195E123D" w14:textId="51554B39" w:rsidR="00C177AB" w:rsidRPr="00FA3EB5" w:rsidRDefault="00C177AB" w:rsidP="00201BB6">
      <w:pPr>
        <w:pStyle w:val="NoSpacing"/>
        <w:rPr>
          <w:b/>
          <w:bCs/>
        </w:rPr>
      </w:pPr>
      <w:proofErr w:type="gramStart"/>
      <w:r w:rsidRPr="00FA3EB5">
        <w:rPr>
          <w:b/>
          <w:bCs/>
        </w:rPr>
        <w:t>Competencies</w:t>
      </w:r>
      <w:proofErr w:type="gramEnd"/>
    </w:p>
    <w:p w14:paraId="48EE6382" w14:textId="50339D1A" w:rsidR="00C177AB" w:rsidRPr="00201BB6" w:rsidRDefault="00C177AB" w:rsidP="00FA3EB5">
      <w:pPr>
        <w:pStyle w:val="NoSpacing"/>
        <w:ind w:left="720" w:hanging="720"/>
      </w:pPr>
      <w:r w:rsidRPr="00201BB6">
        <w:t>8.1.1</w:t>
      </w:r>
      <w:r w:rsidR="00FA3EB5">
        <w:t>.</w:t>
      </w:r>
      <w:r w:rsidRPr="00201BB6">
        <w:tab/>
        <w:t>Explain approaches for documenting business processes that identify risks, controls and performance issues.</w:t>
      </w:r>
    </w:p>
    <w:p w14:paraId="7C6C58A6" w14:textId="671ECEA7" w:rsidR="00C177AB" w:rsidRPr="00201BB6" w:rsidRDefault="00C177AB" w:rsidP="00FA3EB5">
      <w:pPr>
        <w:pStyle w:val="NoSpacing"/>
        <w:ind w:left="720" w:hanging="720"/>
      </w:pPr>
      <w:r w:rsidRPr="00201BB6">
        <w:t>8.1.2</w:t>
      </w:r>
      <w:r w:rsidR="00FA3EB5">
        <w:t>.</w:t>
      </w:r>
      <w:r w:rsidRPr="00201BB6">
        <w:tab/>
        <w:t xml:space="preserve">Document the business process activities, records </w:t>
      </w:r>
      <w:proofErr w:type="gramStart"/>
      <w:r w:rsidRPr="00201BB6">
        <w:t>or</w:t>
      </w:r>
      <w:proofErr w:type="gramEnd"/>
      <w:r w:rsidRPr="00201BB6">
        <w:t xml:space="preserve"> information and systems involved in business operations (e.g., developing new products, acquiring new customers, producing inventory for sale, selling goods and services, managing people).</w:t>
      </w:r>
    </w:p>
    <w:p w14:paraId="6391E41E" w14:textId="23EABF33" w:rsidR="00C177AB" w:rsidRDefault="00C177AB" w:rsidP="00FA3EB5">
      <w:pPr>
        <w:pStyle w:val="NoSpacing"/>
        <w:ind w:left="720" w:hanging="720"/>
      </w:pPr>
      <w:r w:rsidRPr="00201BB6">
        <w:t>8.1.6</w:t>
      </w:r>
      <w:r w:rsidR="00FA3EB5">
        <w:t>.</w:t>
      </w:r>
      <w:r w:rsidRPr="00201BB6">
        <w:tab/>
        <w:t xml:space="preserve">Identify </w:t>
      </w:r>
      <w:proofErr w:type="gramStart"/>
      <w:r w:rsidRPr="00201BB6">
        <w:t>a business problem</w:t>
      </w:r>
      <w:proofErr w:type="gramEnd"/>
      <w:r w:rsidRPr="00201BB6">
        <w:t>, define data needs and constraints and assumptions, and communicate the scope of a business analysis project.</w:t>
      </w:r>
    </w:p>
    <w:p w14:paraId="7EC1CE42" w14:textId="77777777" w:rsidR="00FA3EB5" w:rsidRPr="00201BB6" w:rsidRDefault="00FA3EB5" w:rsidP="00201BB6">
      <w:pPr>
        <w:pStyle w:val="NoSpacing"/>
      </w:pPr>
    </w:p>
    <w:p w14:paraId="6EE95100" w14:textId="24861395" w:rsidR="00C177AB" w:rsidRPr="00FA3EB5" w:rsidRDefault="00C177AB" w:rsidP="00201BB6">
      <w:pPr>
        <w:pStyle w:val="NoSpacing"/>
        <w:rPr>
          <w:b/>
          <w:bCs/>
        </w:rPr>
      </w:pPr>
      <w:r w:rsidRPr="00FA3EB5">
        <w:rPr>
          <w:b/>
          <w:bCs/>
        </w:rPr>
        <w:t>Outcome</w:t>
      </w:r>
      <w:r w:rsidR="00FA3EB5">
        <w:rPr>
          <w:b/>
          <w:bCs/>
        </w:rPr>
        <w:t>:</w:t>
      </w:r>
      <w:r w:rsidRPr="00FA3EB5">
        <w:rPr>
          <w:b/>
          <w:bCs/>
        </w:rPr>
        <w:t xml:space="preserve"> 8.3</w:t>
      </w:r>
      <w:r w:rsidR="00FA3EB5">
        <w:rPr>
          <w:b/>
          <w:bCs/>
        </w:rPr>
        <w:t>.</w:t>
      </w:r>
      <w:r w:rsidRPr="00FA3EB5">
        <w:rPr>
          <w:b/>
          <w:bCs/>
        </w:rPr>
        <w:tab/>
        <w:t>Information Management</w:t>
      </w:r>
    </w:p>
    <w:p w14:paraId="07D561BE" w14:textId="77777777" w:rsidR="00C177AB" w:rsidRDefault="00C177AB" w:rsidP="00FA3EB5">
      <w:pPr>
        <w:pStyle w:val="NoSpacing"/>
        <w:ind w:left="2160"/>
      </w:pPr>
      <w:r w:rsidRPr="00201BB6">
        <w:t>Identify, select and evaluate information management policies, processes and strategies.</w:t>
      </w:r>
    </w:p>
    <w:p w14:paraId="028F26D3" w14:textId="77777777" w:rsidR="00FA3EB5" w:rsidRPr="00201BB6" w:rsidRDefault="00FA3EB5" w:rsidP="00FA3EB5">
      <w:pPr>
        <w:pStyle w:val="NoSpacing"/>
        <w:ind w:left="2160"/>
      </w:pPr>
    </w:p>
    <w:p w14:paraId="20136980" w14:textId="48D1309D" w:rsidR="00C177AB" w:rsidRPr="00FA3EB5" w:rsidRDefault="00C177AB" w:rsidP="00201BB6">
      <w:pPr>
        <w:pStyle w:val="NoSpacing"/>
        <w:rPr>
          <w:b/>
          <w:bCs/>
        </w:rPr>
      </w:pPr>
      <w:proofErr w:type="gramStart"/>
      <w:r w:rsidRPr="00FA3EB5">
        <w:rPr>
          <w:b/>
          <w:bCs/>
        </w:rPr>
        <w:t>Competencies</w:t>
      </w:r>
      <w:proofErr w:type="gramEnd"/>
    </w:p>
    <w:p w14:paraId="23C3252D" w14:textId="1C42C737" w:rsidR="00C177AB" w:rsidRPr="00201BB6" w:rsidRDefault="00C177AB" w:rsidP="00FA3EB5">
      <w:pPr>
        <w:pStyle w:val="NoSpacing"/>
        <w:ind w:left="720" w:hanging="720"/>
      </w:pPr>
      <w:r w:rsidRPr="00201BB6">
        <w:t>8.3.1</w:t>
      </w:r>
      <w:r w:rsidR="00FA3EB5">
        <w:t>.</w:t>
      </w:r>
      <w:r w:rsidRPr="00201BB6">
        <w:tab/>
        <w:t>Assess information needs, identify and evaluate information quality and apply information to accomplish a task.</w:t>
      </w:r>
    </w:p>
    <w:p w14:paraId="1075E261" w14:textId="48E13ABC" w:rsidR="00C177AB" w:rsidRPr="00201BB6" w:rsidRDefault="00C177AB" w:rsidP="00FA3EB5">
      <w:pPr>
        <w:pStyle w:val="NoSpacing"/>
        <w:ind w:left="720" w:hanging="720"/>
      </w:pPr>
      <w:r w:rsidRPr="00201BB6">
        <w:t>8.3.2</w:t>
      </w:r>
      <w:r w:rsidR="00FA3EB5">
        <w:t>.</w:t>
      </w:r>
      <w:r w:rsidRPr="00201BB6">
        <w:tab/>
        <w:t>Manage and maintain business records (e.g., accounting information, routing orders, tracking shipments, expense reports, healthcare data, customer data, budget data, quality data, human resources data).</w:t>
      </w:r>
    </w:p>
    <w:p w14:paraId="157A4B1A" w14:textId="03970927" w:rsidR="00C177AB" w:rsidRPr="00201BB6" w:rsidRDefault="00C177AB" w:rsidP="00FA3EB5">
      <w:pPr>
        <w:pStyle w:val="NoSpacing"/>
        <w:ind w:left="720" w:hanging="720"/>
      </w:pPr>
      <w:r w:rsidRPr="00201BB6">
        <w:t>8.3.6</w:t>
      </w:r>
      <w:r w:rsidR="00FA3EB5">
        <w:t>.</w:t>
      </w:r>
      <w:r w:rsidRPr="00201BB6">
        <w:tab/>
        <w:t>Perform scheduling functions to facilitate on-time completion of work activities (e.g., calendars, travel arrangements and itineraries, meeting arrangements and requests for audiovisual or technical support and information).</w:t>
      </w:r>
    </w:p>
    <w:p w14:paraId="0F9FF033" w14:textId="5446E240" w:rsidR="00C177AB" w:rsidRPr="00201BB6" w:rsidRDefault="00C177AB" w:rsidP="00201BB6">
      <w:pPr>
        <w:pStyle w:val="NoSpacing"/>
      </w:pPr>
      <w:r w:rsidRPr="00201BB6">
        <w:t>8.3.7</w:t>
      </w:r>
      <w:r w:rsidR="00FA3EB5">
        <w:t>.</w:t>
      </w:r>
      <w:r w:rsidRPr="00201BB6">
        <w:tab/>
      </w:r>
      <w:proofErr w:type="gramStart"/>
      <w:r w:rsidRPr="00201BB6">
        <w:t>Conduct</w:t>
      </w:r>
      <w:proofErr w:type="gramEnd"/>
      <w:r w:rsidRPr="00201BB6">
        <w:t xml:space="preserve"> an information technology needs assessment.</w:t>
      </w:r>
    </w:p>
    <w:p w14:paraId="05CEA082" w14:textId="5309F433" w:rsidR="00C177AB" w:rsidRPr="00201BB6" w:rsidRDefault="00C177AB" w:rsidP="00201BB6">
      <w:pPr>
        <w:pStyle w:val="NoSpacing"/>
      </w:pPr>
      <w:r w:rsidRPr="00201BB6">
        <w:t>8.3.9</w:t>
      </w:r>
      <w:r w:rsidR="006B3F51">
        <w:t>.</w:t>
      </w:r>
      <w:r w:rsidRPr="00201BB6">
        <w:tab/>
        <w:t>Identify strategies for integrating information technology into business operations.</w:t>
      </w:r>
    </w:p>
    <w:p w14:paraId="2E30BAC2" w14:textId="77777777" w:rsidR="002445FF" w:rsidRPr="00201BB6" w:rsidRDefault="002445FF" w:rsidP="00201BB6">
      <w:pPr>
        <w:pStyle w:val="NoSpacing"/>
      </w:pPr>
    </w:p>
    <w:sectPr w:rsidR="002445FF" w:rsidRPr="00201BB6"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7AB11966"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A44857">
      <w:t>Fundamentals of Business Administration</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50A63"/>
    <w:rsid w:val="000572D7"/>
    <w:rsid w:val="00067713"/>
    <w:rsid w:val="000741F8"/>
    <w:rsid w:val="00077ADC"/>
    <w:rsid w:val="000911B3"/>
    <w:rsid w:val="00097DE0"/>
    <w:rsid w:val="00121B01"/>
    <w:rsid w:val="0017326F"/>
    <w:rsid w:val="0018517F"/>
    <w:rsid w:val="001B3C7A"/>
    <w:rsid w:val="001D51D5"/>
    <w:rsid w:val="001E36FF"/>
    <w:rsid w:val="001E4A59"/>
    <w:rsid w:val="00201BB6"/>
    <w:rsid w:val="0022264C"/>
    <w:rsid w:val="002445FF"/>
    <w:rsid w:val="00252F33"/>
    <w:rsid w:val="002538D0"/>
    <w:rsid w:val="00267CFA"/>
    <w:rsid w:val="002732E8"/>
    <w:rsid w:val="00320374"/>
    <w:rsid w:val="00376901"/>
    <w:rsid w:val="00382851"/>
    <w:rsid w:val="003851FC"/>
    <w:rsid w:val="00390EA2"/>
    <w:rsid w:val="00391E63"/>
    <w:rsid w:val="003B5012"/>
    <w:rsid w:val="0040021F"/>
    <w:rsid w:val="00404298"/>
    <w:rsid w:val="00420696"/>
    <w:rsid w:val="00423F2F"/>
    <w:rsid w:val="00430507"/>
    <w:rsid w:val="00433C8C"/>
    <w:rsid w:val="00452A24"/>
    <w:rsid w:val="004901FB"/>
    <w:rsid w:val="004F1563"/>
    <w:rsid w:val="004F5D57"/>
    <w:rsid w:val="00517664"/>
    <w:rsid w:val="0054182D"/>
    <w:rsid w:val="005C65EF"/>
    <w:rsid w:val="006103CC"/>
    <w:rsid w:val="006B3F51"/>
    <w:rsid w:val="006F70A7"/>
    <w:rsid w:val="00732360"/>
    <w:rsid w:val="007772E4"/>
    <w:rsid w:val="008066F0"/>
    <w:rsid w:val="00824136"/>
    <w:rsid w:val="0083485E"/>
    <w:rsid w:val="00842EB0"/>
    <w:rsid w:val="008740C9"/>
    <w:rsid w:val="008A1F1C"/>
    <w:rsid w:val="008A35A8"/>
    <w:rsid w:val="008B7F78"/>
    <w:rsid w:val="008C2CE3"/>
    <w:rsid w:val="00924FC9"/>
    <w:rsid w:val="00932C97"/>
    <w:rsid w:val="0098099D"/>
    <w:rsid w:val="009832EB"/>
    <w:rsid w:val="009A2F24"/>
    <w:rsid w:val="009B7AAB"/>
    <w:rsid w:val="00A05352"/>
    <w:rsid w:val="00A27D8D"/>
    <w:rsid w:val="00A44857"/>
    <w:rsid w:val="00A5503F"/>
    <w:rsid w:val="00A6314D"/>
    <w:rsid w:val="00A85D8A"/>
    <w:rsid w:val="00A95E86"/>
    <w:rsid w:val="00AE660B"/>
    <w:rsid w:val="00B034C0"/>
    <w:rsid w:val="00BC16CE"/>
    <w:rsid w:val="00BE0936"/>
    <w:rsid w:val="00C177AB"/>
    <w:rsid w:val="00CD5722"/>
    <w:rsid w:val="00CD6375"/>
    <w:rsid w:val="00CF33D9"/>
    <w:rsid w:val="00D011F6"/>
    <w:rsid w:val="00D04D67"/>
    <w:rsid w:val="00DA4921"/>
    <w:rsid w:val="00DD6461"/>
    <w:rsid w:val="00E92AC4"/>
    <w:rsid w:val="00EA248F"/>
    <w:rsid w:val="00EB453F"/>
    <w:rsid w:val="00F072D5"/>
    <w:rsid w:val="00F142F5"/>
    <w:rsid w:val="00F5625B"/>
    <w:rsid w:val="00F8627B"/>
    <w:rsid w:val="00FA3EB5"/>
    <w:rsid w:val="00FC10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F142F5"/>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F142F5"/>
    <w:rPr>
      <w:rFonts w:eastAsia="Cambria" w:cs="Times New Roman"/>
      <w:b/>
      <w:bCs/>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59</TotalTime>
  <Pages>7</Pages>
  <Words>2015</Words>
  <Characters>11487</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13476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17</cp:revision>
  <cp:lastPrinted>2023-10-23T19:03:00Z</cp:lastPrinted>
  <dcterms:created xsi:type="dcterms:W3CDTF">2024-10-22T11:50:00Z</dcterms:created>
  <dcterms:modified xsi:type="dcterms:W3CDTF">2024-10-22T12:51:00Z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