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BF745A0" w14:textId="77777777" w:rsidR="002445FF" w:rsidRPr="00CF690B" w:rsidRDefault="002445FF" w:rsidP="002445FF">
      <w:pPr>
        <w:pStyle w:val="Heading2"/>
        <w:jc w:val="center"/>
        <w:rPr>
          <w:color w:val="002060"/>
        </w:rPr>
      </w:pPr>
      <w:r w:rsidRPr="00CF690B">
        <w:rPr>
          <w:color w:val="002060"/>
        </w:rPr>
        <w:t>Business and Administrative Services Career Field</w:t>
      </w:r>
    </w:p>
    <w:p w14:paraId="3836E677" w14:textId="0442A1FC" w:rsidR="002445FF" w:rsidRDefault="003C77E7" w:rsidP="002445FF">
      <w:pPr>
        <w:pStyle w:val="Heading2"/>
        <w:jc w:val="center"/>
        <w:rPr>
          <w:color w:val="002060"/>
        </w:rPr>
      </w:pPr>
      <w:r>
        <w:rPr>
          <w:color w:val="002060"/>
        </w:rPr>
        <w:t>Professional and Technical Sales</w:t>
      </w:r>
    </w:p>
    <w:p w14:paraId="44C1F39F" w14:textId="23A12932" w:rsidR="002445FF" w:rsidRPr="00CF690B" w:rsidRDefault="002445FF" w:rsidP="002445FF">
      <w:pPr>
        <w:jc w:val="center"/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</w:pPr>
      <w:r w:rsidRPr="00CF690B"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  <w:t>Subject Code: 14</w:t>
      </w:r>
      <w:r w:rsidR="002A47C4"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  <w:t>4</w:t>
      </w:r>
      <w:r w:rsidR="00BE6344"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  <w:t>0</w:t>
      </w:r>
      <w:r w:rsidR="003C77E7"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  <w:t>30</w:t>
      </w:r>
    </w:p>
    <w:p w14:paraId="5FABF07A" w14:textId="77777777" w:rsidR="002445FF" w:rsidRPr="00CF690B" w:rsidRDefault="002445FF" w:rsidP="002445FF">
      <w:pPr>
        <w:jc w:val="center"/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</w:pPr>
      <w:r w:rsidRPr="00CF690B"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  <w:t>Outcome &amp; Competency Descriptions</w:t>
      </w:r>
    </w:p>
    <w:p w14:paraId="623570BA" w14:textId="77777777" w:rsidR="002445FF" w:rsidRPr="00CF690B" w:rsidRDefault="002445FF" w:rsidP="002445FF">
      <w:pPr>
        <w:jc w:val="center"/>
        <w:rPr>
          <w:rFonts w:ascii="Source Sans Pro" w:eastAsia="Times New Roman" w:hAnsi="Source Sans Pro" w:cs="Arial"/>
          <w:b/>
          <w:bCs/>
          <w:color w:val="000000"/>
          <w:sz w:val="28"/>
          <w:szCs w:val="21"/>
          <w:lang w:bidi="en-US"/>
        </w:rPr>
      </w:pPr>
    </w:p>
    <w:p w14:paraId="37328BCD" w14:textId="77777777" w:rsidR="002445FF" w:rsidRPr="007C465E" w:rsidRDefault="002445FF" w:rsidP="007C465E">
      <w:pPr>
        <w:pStyle w:val="NoSpacing"/>
        <w:rPr>
          <w:b/>
          <w:bCs/>
        </w:rPr>
      </w:pPr>
      <w:r w:rsidRPr="007C465E">
        <w:rPr>
          <w:b/>
          <w:bCs/>
          <w:lang w:bidi="en-US"/>
        </w:rPr>
        <w:t>Course Description:</w:t>
      </w:r>
      <w:r w:rsidRPr="007C465E">
        <w:rPr>
          <w:b/>
          <w:bCs/>
        </w:rPr>
        <w:t xml:space="preserve"> </w:t>
      </w:r>
    </w:p>
    <w:p w14:paraId="7EB327A0" w14:textId="77777777" w:rsidR="00AD0192" w:rsidRPr="000F4783" w:rsidRDefault="00AD0192" w:rsidP="00AD0192">
      <w:pPr>
        <w:pStyle w:val="NoSpacing"/>
        <w:rPr>
          <w:b/>
          <w:bCs/>
        </w:rPr>
      </w:pPr>
      <w:r>
        <w:t xml:space="preserve">Professional and Technical Sales </w:t>
      </w:r>
      <w:r w:rsidRPr="000F4783">
        <w:t xml:space="preserve">will </w:t>
      </w:r>
      <w:r>
        <w:t>explore</w:t>
      </w:r>
      <w:r w:rsidRPr="000F4783">
        <w:t xml:space="preserve"> sales processes and techniques used in a business-to-business environment. </w:t>
      </w:r>
      <w:r>
        <w:t xml:space="preserve">Learners will develop knowledge and skills to develop and maintain positive business relationships, in addition to </w:t>
      </w:r>
      <w:r w:rsidRPr="000F4783">
        <w:t>negotiat</w:t>
      </w:r>
      <w:r>
        <w:t xml:space="preserve">ing </w:t>
      </w:r>
      <w:r w:rsidRPr="000F4783">
        <w:t>and adjust</w:t>
      </w:r>
      <w:r>
        <w:t>ing</w:t>
      </w:r>
      <w:r w:rsidRPr="000F4783">
        <w:t xml:space="preserve"> prices and sales terms. </w:t>
      </w:r>
      <w:r>
        <w:t>This course also includes learning outcomes in marketing and business communications, including marketing research, information management and social media communications.</w:t>
      </w:r>
    </w:p>
    <w:p w14:paraId="6EF19F16" w14:textId="77777777" w:rsidR="002445FF" w:rsidRDefault="002445FF" w:rsidP="002445FF">
      <w:pPr>
        <w:pStyle w:val="NoSpacing"/>
      </w:pPr>
    </w:p>
    <w:p w14:paraId="39520EAA" w14:textId="77777777" w:rsidR="002445FF" w:rsidRPr="00904DC4" w:rsidRDefault="002445FF" w:rsidP="002445FF">
      <w:pPr>
        <w:pStyle w:val="NoSpacing"/>
        <w:rPr>
          <w:rFonts w:cstheme="minorHAnsi"/>
          <w:b/>
          <w:bCs/>
          <w:color w:val="002060"/>
        </w:rPr>
      </w:pPr>
      <w:r w:rsidRPr="002445FF">
        <w:rPr>
          <w:rFonts w:cstheme="minorHAnsi"/>
          <w:b/>
          <w:bCs/>
          <w:color w:val="002060"/>
        </w:rPr>
        <w:t xml:space="preserve">Strand 1. </w:t>
      </w:r>
      <w:r w:rsidRPr="002445FF">
        <w:rPr>
          <w:rFonts w:cstheme="minorHAnsi"/>
          <w:b/>
          <w:bCs/>
          <w:color w:val="002060"/>
        </w:rPr>
        <w:tab/>
      </w:r>
      <w:r w:rsidRPr="002445FF">
        <w:rPr>
          <w:rFonts w:cstheme="minorHAnsi"/>
          <w:b/>
          <w:bCs/>
          <w:color w:val="002060"/>
        </w:rPr>
        <w:tab/>
      </w:r>
      <w:r w:rsidRPr="00904DC4">
        <w:rPr>
          <w:rFonts w:cstheme="minorHAnsi"/>
          <w:b/>
          <w:bCs/>
          <w:color w:val="002060"/>
        </w:rPr>
        <w:t>Business Operations/21st Century Skills</w:t>
      </w:r>
    </w:p>
    <w:p w14:paraId="5DF53F2F" w14:textId="77777777" w:rsidR="00A632BF" w:rsidRPr="002445FF" w:rsidRDefault="00A632BF" w:rsidP="00A632BF">
      <w:pPr>
        <w:pStyle w:val="NoSpacing"/>
        <w:ind w:left="2160"/>
        <w:rPr>
          <w:b/>
          <w:bCs/>
          <w:strike/>
        </w:rPr>
      </w:pPr>
      <w:r w:rsidRPr="002445FF">
        <w:rPr>
          <w:bCs/>
        </w:rPr>
        <w:t xml:space="preserve">Learners apply principles of economics, business management, marketing and employability in an entrepreneur, manager and employee role to the leadership, planning, developing and </w:t>
      </w:r>
      <w:proofErr w:type="gramStart"/>
      <w:r w:rsidRPr="002445FF">
        <w:rPr>
          <w:bCs/>
        </w:rPr>
        <w:t>analyzing of</w:t>
      </w:r>
      <w:proofErr w:type="gramEnd"/>
      <w:r w:rsidRPr="002445FF">
        <w:rPr>
          <w:bCs/>
        </w:rPr>
        <w:t xml:space="preserve"> business enterprises related to the career field.</w:t>
      </w:r>
    </w:p>
    <w:p w14:paraId="5F735DCC" w14:textId="77777777" w:rsidR="000121F6" w:rsidRPr="00904DC4" w:rsidRDefault="000121F6" w:rsidP="0031657F">
      <w:pPr>
        <w:spacing w:after="120"/>
        <w:ind w:left="2160"/>
        <w:outlineLvl w:val="0"/>
        <w:rPr>
          <w:rFonts w:ascii="Source Sans Pro" w:hAnsi="Source Sans Pro" w:cs="Arial"/>
          <w:sz w:val="24"/>
        </w:rPr>
      </w:pPr>
    </w:p>
    <w:p w14:paraId="7F60A62A" w14:textId="787A7FCB" w:rsidR="00B0685C" w:rsidRPr="00AD3EB6" w:rsidRDefault="00B0685C" w:rsidP="00AD3EB6">
      <w:pPr>
        <w:pStyle w:val="NoSpacing"/>
        <w:rPr>
          <w:b/>
          <w:bCs/>
        </w:rPr>
      </w:pPr>
      <w:r w:rsidRPr="00AD3EB6">
        <w:rPr>
          <w:b/>
          <w:bCs/>
        </w:rPr>
        <w:t>Outcome</w:t>
      </w:r>
      <w:r w:rsidR="00AD3EB6">
        <w:rPr>
          <w:b/>
          <w:bCs/>
        </w:rPr>
        <w:t>:</w:t>
      </w:r>
      <w:r w:rsidRPr="00AD3EB6">
        <w:rPr>
          <w:b/>
          <w:bCs/>
        </w:rPr>
        <w:t xml:space="preserve"> 1.1</w:t>
      </w:r>
      <w:r w:rsidR="00AD3EB6">
        <w:rPr>
          <w:b/>
          <w:bCs/>
        </w:rPr>
        <w:t>.</w:t>
      </w:r>
      <w:r w:rsidRPr="00AD3EB6">
        <w:rPr>
          <w:b/>
          <w:bCs/>
        </w:rPr>
        <w:tab/>
        <w:t>Employability Skills</w:t>
      </w:r>
    </w:p>
    <w:p w14:paraId="3203D1E5" w14:textId="0930C29C" w:rsidR="00AD3EB6" w:rsidRDefault="00B0685C" w:rsidP="00823077">
      <w:pPr>
        <w:pStyle w:val="NoSpacing"/>
        <w:ind w:left="2160"/>
      </w:pPr>
      <w:r w:rsidRPr="00AD3EB6">
        <w:t>Develop career awareness and employability skills (e.g., face</w:t>
      </w:r>
      <w:r w:rsidRPr="00AD3EB6">
        <w:rPr>
          <w:rFonts w:ascii="Cambria Math" w:hAnsi="Cambria Math" w:cs="Cambria Math"/>
        </w:rPr>
        <w:t>‐</w:t>
      </w:r>
      <w:r w:rsidRPr="00AD3EB6">
        <w:t>to</w:t>
      </w:r>
      <w:r w:rsidRPr="00AD3EB6">
        <w:rPr>
          <w:rFonts w:ascii="Cambria Math" w:hAnsi="Cambria Math" w:cs="Cambria Math"/>
        </w:rPr>
        <w:t>‐</w:t>
      </w:r>
      <w:r w:rsidRPr="00AD3EB6">
        <w:t>face, online) needed for gaining and maintaining employment in diverse business settings.</w:t>
      </w:r>
    </w:p>
    <w:p w14:paraId="4956F17E" w14:textId="77777777" w:rsidR="00C923FE" w:rsidRPr="00823077" w:rsidRDefault="00C923FE" w:rsidP="00823077">
      <w:pPr>
        <w:pStyle w:val="NoSpacing"/>
        <w:ind w:left="2160"/>
      </w:pPr>
    </w:p>
    <w:p w14:paraId="5635ABBF" w14:textId="77777777" w:rsidR="00C923FE" w:rsidRPr="00C923FE" w:rsidRDefault="00C923FE" w:rsidP="00C923FE">
      <w:pPr>
        <w:pStyle w:val="NoSpacing"/>
        <w:rPr>
          <w:b/>
          <w:bCs/>
        </w:rPr>
      </w:pPr>
      <w:proofErr w:type="gramStart"/>
      <w:r w:rsidRPr="00C923FE">
        <w:rPr>
          <w:b/>
          <w:bCs/>
        </w:rPr>
        <w:t>Competencies</w:t>
      </w:r>
      <w:proofErr w:type="gramEnd"/>
    </w:p>
    <w:p w14:paraId="640AB320" w14:textId="3B4E5FB8" w:rsidR="00C923FE" w:rsidRPr="00C923FE" w:rsidRDefault="00C923FE" w:rsidP="00C923FE">
      <w:pPr>
        <w:pStyle w:val="NoSpacing"/>
      </w:pPr>
      <w:r w:rsidRPr="00C923FE">
        <w:t>1.1.1</w:t>
      </w:r>
      <w:r>
        <w:t>.</w:t>
      </w:r>
      <w:r w:rsidRPr="00C923FE">
        <w:tab/>
        <w:t>Identify the knowledge, skills and abilities necessary to succeed in careers.</w:t>
      </w:r>
    </w:p>
    <w:p w14:paraId="0986AC51" w14:textId="48BAE305" w:rsidR="00C923FE" w:rsidRPr="00C923FE" w:rsidRDefault="00C923FE" w:rsidP="00C923FE">
      <w:pPr>
        <w:pStyle w:val="NoSpacing"/>
        <w:ind w:left="720" w:hanging="720"/>
      </w:pPr>
      <w:r w:rsidRPr="00C923FE">
        <w:t>1.1.2</w:t>
      </w:r>
      <w:r>
        <w:t>.</w:t>
      </w:r>
      <w:r w:rsidRPr="00C923FE">
        <w:tab/>
        <w:t>Identify the scope of career opportunities and the requirements for education, training, certification, licensure, and experience.</w:t>
      </w:r>
    </w:p>
    <w:p w14:paraId="0E8D632A" w14:textId="44A4141A" w:rsidR="00C923FE" w:rsidRDefault="00C923FE" w:rsidP="00C923FE">
      <w:pPr>
        <w:pStyle w:val="NoSpacing"/>
        <w:ind w:left="720" w:hanging="720"/>
      </w:pPr>
      <w:r w:rsidRPr="00C923FE">
        <w:t>1.1.8</w:t>
      </w:r>
      <w:r>
        <w:t>.</w:t>
      </w:r>
      <w:r w:rsidRPr="00C923FE">
        <w:tab/>
        <w:t>Identify the correlation between emotions, behavior and appearance and manage those to establish and maintain professionalism.</w:t>
      </w:r>
    </w:p>
    <w:p w14:paraId="60F0AFC0" w14:textId="77777777" w:rsidR="00C923FE" w:rsidRPr="00C923FE" w:rsidRDefault="00C923FE" w:rsidP="00C923FE">
      <w:pPr>
        <w:pStyle w:val="NoSpacing"/>
        <w:ind w:left="720" w:hanging="720"/>
      </w:pPr>
    </w:p>
    <w:p w14:paraId="6121FD86" w14:textId="0977E02D" w:rsidR="00C923FE" w:rsidRPr="00C923FE" w:rsidRDefault="00C923FE" w:rsidP="00C923FE">
      <w:pPr>
        <w:pStyle w:val="NoSpacing"/>
        <w:rPr>
          <w:b/>
          <w:bCs/>
        </w:rPr>
      </w:pPr>
      <w:r w:rsidRPr="00C923FE">
        <w:rPr>
          <w:b/>
          <w:bCs/>
        </w:rPr>
        <w:t>Outcome</w:t>
      </w:r>
      <w:r>
        <w:rPr>
          <w:b/>
          <w:bCs/>
        </w:rPr>
        <w:t>:</w:t>
      </w:r>
      <w:r w:rsidRPr="00C923FE">
        <w:rPr>
          <w:b/>
          <w:bCs/>
        </w:rPr>
        <w:t xml:space="preserve"> 1.2</w:t>
      </w:r>
      <w:r w:rsidR="0020798B">
        <w:rPr>
          <w:b/>
          <w:bCs/>
        </w:rPr>
        <w:t>.</w:t>
      </w:r>
      <w:r w:rsidRPr="00C923FE">
        <w:rPr>
          <w:b/>
          <w:bCs/>
        </w:rPr>
        <w:tab/>
        <w:t>Leadership and Communications</w:t>
      </w:r>
    </w:p>
    <w:p w14:paraId="7007F184" w14:textId="77777777" w:rsidR="00C923FE" w:rsidRDefault="00C923FE" w:rsidP="0020798B">
      <w:pPr>
        <w:pStyle w:val="NoSpacing"/>
        <w:ind w:left="2160"/>
      </w:pPr>
      <w:r w:rsidRPr="00C923FE">
        <w:t>Process, maintain, evaluate and disseminate information in a business. Develop leadership and team building to promote collaboration.</w:t>
      </w:r>
    </w:p>
    <w:p w14:paraId="647E51F1" w14:textId="77777777" w:rsidR="0020798B" w:rsidRPr="00C923FE" w:rsidRDefault="0020798B" w:rsidP="0020798B">
      <w:pPr>
        <w:pStyle w:val="NoSpacing"/>
        <w:ind w:left="2160"/>
      </w:pPr>
    </w:p>
    <w:p w14:paraId="7BC94E1C" w14:textId="77777777" w:rsidR="00C923FE" w:rsidRPr="0020798B" w:rsidRDefault="00C923FE" w:rsidP="00C923FE">
      <w:pPr>
        <w:pStyle w:val="NoSpacing"/>
        <w:rPr>
          <w:b/>
          <w:bCs/>
        </w:rPr>
      </w:pPr>
      <w:proofErr w:type="gramStart"/>
      <w:r w:rsidRPr="0020798B">
        <w:rPr>
          <w:b/>
          <w:bCs/>
        </w:rPr>
        <w:t>Competencies</w:t>
      </w:r>
      <w:proofErr w:type="gramEnd"/>
    </w:p>
    <w:p w14:paraId="74C67D6F" w14:textId="5D1A78EB" w:rsidR="00C923FE" w:rsidRPr="00C923FE" w:rsidRDefault="00C923FE" w:rsidP="00C923FE">
      <w:pPr>
        <w:pStyle w:val="NoSpacing"/>
      </w:pPr>
      <w:r w:rsidRPr="00C923FE">
        <w:t>1.2.2</w:t>
      </w:r>
      <w:r w:rsidR="0020798B">
        <w:t>.</w:t>
      </w:r>
      <w:r w:rsidRPr="00C923FE">
        <w:tab/>
        <w:t>Deliver formal and informal presentations.</w:t>
      </w:r>
    </w:p>
    <w:p w14:paraId="7DC6EF80" w14:textId="5B9DBE90" w:rsidR="00C923FE" w:rsidRPr="00C923FE" w:rsidRDefault="00C923FE" w:rsidP="0020798B">
      <w:pPr>
        <w:pStyle w:val="NoSpacing"/>
        <w:ind w:left="720" w:hanging="720"/>
      </w:pPr>
      <w:r w:rsidRPr="00C923FE">
        <w:t>1.2.3</w:t>
      </w:r>
      <w:r w:rsidR="0020798B">
        <w:t>.</w:t>
      </w:r>
      <w:r w:rsidRPr="00C923FE">
        <w:tab/>
        <w:t>Identify and use verbal, nonverbal, and active listening skills to communicate effectively.</w:t>
      </w:r>
    </w:p>
    <w:p w14:paraId="53DEFC28" w14:textId="4DA4896E" w:rsidR="00C923FE" w:rsidRPr="00C923FE" w:rsidRDefault="00C923FE" w:rsidP="00C923FE">
      <w:pPr>
        <w:pStyle w:val="NoSpacing"/>
      </w:pPr>
      <w:r w:rsidRPr="00C923FE">
        <w:t>1.2.4</w:t>
      </w:r>
      <w:r w:rsidR="0020798B">
        <w:t>.</w:t>
      </w:r>
      <w:r w:rsidRPr="00C923FE">
        <w:tab/>
        <w:t>Use negotiation and conflict-resolution skills to reach solutions.</w:t>
      </w:r>
    </w:p>
    <w:p w14:paraId="2C7C71B6" w14:textId="3C39291D" w:rsidR="00C923FE" w:rsidRPr="00C923FE" w:rsidRDefault="00C923FE" w:rsidP="0020798B">
      <w:pPr>
        <w:pStyle w:val="NoSpacing"/>
        <w:ind w:left="720" w:hanging="720"/>
      </w:pPr>
      <w:r w:rsidRPr="00C923FE">
        <w:t>1.2.5</w:t>
      </w:r>
      <w:r w:rsidR="0020798B">
        <w:t>.</w:t>
      </w:r>
      <w:r w:rsidRPr="00C923FE">
        <w:tab/>
        <w:t>Communicate information (e.g., directions, ideas, vision, workplace expectations) for an intended audience and purpose.</w:t>
      </w:r>
    </w:p>
    <w:p w14:paraId="3D230B2A" w14:textId="77EB0371" w:rsidR="00C923FE" w:rsidRPr="00C923FE" w:rsidRDefault="00C923FE" w:rsidP="00C923FE">
      <w:pPr>
        <w:pStyle w:val="NoSpacing"/>
      </w:pPr>
      <w:r w:rsidRPr="00C923FE">
        <w:lastRenderedPageBreak/>
        <w:t>1.2.6</w:t>
      </w:r>
      <w:r w:rsidR="0020798B">
        <w:t>.</w:t>
      </w:r>
      <w:r w:rsidRPr="00C923FE">
        <w:tab/>
        <w:t>Use proper grammar and expression in all aspects of communication.</w:t>
      </w:r>
    </w:p>
    <w:p w14:paraId="04701F01" w14:textId="0DEFF1F3" w:rsidR="00C923FE" w:rsidRPr="00C923FE" w:rsidRDefault="00C923FE" w:rsidP="0020798B">
      <w:pPr>
        <w:pStyle w:val="NoSpacing"/>
        <w:ind w:left="720" w:hanging="720"/>
      </w:pPr>
      <w:r w:rsidRPr="00C923FE">
        <w:t>1.2.7</w:t>
      </w:r>
      <w:r w:rsidR="0020798B">
        <w:t>.</w:t>
      </w:r>
      <w:r w:rsidRPr="00C923FE">
        <w:tab/>
        <w:t xml:space="preserve">Use problem-solving and consensus-building techniques to draw conclusions and determine </w:t>
      </w:r>
      <w:proofErr w:type="gramStart"/>
      <w:r w:rsidRPr="00C923FE">
        <w:t>next</w:t>
      </w:r>
      <w:proofErr w:type="gramEnd"/>
      <w:r w:rsidRPr="00C923FE">
        <w:t xml:space="preserve"> steps.</w:t>
      </w:r>
    </w:p>
    <w:p w14:paraId="5C622D8C" w14:textId="4921C055" w:rsidR="00C923FE" w:rsidRPr="00C923FE" w:rsidRDefault="00C923FE" w:rsidP="0020798B">
      <w:pPr>
        <w:pStyle w:val="NoSpacing"/>
        <w:ind w:left="720" w:hanging="720"/>
      </w:pPr>
      <w:r w:rsidRPr="00C923FE">
        <w:t>1.2.9</w:t>
      </w:r>
      <w:r w:rsidR="0020798B">
        <w:t>.</w:t>
      </w:r>
      <w:r w:rsidRPr="00C923FE">
        <w:tab/>
        <w:t>Identify advantages and disadvantages involving digital and/or electronic communications (e.g., common content for large audience, control of tone, speed, cost, lack of non-verbal cues, potential for forwarding information, longevity).</w:t>
      </w:r>
    </w:p>
    <w:p w14:paraId="3D7A38F0" w14:textId="2EDC5A8A" w:rsidR="00C923FE" w:rsidRPr="00C923FE" w:rsidRDefault="00C923FE" w:rsidP="0020798B">
      <w:pPr>
        <w:pStyle w:val="NoSpacing"/>
        <w:ind w:left="720" w:hanging="720"/>
      </w:pPr>
      <w:r w:rsidRPr="00C923FE">
        <w:t>1.2.10</w:t>
      </w:r>
      <w:r w:rsidR="0020798B">
        <w:t>.</w:t>
      </w:r>
      <w:r w:rsidRPr="00C923FE">
        <w:tab/>
        <w:t>Use interpersonal skills to provide group leadership, promote collaboration and work in a team.</w:t>
      </w:r>
    </w:p>
    <w:p w14:paraId="14E72A4E" w14:textId="568A3BEB" w:rsidR="00C923FE" w:rsidRPr="00C923FE" w:rsidRDefault="00C923FE" w:rsidP="00C923FE">
      <w:pPr>
        <w:pStyle w:val="NoSpacing"/>
      </w:pPr>
      <w:r w:rsidRPr="00C923FE">
        <w:t>1.2.12</w:t>
      </w:r>
      <w:r w:rsidR="0020798B">
        <w:t>.</w:t>
      </w:r>
      <w:r w:rsidRPr="00C923FE">
        <w:tab/>
        <w:t>Use technical writing skills to complete forms and create reports.</w:t>
      </w:r>
    </w:p>
    <w:p w14:paraId="034EA105" w14:textId="102993C5" w:rsidR="00C923FE" w:rsidRDefault="00C923FE" w:rsidP="00C923FE">
      <w:pPr>
        <w:pStyle w:val="NoSpacing"/>
      </w:pPr>
      <w:r w:rsidRPr="00C923FE">
        <w:t>1.2.13</w:t>
      </w:r>
      <w:r w:rsidR="0020798B">
        <w:t>.</w:t>
      </w:r>
      <w:r w:rsidRPr="00C923FE">
        <w:tab/>
        <w:t>Identify stakeholders and solicit their opinions.</w:t>
      </w:r>
    </w:p>
    <w:p w14:paraId="4E260ABC" w14:textId="77777777" w:rsidR="0020798B" w:rsidRPr="00C923FE" w:rsidRDefault="0020798B" w:rsidP="00C923FE">
      <w:pPr>
        <w:pStyle w:val="NoSpacing"/>
      </w:pPr>
    </w:p>
    <w:p w14:paraId="7A83F682" w14:textId="184255E9" w:rsidR="00C923FE" w:rsidRPr="0020798B" w:rsidRDefault="00C923FE" w:rsidP="00C923FE">
      <w:pPr>
        <w:pStyle w:val="NoSpacing"/>
        <w:rPr>
          <w:b/>
          <w:bCs/>
        </w:rPr>
      </w:pPr>
      <w:r w:rsidRPr="0020798B">
        <w:rPr>
          <w:b/>
          <w:bCs/>
        </w:rPr>
        <w:t>Outcome</w:t>
      </w:r>
      <w:r w:rsidR="0020798B">
        <w:rPr>
          <w:b/>
          <w:bCs/>
        </w:rPr>
        <w:t>:</w:t>
      </w:r>
      <w:r w:rsidRPr="0020798B">
        <w:rPr>
          <w:b/>
          <w:bCs/>
        </w:rPr>
        <w:t xml:space="preserve"> 1.3</w:t>
      </w:r>
      <w:r w:rsidR="0020798B">
        <w:rPr>
          <w:b/>
          <w:bCs/>
        </w:rPr>
        <w:t>.</w:t>
      </w:r>
      <w:r w:rsidRPr="0020798B">
        <w:rPr>
          <w:b/>
          <w:bCs/>
        </w:rPr>
        <w:tab/>
        <w:t>Business Ethics and Law</w:t>
      </w:r>
    </w:p>
    <w:p w14:paraId="3394D430" w14:textId="77777777" w:rsidR="00C923FE" w:rsidRPr="00C923FE" w:rsidRDefault="00C923FE" w:rsidP="0020798B">
      <w:pPr>
        <w:pStyle w:val="NoSpacing"/>
        <w:ind w:left="2160"/>
        <w:rPr>
          <w:color w:val="0D0D0D" w:themeColor="text1" w:themeTint="F2"/>
        </w:rPr>
      </w:pPr>
      <w:r w:rsidRPr="00C923FE">
        <w:rPr>
          <w:color w:val="0D0D0D" w:themeColor="text1" w:themeTint="F2"/>
        </w:rPr>
        <w:t>Analyze how professional, ethical and legal behavior contributes to continuous improvement in organizational performance and regulatory compliance.</w:t>
      </w:r>
    </w:p>
    <w:p w14:paraId="6F9D02B0" w14:textId="77777777" w:rsidR="00C923FE" w:rsidRPr="0020798B" w:rsidRDefault="00C923FE" w:rsidP="00C923FE">
      <w:pPr>
        <w:pStyle w:val="NoSpacing"/>
        <w:rPr>
          <w:b/>
          <w:bCs/>
          <w:color w:val="0D0D0D" w:themeColor="text1" w:themeTint="F2"/>
        </w:rPr>
      </w:pPr>
      <w:proofErr w:type="gramStart"/>
      <w:r w:rsidRPr="0020798B">
        <w:rPr>
          <w:b/>
          <w:bCs/>
        </w:rPr>
        <w:t>Competencies</w:t>
      </w:r>
      <w:proofErr w:type="gramEnd"/>
    </w:p>
    <w:p w14:paraId="757CFE30" w14:textId="43E688B6" w:rsidR="00C923FE" w:rsidRPr="00C923FE" w:rsidRDefault="00C923FE" w:rsidP="0020798B">
      <w:pPr>
        <w:pStyle w:val="NoSpacing"/>
        <w:ind w:left="720" w:hanging="720"/>
      </w:pPr>
      <w:r w:rsidRPr="00C923FE">
        <w:t>1.3.6</w:t>
      </w:r>
      <w:r w:rsidR="0020798B">
        <w:t>.</w:t>
      </w:r>
      <w:r w:rsidRPr="00C923FE">
        <w:tab/>
        <w:t>Identify deceptive practices (e.g., bait and switch, identity theft, unlawful door-to-door sales, deceptive service estimates, fraudulent misrepresentations) and their overall impact on organizational performance.</w:t>
      </w:r>
    </w:p>
    <w:p w14:paraId="57307923" w14:textId="7E178960" w:rsidR="00C923FE" w:rsidRDefault="00C923FE" w:rsidP="0020798B">
      <w:pPr>
        <w:pStyle w:val="NoSpacing"/>
        <w:ind w:left="720" w:hanging="720"/>
      </w:pPr>
      <w:r w:rsidRPr="00C923FE">
        <w:t>1.3.9</w:t>
      </w:r>
      <w:r w:rsidR="0020798B">
        <w:t>.</w:t>
      </w:r>
      <w:r w:rsidRPr="00C923FE">
        <w:tab/>
        <w:t>Identify potential conflicts of interest (e.g., personal gain, project bidding) between personal, organizational and professional ethical standards.</w:t>
      </w:r>
    </w:p>
    <w:p w14:paraId="1DB3093D" w14:textId="77777777" w:rsidR="0020798B" w:rsidRPr="00C923FE" w:rsidRDefault="0020798B" w:rsidP="0020798B">
      <w:pPr>
        <w:pStyle w:val="NoSpacing"/>
        <w:ind w:left="720" w:hanging="720"/>
      </w:pPr>
    </w:p>
    <w:p w14:paraId="79A41DBC" w14:textId="6694469E" w:rsidR="00C923FE" w:rsidRPr="0020798B" w:rsidRDefault="00C923FE" w:rsidP="00C923FE">
      <w:pPr>
        <w:pStyle w:val="NoSpacing"/>
        <w:rPr>
          <w:b/>
          <w:bCs/>
        </w:rPr>
      </w:pPr>
      <w:r w:rsidRPr="0020798B">
        <w:rPr>
          <w:b/>
          <w:bCs/>
        </w:rPr>
        <w:t>Outcome</w:t>
      </w:r>
      <w:r w:rsidR="0020798B">
        <w:rPr>
          <w:b/>
          <w:bCs/>
        </w:rPr>
        <w:t>:</w:t>
      </w:r>
      <w:r w:rsidRPr="0020798B">
        <w:rPr>
          <w:b/>
          <w:bCs/>
        </w:rPr>
        <w:t xml:space="preserve"> 1.4</w:t>
      </w:r>
      <w:r w:rsidR="0020798B">
        <w:rPr>
          <w:b/>
          <w:bCs/>
        </w:rPr>
        <w:t>.</w:t>
      </w:r>
      <w:r w:rsidRPr="0020798B">
        <w:rPr>
          <w:b/>
          <w:bCs/>
        </w:rPr>
        <w:tab/>
        <w:t>Knowledge Management and Information Technology</w:t>
      </w:r>
    </w:p>
    <w:p w14:paraId="2815B653" w14:textId="77777777" w:rsidR="00C923FE" w:rsidRDefault="00C923FE" w:rsidP="0020798B">
      <w:pPr>
        <w:pStyle w:val="NoSpacing"/>
        <w:ind w:left="2160"/>
        <w:rPr>
          <w:color w:val="0D0D0D" w:themeColor="text1" w:themeTint="F2"/>
        </w:rPr>
      </w:pPr>
      <w:r w:rsidRPr="00C923FE">
        <w:rPr>
          <w:color w:val="0D0D0D" w:themeColor="text1" w:themeTint="F2"/>
        </w:rPr>
        <w:t>Demonstrate current and emerging strategies and technologies used to collect, analyze, record and share information in business operations.</w:t>
      </w:r>
    </w:p>
    <w:p w14:paraId="220D5959" w14:textId="77777777" w:rsidR="0020798B" w:rsidRPr="00C923FE" w:rsidRDefault="0020798B" w:rsidP="0020798B">
      <w:pPr>
        <w:pStyle w:val="NoSpacing"/>
        <w:ind w:left="2160"/>
        <w:rPr>
          <w:color w:val="0D0D0D" w:themeColor="text1" w:themeTint="F2"/>
        </w:rPr>
      </w:pPr>
    </w:p>
    <w:p w14:paraId="64005FE6" w14:textId="77777777" w:rsidR="00C923FE" w:rsidRPr="0020798B" w:rsidRDefault="00C923FE" w:rsidP="00C923FE">
      <w:pPr>
        <w:pStyle w:val="NoSpacing"/>
        <w:rPr>
          <w:b/>
          <w:bCs/>
        </w:rPr>
      </w:pPr>
      <w:proofErr w:type="gramStart"/>
      <w:r w:rsidRPr="0020798B">
        <w:rPr>
          <w:b/>
          <w:bCs/>
        </w:rPr>
        <w:t>Competencies</w:t>
      </w:r>
      <w:proofErr w:type="gramEnd"/>
    </w:p>
    <w:p w14:paraId="7D6BDAE9" w14:textId="752971D6" w:rsidR="00C923FE" w:rsidRPr="00C923FE" w:rsidRDefault="00C923FE" w:rsidP="0020798B">
      <w:pPr>
        <w:pStyle w:val="NoSpacing"/>
        <w:ind w:left="720" w:hanging="720"/>
      </w:pPr>
      <w:r w:rsidRPr="00C923FE">
        <w:t>1.4.2</w:t>
      </w:r>
      <w:r w:rsidR="0020798B">
        <w:t>.</w:t>
      </w:r>
      <w:r w:rsidRPr="00C923FE">
        <w:tab/>
        <w:t>Select and use software applications to locate, record, analyze and present information (e.g., word processing, e-mail, spreadsheet, databases, presentation, Internet search engines).</w:t>
      </w:r>
    </w:p>
    <w:p w14:paraId="2DBA0D1D" w14:textId="52011C06" w:rsidR="00C923FE" w:rsidRPr="00C923FE" w:rsidRDefault="00C923FE" w:rsidP="00C923FE">
      <w:pPr>
        <w:pStyle w:val="NoSpacing"/>
      </w:pPr>
      <w:r w:rsidRPr="00C923FE">
        <w:t>1.4.6</w:t>
      </w:r>
      <w:r w:rsidR="0020798B">
        <w:t>.</w:t>
      </w:r>
      <w:r w:rsidRPr="00C923FE">
        <w:tab/>
        <w:t>Use an electronic database to access and create business and technical information.</w:t>
      </w:r>
    </w:p>
    <w:p w14:paraId="5595DDBC" w14:textId="0F9CE0A2" w:rsidR="00C923FE" w:rsidRDefault="00C923FE" w:rsidP="0020798B">
      <w:pPr>
        <w:pStyle w:val="NoSpacing"/>
        <w:ind w:left="720" w:hanging="720"/>
      </w:pPr>
      <w:r w:rsidRPr="00C923FE">
        <w:t>1.4.7</w:t>
      </w:r>
      <w:r w:rsidR="0020798B">
        <w:t>.</w:t>
      </w:r>
      <w:r w:rsidRPr="00C923FE">
        <w:tab/>
        <w:t>Use personal information management and productivity applications to optimize assigned tasks (e.g., lists, calendars, address books).</w:t>
      </w:r>
    </w:p>
    <w:p w14:paraId="0E0721B2" w14:textId="77777777" w:rsidR="0020798B" w:rsidRDefault="0020798B" w:rsidP="0020798B">
      <w:pPr>
        <w:pStyle w:val="NoSpacing"/>
        <w:ind w:left="720" w:hanging="720"/>
      </w:pPr>
    </w:p>
    <w:p w14:paraId="4CD66881" w14:textId="034E9AE3" w:rsidR="0020798B" w:rsidRPr="00904DC4" w:rsidRDefault="0020798B" w:rsidP="0020798B">
      <w:pPr>
        <w:pStyle w:val="NoSpacing"/>
        <w:rPr>
          <w:rFonts w:cstheme="minorHAnsi"/>
          <w:b/>
          <w:bCs/>
          <w:color w:val="002060"/>
        </w:rPr>
      </w:pPr>
      <w:r w:rsidRPr="002445FF">
        <w:rPr>
          <w:rFonts w:cstheme="minorHAnsi"/>
          <w:b/>
          <w:bCs/>
          <w:color w:val="002060"/>
        </w:rPr>
        <w:t xml:space="preserve">Strand </w:t>
      </w:r>
      <w:r>
        <w:rPr>
          <w:rFonts w:cstheme="minorHAnsi"/>
          <w:b/>
          <w:bCs/>
          <w:color w:val="002060"/>
        </w:rPr>
        <w:t>2</w:t>
      </w:r>
      <w:r w:rsidRPr="002445FF">
        <w:rPr>
          <w:rFonts w:cstheme="minorHAnsi"/>
          <w:b/>
          <w:bCs/>
          <w:color w:val="002060"/>
        </w:rPr>
        <w:t xml:space="preserve">. </w:t>
      </w:r>
      <w:r w:rsidRPr="002445FF">
        <w:rPr>
          <w:rFonts w:cstheme="minorHAnsi"/>
          <w:b/>
          <w:bCs/>
          <w:color w:val="002060"/>
        </w:rPr>
        <w:tab/>
      </w:r>
      <w:r w:rsidRPr="002445FF">
        <w:rPr>
          <w:rFonts w:cstheme="minorHAnsi"/>
          <w:b/>
          <w:bCs/>
          <w:color w:val="002060"/>
        </w:rPr>
        <w:tab/>
      </w:r>
      <w:r w:rsidRPr="00904DC4">
        <w:rPr>
          <w:rFonts w:cstheme="minorHAnsi"/>
          <w:b/>
          <w:bCs/>
          <w:color w:val="002060"/>
        </w:rPr>
        <w:t>Business</w:t>
      </w:r>
      <w:r>
        <w:rPr>
          <w:rFonts w:cstheme="minorHAnsi"/>
          <w:b/>
          <w:bCs/>
          <w:color w:val="002060"/>
        </w:rPr>
        <w:t xml:space="preserve"> Foundations</w:t>
      </w:r>
    </w:p>
    <w:p w14:paraId="49DCCFA5" w14:textId="221E0096" w:rsidR="00C923FE" w:rsidRDefault="0020798B" w:rsidP="0020798B">
      <w:pPr>
        <w:pStyle w:val="NoSpacing"/>
        <w:ind w:left="2160"/>
        <w:rPr>
          <w:color w:val="0D0D0D" w:themeColor="text1" w:themeTint="F2"/>
        </w:rPr>
      </w:pPr>
      <w:r w:rsidRPr="002445FF">
        <w:rPr>
          <w:bCs/>
        </w:rPr>
        <w:t xml:space="preserve">Learners </w:t>
      </w:r>
      <w:r w:rsidR="00C923FE" w:rsidRPr="00C923FE">
        <w:rPr>
          <w:color w:val="0D0D0D" w:themeColor="text1" w:themeTint="F2"/>
        </w:rPr>
        <w:t>acquire foundational knowledge of business activities supported by economic principles, business processes and global business considerations.</w:t>
      </w:r>
    </w:p>
    <w:p w14:paraId="24261BDD" w14:textId="77777777" w:rsidR="0020798B" w:rsidRPr="0020798B" w:rsidRDefault="0020798B" w:rsidP="0020798B">
      <w:pPr>
        <w:pStyle w:val="NoSpacing"/>
        <w:ind w:left="2160"/>
      </w:pPr>
    </w:p>
    <w:p w14:paraId="3716DACA" w14:textId="74DC7A66" w:rsidR="00C923FE" w:rsidRPr="0020798B" w:rsidRDefault="00C923FE" w:rsidP="00C923FE">
      <w:pPr>
        <w:pStyle w:val="NoSpacing"/>
        <w:rPr>
          <w:b/>
          <w:bCs/>
        </w:rPr>
      </w:pPr>
      <w:r w:rsidRPr="0020798B">
        <w:rPr>
          <w:b/>
          <w:bCs/>
        </w:rPr>
        <w:t>Outcome</w:t>
      </w:r>
      <w:r w:rsidR="0020798B">
        <w:rPr>
          <w:b/>
          <w:bCs/>
        </w:rPr>
        <w:t>:</w:t>
      </w:r>
      <w:r w:rsidRPr="0020798B">
        <w:rPr>
          <w:b/>
          <w:bCs/>
        </w:rPr>
        <w:t xml:space="preserve"> 2.1</w:t>
      </w:r>
      <w:r w:rsidR="0020798B">
        <w:rPr>
          <w:b/>
          <w:bCs/>
        </w:rPr>
        <w:t>.</w:t>
      </w:r>
      <w:r w:rsidRPr="0020798B">
        <w:rPr>
          <w:b/>
          <w:bCs/>
        </w:rPr>
        <w:tab/>
        <w:t>Business Activities</w:t>
      </w:r>
    </w:p>
    <w:p w14:paraId="02D435CD" w14:textId="77777777" w:rsidR="00C923FE" w:rsidRDefault="00C923FE" w:rsidP="0020798B">
      <w:pPr>
        <w:pStyle w:val="NoSpacing"/>
        <w:ind w:left="2160"/>
        <w:rPr>
          <w:color w:val="0D0D0D" w:themeColor="text1" w:themeTint="F2"/>
        </w:rPr>
      </w:pPr>
      <w:r w:rsidRPr="00C923FE">
        <w:rPr>
          <w:color w:val="0D0D0D" w:themeColor="text1" w:themeTint="F2"/>
        </w:rPr>
        <w:t>Relate business functions to business models, operations and strategies.</w:t>
      </w:r>
    </w:p>
    <w:p w14:paraId="348942EA" w14:textId="77777777" w:rsidR="0020798B" w:rsidRDefault="0020798B" w:rsidP="0020798B">
      <w:pPr>
        <w:pStyle w:val="NoSpacing"/>
        <w:ind w:left="2160"/>
        <w:rPr>
          <w:color w:val="0D0D0D" w:themeColor="text1" w:themeTint="F2"/>
        </w:rPr>
      </w:pPr>
    </w:p>
    <w:p w14:paraId="69E4A09E" w14:textId="02F2B4F4" w:rsidR="0020798B" w:rsidRDefault="0020798B">
      <w:pPr>
        <w:rPr>
          <w:rFonts w:ascii="Source Sans Pro" w:hAnsi="Source Sans Pro"/>
          <w:color w:val="0D0D0D" w:themeColor="text1" w:themeTint="F2"/>
          <w:kern w:val="2"/>
          <w:sz w:val="24"/>
          <w14:ligatures w14:val="standardContextual"/>
        </w:rPr>
      </w:pPr>
      <w:r>
        <w:rPr>
          <w:color w:val="0D0D0D" w:themeColor="text1" w:themeTint="F2"/>
        </w:rPr>
        <w:br w:type="page"/>
      </w:r>
    </w:p>
    <w:p w14:paraId="3414A92B" w14:textId="77777777" w:rsidR="0020798B" w:rsidRPr="00C923FE" w:rsidRDefault="0020798B" w:rsidP="0020798B">
      <w:pPr>
        <w:pStyle w:val="NoSpacing"/>
        <w:ind w:left="2160"/>
        <w:rPr>
          <w:color w:val="0D0D0D" w:themeColor="text1" w:themeTint="F2"/>
        </w:rPr>
      </w:pPr>
    </w:p>
    <w:p w14:paraId="2220B8B7" w14:textId="77777777" w:rsidR="00C923FE" w:rsidRPr="0020798B" w:rsidRDefault="00C923FE" w:rsidP="00C923FE">
      <w:pPr>
        <w:pStyle w:val="NoSpacing"/>
        <w:rPr>
          <w:b/>
          <w:bCs/>
        </w:rPr>
      </w:pPr>
      <w:proofErr w:type="gramStart"/>
      <w:r w:rsidRPr="0020798B">
        <w:rPr>
          <w:b/>
          <w:bCs/>
        </w:rPr>
        <w:t>Competencies</w:t>
      </w:r>
      <w:proofErr w:type="gramEnd"/>
    </w:p>
    <w:p w14:paraId="5C5B03A5" w14:textId="17AA96C4" w:rsidR="00C923FE" w:rsidRPr="00C923FE" w:rsidRDefault="00C923FE" w:rsidP="0020798B">
      <w:pPr>
        <w:pStyle w:val="NoSpacing"/>
        <w:ind w:left="720" w:hanging="720"/>
      </w:pPr>
      <w:r w:rsidRPr="00C923FE">
        <w:t>2.1.11</w:t>
      </w:r>
      <w:r w:rsidR="0020798B">
        <w:t>.</w:t>
      </w:r>
      <w:r w:rsidRPr="00C923FE">
        <w:tab/>
        <w:t>Explain the role and function of the sales department and how it interacts with other business activities.</w:t>
      </w:r>
    </w:p>
    <w:p w14:paraId="2AA7C681" w14:textId="066693E8" w:rsidR="00C923FE" w:rsidRPr="00C923FE" w:rsidRDefault="00C923FE" w:rsidP="0020798B">
      <w:pPr>
        <w:pStyle w:val="NoSpacing"/>
        <w:ind w:left="720" w:hanging="720"/>
      </w:pPr>
      <w:r w:rsidRPr="00C923FE">
        <w:t>2.1.13</w:t>
      </w:r>
      <w:r w:rsidR="0020798B">
        <w:t>.</w:t>
      </w:r>
      <w:r w:rsidRPr="00C923FE">
        <w:tab/>
        <w:t>Explain factors that motivate customers, clients and businesses to buy, and actions employees can take to achieve the business’s desired results.</w:t>
      </w:r>
    </w:p>
    <w:p w14:paraId="01771C7B" w14:textId="2844CF53" w:rsidR="00C923FE" w:rsidRPr="00C923FE" w:rsidRDefault="00C923FE" w:rsidP="00C923FE">
      <w:pPr>
        <w:pStyle w:val="NoSpacing"/>
      </w:pPr>
      <w:r w:rsidRPr="00C923FE">
        <w:t>2.1.15</w:t>
      </w:r>
      <w:r w:rsidR="0020798B">
        <w:t>.</w:t>
      </w:r>
      <w:r w:rsidRPr="00C923FE">
        <w:tab/>
        <w:t>Evaluate the impact of technology on business activities.</w:t>
      </w:r>
    </w:p>
    <w:p w14:paraId="518C5773" w14:textId="72D264C9" w:rsidR="00C923FE" w:rsidRPr="00C923FE" w:rsidRDefault="00C923FE" w:rsidP="0020798B">
      <w:pPr>
        <w:pStyle w:val="NoSpacing"/>
        <w:ind w:left="720" w:hanging="720"/>
      </w:pPr>
      <w:r w:rsidRPr="00C923FE">
        <w:t>2.1.16</w:t>
      </w:r>
      <w:r w:rsidR="0020798B">
        <w:t>.</w:t>
      </w:r>
      <w:r w:rsidRPr="00C923FE">
        <w:tab/>
        <w:t>Compare the differences in implementation of business activities that occur in big versus small business.</w:t>
      </w:r>
    </w:p>
    <w:p w14:paraId="7D746FC1" w14:textId="77777777" w:rsidR="00C923FE" w:rsidRPr="00C923FE" w:rsidRDefault="00C923FE" w:rsidP="00C923FE">
      <w:pPr>
        <w:pStyle w:val="NoSpacing"/>
      </w:pPr>
    </w:p>
    <w:p w14:paraId="76F03845" w14:textId="57E4D64F" w:rsidR="00C923FE" w:rsidRPr="0020798B" w:rsidRDefault="00C923FE" w:rsidP="00C923FE">
      <w:pPr>
        <w:pStyle w:val="NoSpacing"/>
        <w:rPr>
          <w:b/>
          <w:bCs/>
        </w:rPr>
      </w:pPr>
      <w:r w:rsidRPr="0020798B">
        <w:rPr>
          <w:b/>
          <w:bCs/>
        </w:rPr>
        <w:t>Outcome</w:t>
      </w:r>
      <w:r w:rsidR="0020798B">
        <w:rPr>
          <w:b/>
          <w:bCs/>
        </w:rPr>
        <w:t>:</w:t>
      </w:r>
      <w:r w:rsidRPr="0020798B">
        <w:rPr>
          <w:b/>
          <w:bCs/>
        </w:rPr>
        <w:t xml:space="preserve"> 2.2</w:t>
      </w:r>
      <w:r w:rsidR="0020798B">
        <w:rPr>
          <w:b/>
          <w:bCs/>
        </w:rPr>
        <w:t>.</w:t>
      </w:r>
      <w:r w:rsidRPr="0020798B">
        <w:rPr>
          <w:b/>
          <w:bCs/>
        </w:rPr>
        <w:tab/>
        <w:t>Economic Principles</w:t>
      </w:r>
    </w:p>
    <w:p w14:paraId="78ABA453" w14:textId="77777777" w:rsidR="00C923FE" w:rsidRDefault="00C923FE" w:rsidP="0020798B">
      <w:pPr>
        <w:pStyle w:val="NoSpacing"/>
        <w:ind w:left="2160"/>
        <w:rPr>
          <w:color w:val="0D0D0D" w:themeColor="text1" w:themeTint="F2"/>
        </w:rPr>
      </w:pPr>
      <w:r w:rsidRPr="00C923FE">
        <w:rPr>
          <w:color w:val="0D0D0D" w:themeColor="text1" w:themeTint="F2"/>
        </w:rPr>
        <w:t>Relate principles of applied economics to business models, operations and strategies.</w:t>
      </w:r>
    </w:p>
    <w:p w14:paraId="3F502E5C" w14:textId="77777777" w:rsidR="0020798B" w:rsidRPr="00C923FE" w:rsidRDefault="0020798B" w:rsidP="0020798B">
      <w:pPr>
        <w:pStyle w:val="NoSpacing"/>
        <w:ind w:left="2160"/>
        <w:rPr>
          <w:color w:val="0D0D0D" w:themeColor="text1" w:themeTint="F2"/>
        </w:rPr>
      </w:pPr>
    </w:p>
    <w:p w14:paraId="6BCC0EB1" w14:textId="77777777" w:rsidR="00C923FE" w:rsidRPr="0020798B" w:rsidRDefault="00C923FE" w:rsidP="00C923FE">
      <w:pPr>
        <w:pStyle w:val="NoSpacing"/>
        <w:rPr>
          <w:b/>
          <w:bCs/>
        </w:rPr>
      </w:pPr>
      <w:proofErr w:type="gramStart"/>
      <w:r w:rsidRPr="0020798B">
        <w:rPr>
          <w:b/>
          <w:bCs/>
        </w:rPr>
        <w:t>Competencies</w:t>
      </w:r>
      <w:proofErr w:type="gramEnd"/>
    </w:p>
    <w:p w14:paraId="0E5C96F6" w14:textId="020F61E2" w:rsidR="00C923FE" w:rsidRPr="00C923FE" w:rsidRDefault="00C923FE" w:rsidP="0020798B">
      <w:pPr>
        <w:pStyle w:val="NoSpacing"/>
        <w:ind w:left="720" w:hanging="720"/>
      </w:pPr>
      <w:r w:rsidRPr="00C923FE">
        <w:t>2.2.11</w:t>
      </w:r>
      <w:r w:rsidR="0020798B">
        <w:t>.</w:t>
      </w:r>
      <w:r w:rsidRPr="00C923FE">
        <w:tab/>
        <w:t>Explain the impact of the law of diminishing returns and the concept of economies of scale.</w:t>
      </w:r>
    </w:p>
    <w:p w14:paraId="11181C2F" w14:textId="232ACD9B" w:rsidR="00C923FE" w:rsidRPr="00C923FE" w:rsidRDefault="00C923FE" w:rsidP="0020798B">
      <w:pPr>
        <w:pStyle w:val="NoSpacing"/>
        <w:ind w:left="720" w:hanging="720"/>
      </w:pPr>
      <w:r w:rsidRPr="00C923FE">
        <w:t>2.2.12</w:t>
      </w:r>
      <w:r w:rsidR="0020798B">
        <w:t>.</w:t>
      </w:r>
      <w:r w:rsidRPr="00C923FE">
        <w:tab/>
        <w:t>Describe the types of market structures (e.</w:t>
      </w:r>
      <w:proofErr w:type="gramStart"/>
      <w:r w:rsidRPr="00C923FE">
        <w:t>g.,</w:t>
      </w:r>
      <w:proofErr w:type="gramEnd"/>
      <w:r w:rsidRPr="00C923FE">
        <w:t xml:space="preserve"> perfect competition, monopolistic, oligopoly, monopoly).</w:t>
      </w:r>
    </w:p>
    <w:p w14:paraId="64FDEF1E" w14:textId="3C1E771F" w:rsidR="00C923FE" w:rsidRDefault="00C923FE" w:rsidP="0020798B">
      <w:pPr>
        <w:pStyle w:val="NoSpacing"/>
        <w:ind w:left="720" w:hanging="720"/>
      </w:pPr>
      <w:r w:rsidRPr="00C923FE">
        <w:t>2.2.14</w:t>
      </w:r>
      <w:r w:rsidR="0020798B">
        <w:t>.</w:t>
      </w:r>
      <w:r w:rsidRPr="00C923FE">
        <w:tab/>
        <w:t>Compare and contrast the phases of business cycles (i.e., expansion, peak, contraction, trough).</w:t>
      </w:r>
    </w:p>
    <w:p w14:paraId="03F54A28" w14:textId="77777777" w:rsidR="0020798B" w:rsidRDefault="0020798B" w:rsidP="0020798B">
      <w:pPr>
        <w:pStyle w:val="NoSpacing"/>
        <w:ind w:left="720" w:hanging="720"/>
      </w:pPr>
    </w:p>
    <w:p w14:paraId="351ECCE8" w14:textId="720D0DF7" w:rsidR="0020798B" w:rsidRPr="00904DC4" w:rsidRDefault="0020798B" w:rsidP="0020798B">
      <w:pPr>
        <w:pStyle w:val="NoSpacing"/>
        <w:rPr>
          <w:rFonts w:cstheme="minorHAnsi"/>
          <w:b/>
          <w:bCs/>
          <w:color w:val="002060"/>
        </w:rPr>
      </w:pPr>
      <w:r w:rsidRPr="002445FF">
        <w:rPr>
          <w:rFonts w:cstheme="minorHAnsi"/>
          <w:b/>
          <w:bCs/>
          <w:color w:val="002060"/>
        </w:rPr>
        <w:t xml:space="preserve">Strand </w:t>
      </w:r>
      <w:r>
        <w:rPr>
          <w:rFonts w:cstheme="minorHAnsi"/>
          <w:b/>
          <w:bCs/>
          <w:color w:val="002060"/>
        </w:rPr>
        <w:t>3</w:t>
      </w:r>
      <w:r w:rsidRPr="002445FF">
        <w:rPr>
          <w:rFonts w:cstheme="minorHAnsi"/>
          <w:b/>
          <w:bCs/>
          <w:color w:val="002060"/>
        </w:rPr>
        <w:t xml:space="preserve">. </w:t>
      </w:r>
      <w:r w:rsidRPr="002445FF">
        <w:rPr>
          <w:rFonts w:cstheme="minorHAnsi"/>
          <w:b/>
          <w:bCs/>
          <w:color w:val="002060"/>
        </w:rPr>
        <w:tab/>
      </w:r>
      <w:r w:rsidRPr="002445FF">
        <w:rPr>
          <w:rFonts w:cstheme="minorHAnsi"/>
          <w:b/>
          <w:bCs/>
          <w:color w:val="002060"/>
        </w:rPr>
        <w:tab/>
      </w:r>
      <w:r w:rsidRPr="00904DC4">
        <w:rPr>
          <w:rFonts w:cstheme="minorHAnsi"/>
          <w:b/>
          <w:bCs/>
          <w:color w:val="002060"/>
        </w:rPr>
        <w:t xml:space="preserve">Business </w:t>
      </w:r>
      <w:r>
        <w:rPr>
          <w:rFonts w:cstheme="minorHAnsi"/>
          <w:b/>
          <w:bCs/>
          <w:color w:val="002060"/>
        </w:rPr>
        <w:t>Communications</w:t>
      </w:r>
    </w:p>
    <w:p w14:paraId="65C714DF" w14:textId="16761391" w:rsidR="00C923FE" w:rsidRDefault="0020798B" w:rsidP="0020798B">
      <w:pPr>
        <w:pStyle w:val="NoSpacing"/>
        <w:ind w:left="2160"/>
      </w:pPr>
      <w:r w:rsidRPr="002445FF">
        <w:rPr>
          <w:bCs/>
        </w:rPr>
        <w:t xml:space="preserve">Learners </w:t>
      </w:r>
      <w:r w:rsidR="00C923FE" w:rsidRPr="00C923FE">
        <w:t>communicate with internal and external stakeholders by applying relationship management techniques and business communication processes and strategies.</w:t>
      </w:r>
    </w:p>
    <w:p w14:paraId="0F42A3BB" w14:textId="77777777" w:rsidR="0020798B" w:rsidRPr="00C923FE" w:rsidRDefault="0020798B" w:rsidP="0020798B">
      <w:pPr>
        <w:pStyle w:val="NoSpacing"/>
        <w:ind w:left="2160"/>
      </w:pPr>
    </w:p>
    <w:p w14:paraId="21789810" w14:textId="4F7C9883" w:rsidR="00C923FE" w:rsidRPr="0020798B" w:rsidRDefault="00C923FE" w:rsidP="00C923FE">
      <w:pPr>
        <w:pStyle w:val="NoSpacing"/>
        <w:rPr>
          <w:b/>
          <w:bCs/>
        </w:rPr>
      </w:pPr>
      <w:r w:rsidRPr="0020798B">
        <w:rPr>
          <w:b/>
          <w:bCs/>
        </w:rPr>
        <w:t>Outcome</w:t>
      </w:r>
      <w:r w:rsidR="0020798B">
        <w:rPr>
          <w:b/>
          <w:bCs/>
        </w:rPr>
        <w:t>:</w:t>
      </w:r>
      <w:r w:rsidRPr="0020798B">
        <w:rPr>
          <w:b/>
          <w:bCs/>
        </w:rPr>
        <w:t xml:space="preserve"> 3.1</w:t>
      </w:r>
      <w:r w:rsidR="0020798B">
        <w:rPr>
          <w:b/>
          <w:bCs/>
        </w:rPr>
        <w:t>.</w:t>
      </w:r>
      <w:r w:rsidRPr="0020798B">
        <w:rPr>
          <w:b/>
          <w:bCs/>
        </w:rPr>
        <w:tab/>
        <w:t>Customer Relations</w:t>
      </w:r>
    </w:p>
    <w:p w14:paraId="2A6E6A9E" w14:textId="77777777" w:rsidR="00C923FE" w:rsidRDefault="00C923FE" w:rsidP="0020798B">
      <w:pPr>
        <w:pStyle w:val="NoSpacing"/>
        <w:ind w:left="2160"/>
      </w:pPr>
      <w:r w:rsidRPr="00C923FE">
        <w:t>Develop, maintain and grow positive internal and external customer relationships.</w:t>
      </w:r>
    </w:p>
    <w:p w14:paraId="1892CDF8" w14:textId="77777777" w:rsidR="0020798B" w:rsidRPr="00C923FE" w:rsidRDefault="0020798B" w:rsidP="0020798B">
      <w:pPr>
        <w:pStyle w:val="NoSpacing"/>
        <w:ind w:left="2160"/>
      </w:pPr>
    </w:p>
    <w:p w14:paraId="68FCE9D7" w14:textId="77777777" w:rsidR="00C923FE" w:rsidRPr="0020798B" w:rsidRDefault="00C923FE" w:rsidP="00C923FE">
      <w:pPr>
        <w:pStyle w:val="NoSpacing"/>
        <w:rPr>
          <w:b/>
          <w:bCs/>
        </w:rPr>
      </w:pPr>
      <w:proofErr w:type="gramStart"/>
      <w:r w:rsidRPr="0020798B">
        <w:rPr>
          <w:b/>
          <w:bCs/>
        </w:rPr>
        <w:t>Competencies</w:t>
      </w:r>
      <w:proofErr w:type="gramEnd"/>
    </w:p>
    <w:p w14:paraId="49A3D105" w14:textId="52F451A0" w:rsidR="00C923FE" w:rsidRPr="00C923FE" w:rsidRDefault="00C923FE" w:rsidP="00C923FE">
      <w:pPr>
        <w:pStyle w:val="NoSpacing"/>
      </w:pPr>
      <w:r w:rsidRPr="00C923FE">
        <w:t>3.1.1</w:t>
      </w:r>
      <w:r w:rsidR="0020798B">
        <w:t>.</w:t>
      </w:r>
      <w:r w:rsidRPr="00C923FE">
        <w:tab/>
        <w:t>Describe the importance of meeting and exceeding customer expectations.</w:t>
      </w:r>
    </w:p>
    <w:p w14:paraId="2C968695" w14:textId="01EC3940" w:rsidR="00C923FE" w:rsidRPr="00C923FE" w:rsidRDefault="00C923FE" w:rsidP="00C923FE">
      <w:pPr>
        <w:pStyle w:val="NoSpacing"/>
      </w:pPr>
      <w:r w:rsidRPr="00C923FE">
        <w:t>3.1.2</w:t>
      </w:r>
      <w:r w:rsidR="0020798B">
        <w:t>.</w:t>
      </w:r>
      <w:r w:rsidRPr="00C923FE">
        <w:tab/>
        <w:t>Describe how the use of technology can impact customer relationships.</w:t>
      </w:r>
    </w:p>
    <w:p w14:paraId="25B5CCD6" w14:textId="5E5D02B9" w:rsidR="00C923FE" w:rsidRPr="00C923FE" w:rsidRDefault="00C923FE" w:rsidP="00C923FE">
      <w:pPr>
        <w:pStyle w:val="NoSpacing"/>
      </w:pPr>
      <w:r w:rsidRPr="00C923FE">
        <w:t>3.1.3</w:t>
      </w:r>
      <w:r w:rsidR="0020798B">
        <w:t>.</w:t>
      </w:r>
      <w:r w:rsidRPr="00C923FE">
        <w:tab/>
        <w:t>Explain the difference between the cost of acquiring and maintaining customers.</w:t>
      </w:r>
    </w:p>
    <w:p w14:paraId="4A7FE4E4" w14:textId="313E4F13" w:rsidR="00C923FE" w:rsidRPr="00C923FE" w:rsidRDefault="00C923FE" w:rsidP="0020798B">
      <w:pPr>
        <w:pStyle w:val="NoSpacing"/>
        <w:ind w:left="720" w:hanging="720"/>
      </w:pPr>
      <w:r w:rsidRPr="00C923FE">
        <w:t>3.1.4</w:t>
      </w:r>
      <w:r w:rsidR="0020798B">
        <w:t>.</w:t>
      </w:r>
      <w:r w:rsidRPr="00C923FE">
        <w:tab/>
        <w:t>Explain how customer relationships impact acceptance of business policies, recommendations and requirements of service.</w:t>
      </w:r>
    </w:p>
    <w:p w14:paraId="277CCCAE" w14:textId="3E6C4A8B" w:rsidR="00C923FE" w:rsidRPr="00C923FE" w:rsidRDefault="00C923FE" w:rsidP="0020798B">
      <w:pPr>
        <w:pStyle w:val="NoSpacing"/>
        <w:ind w:left="720" w:hanging="720"/>
      </w:pPr>
      <w:r w:rsidRPr="00C923FE">
        <w:t>3.1.5</w:t>
      </w:r>
      <w:r w:rsidR="0020798B">
        <w:t>.</w:t>
      </w:r>
      <w:r w:rsidRPr="00C923FE">
        <w:tab/>
        <w:t>Describe the importance of maintaining confidentiality and security of customer information.</w:t>
      </w:r>
    </w:p>
    <w:p w14:paraId="79C4FE7B" w14:textId="5B748AA4" w:rsidR="00C923FE" w:rsidRPr="00C923FE" w:rsidRDefault="00C923FE" w:rsidP="00C923FE">
      <w:pPr>
        <w:pStyle w:val="NoSpacing"/>
      </w:pPr>
      <w:r w:rsidRPr="00C923FE">
        <w:t>3.1.6</w:t>
      </w:r>
      <w:r w:rsidR="0020798B">
        <w:t>.</w:t>
      </w:r>
      <w:r w:rsidRPr="00C923FE">
        <w:tab/>
        <w:t xml:space="preserve">Describe how a business's image and culture reflect the </w:t>
      </w:r>
      <w:proofErr w:type="gramStart"/>
      <w:r w:rsidRPr="00C923FE">
        <w:t>brand</w:t>
      </w:r>
      <w:proofErr w:type="gramEnd"/>
      <w:r w:rsidRPr="00C923FE">
        <w:t xml:space="preserve"> promise.</w:t>
      </w:r>
    </w:p>
    <w:p w14:paraId="1563BBA2" w14:textId="20F78EBF" w:rsidR="00C923FE" w:rsidRPr="00C923FE" w:rsidRDefault="00C923FE" w:rsidP="00C923FE">
      <w:pPr>
        <w:pStyle w:val="NoSpacing"/>
      </w:pPr>
      <w:r w:rsidRPr="00C923FE">
        <w:t>3.1.7</w:t>
      </w:r>
      <w:r w:rsidR="0020798B">
        <w:t>.</w:t>
      </w:r>
      <w:r w:rsidRPr="00C923FE">
        <w:tab/>
        <w:t>Communicate how the brand promise is reflected in the business's image and culture.</w:t>
      </w:r>
    </w:p>
    <w:p w14:paraId="2E21EE93" w14:textId="542BEEB5" w:rsidR="00C923FE" w:rsidRPr="00C923FE" w:rsidRDefault="00C923FE" w:rsidP="0020798B">
      <w:pPr>
        <w:pStyle w:val="NoSpacing"/>
        <w:ind w:left="720" w:hanging="720"/>
      </w:pPr>
      <w:r w:rsidRPr="00C923FE">
        <w:t>3.1.8</w:t>
      </w:r>
      <w:r w:rsidR="0020798B">
        <w:t>.</w:t>
      </w:r>
      <w:r w:rsidRPr="00C923FE">
        <w:tab/>
        <w:t>Explain the role and function of customer relationship management and its impact on business processes.</w:t>
      </w:r>
    </w:p>
    <w:p w14:paraId="66CA4422" w14:textId="3116BC87" w:rsidR="00C923FE" w:rsidRDefault="00C923FE" w:rsidP="0020798B">
      <w:pPr>
        <w:pStyle w:val="NoSpacing"/>
        <w:ind w:left="720" w:hanging="720"/>
      </w:pPr>
      <w:r w:rsidRPr="00C923FE">
        <w:lastRenderedPageBreak/>
        <w:t>3.1.9</w:t>
      </w:r>
      <w:r w:rsidR="0020798B">
        <w:t>.</w:t>
      </w:r>
      <w:r w:rsidRPr="00C923FE">
        <w:tab/>
      </w:r>
      <w:bookmarkStart w:id="0" w:name="OLE_LINK1"/>
      <w:r w:rsidRPr="00C923FE">
        <w:t>Identify opportunities to use social media to develop and maintain customer relationships.</w:t>
      </w:r>
      <w:bookmarkEnd w:id="0"/>
    </w:p>
    <w:p w14:paraId="7269C277" w14:textId="77777777" w:rsidR="0020798B" w:rsidRPr="00C923FE" w:rsidRDefault="0020798B" w:rsidP="0020798B">
      <w:pPr>
        <w:pStyle w:val="NoSpacing"/>
        <w:ind w:left="720" w:hanging="720"/>
      </w:pPr>
    </w:p>
    <w:p w14:paraId="78A4B82C" w14:textId="30C1E09B" w:rsidR="00C923FE" w:rsidRPr="0020798B" w:rsidRDefault="00C923FE" w:rsidP="00C923FE">
      <w:pPr>
        <w:pStyle w:val="NoSpacing"/>
        <w:rPr>
          <w:b/>
          <w:bCs/>
        </w:rPr>
      </w:pPr>
      <w:r w:rsidRPr="0020798B">
        <w:rPr>
          <w:b/>
          <w:bCs/>
        </w:rPr>
        <w:t>Outcome</w:t>
      </w:r>
      <w:r w:rsidR="0020798B">
        <w:rPr>
          <w:b/>
          <w:bCs/>
        </w:rPr>
        <w:t>:</w:t>
      </w:r>
      <w:r w:rsidRPr="0020798B">
        <w:rPr>
          <w:b/>
          <w:bCs/>
        </w:rPr>
        <w:t xml:space="preserve"> 3.2</w:t>
      </w:r>
      <w:r w:rsidR="0020798B">
        <w:rPr>
          <w:b/>
          <w:bCs/>
        </w:rPr>
        <w:t>.</w:t>
      </w:r>
      <w:r w:rsidRPr="0020798B">
        <w:rPr>
          <w:b/>
          <w:bCs/>
        </w:rPr>
        <w:tab/>
        <w:t>Relationship Management</w:t>
      </w:r>
    </w:p>
    <w:p w14:paraId="623A586F" w14:textId="77777777" w:rsidR="00C923FE" w:rsidRDefault="00C923FE" w:rsidP="0020798B">
      <w:pPr>
        <w:pStyle w:val="NoSpacing"/>
        <w:ind w:left="1440" w:firstLine="720"/>
      </w:pPr>
      <w:r w:rsidRPr="00C923FE">
        <w:t>Manage internal and external business relationships.</w:t>
      </w:r>
    </w:p>
    <w:p w14:paraId="5B9694CC" w14:textId="77777777" w:rsidR="0020798B" w:rsidRPr="00C923FE" w:rsidRDefault="0020798B" w:rsidP="0020798B">
      <w:pPr>
        <w:pStyle w:val="NoSpacing"/>
        <w:ind w:left="1440" w:firstLine="720"/>
      </w:pPr>
    </w:p>
    <w:p w14:paraId="735F7C41" w14:textId="77777777" w:rsidR="00C923FE" w:rsidRPr="0020798B" w:rsidRDefault="00C923FE" w:rsidP="00C923FE">
      <w:pPr>
        <w:pStyle w:val="NoSpacing"/>
        <w:rPr>
          <w:b/>
          <w:bCs/>
        </w:rPr>
      </w:pPr>
      <w:proofErr w:type="gramStart"/>
      <w:r w:rsidRPr="0020798B">
        <w:rPr>
          <w:b/>
          <w:bCs/>
        </w:rPr>
        <w:t>Competencies</w:t>
      </w:r>
      <w:proofErr w:type="gramEnd"/>
    </w:p>
    <w:p w14:paraId="312EB2F7" w14:textId="3AD731F9" w:rsidR="00C923FE" w:rsidRPr="00C923FE" w:rsidRDefault="00C923FE" w:rsidP="0020798B">
      <w:pPr>
        <w:pStyle w:val="NoSpacing"/>
        <w:ind w:left="720" w:hanging="720"/>
      </w:pPr>
      <w:r w:rsidRPr="00C923FE">
        <w:t>3.2.1</w:t>
      </w:r>
      <w:r w:rsidR="0020798B">
        <w:t>.</w:t>
      </w:r>
      <w:r w:rsidRPr="00C923FE">
        <w:tab/>
        <w:t>Describe how differing personality types, communication and leadership styles impact business relationships.</w:t>
      </w:r>
    </w:p>
    <w:p w14:paraId="67947031" w14:textId="6CA4EB74" w:rsidR="00C923FE" w:rsidRPr="00C923FE" w:rsidRDefault="00C923FE" w:rsidP="0020798B">
      <w:pPr>
        <w:pStyle w:val="NoSpacing"/>
        <w:ind w:left="720" w:hanging="720"/>
      </w:pPr>
      <w:r w:rsidRPr="00C923FE">
        <w:t>3.2.2</w:t>
      </w:r>
      <w:r w:rsidR="0020798B">
        <w:t>.</w:t>
      </w:r>
      <w:r w:rsidRPr="00C923FE">
        <w:tab/>
        <w:t>Explain how alignment between personal and organizational goals contributes to a successful business.</w:t>
      </w:r>
    </w:p>
    <w:p w14:paraId="44A0E610" w14:textId="0DE9C4B8" w:rsidR="00C923FE" w:rsidRPr="00C923FE" w:rsidRDefault="00C923FE" w:rsidP="00C923FE">
      <w:pPr>
        <w:pStyle w:val="NoSpacing"/>
      </w:pPr>
      <w:r w:rsidRPr="00C923FE">
        <w:t>3.2.4</w:t>
      </w:r>
      <w:r w:rsidR="0020798B">
        <w:t>.</w:t>
      </w:r>
      <w:r w:rsidRPr="00C923FE">
        <w:tab/>
        <w:t>Manage crises in relationships.</w:t>
      </w:r>
    </w:p>
    <w:p w14:paraId="6BA6BA9E" w14:textId="5C2C78D2" w:rsidR="00C923FE" w:rsidRPr="00C923FE" w:rsidRDefault="00C923FE" w:rsidP="00C923FE">
      <w:pPr>
        <w:pStyle w:val="NoSpacing"/>
      </w:pPr>
      <w:r w:rsidRPr="00C923FE">
        <w:t>3.2.5</w:t>
      </w:r>
      <w:r w:rsidR="0020798B">
        <w:t>.</w:t>
      </w:r>
      <w:r w:rsidRPr="00C923FE">
        <w:tab/>
        <w:t>Describe how organizational culture impacts business relationships.</w:t>
      </w:r>
    </w:p>
    <w:p w14:paraId="76523230" w14:textId="3123F00C" w:rsidR="00C923FE" w:rsidRDefault="00C923FE" w:rsidP="00C923FE">
      <w:pPr>
        <w:pStyle w:val="NoSpacing"/>
      </w:pPr>
      <w:r w:rsidRPr="00C923FE">
        <w:t>3.2.6</w:t>
      </w:r>
      <w:r w:rsidR="0020798B">
        <w:t>.</w:t>
      </w:r>
      <w:r w:rsidRPr="00C923FE">
        <w:tab/>
        <w:t>Describe how sharing best practices impacts business relationships.</w:t>
      </w:r>
    </w:p>
    <w:p w14:paraId="4A3B6B25" w14:textId="77777777" w:rsidR="0020798B" w:rsidRPr="00C923FE" w:rsidRDefault="0020798B" w:rsidP="00C923FE">
      <w:pPr>
        <w:pStyle w:val="NoSpacing"/>
      </w:pPr>
    </w:p>
    <w:p w14:paraId="4A5C3FC4" w14:textId="2A1C30CB" w:rsidR="00C923FE" w:rsidRPr="0020798B" w:rsidRDefault="00C923FE" w:rsidP="00C923FE">
      <w:pPr>
        <w:pStyle w:val="NoSpacing"/>
        <w:rPr>
          <w:b/>
          <w:bCs/>
        </w:rPr>
      </w:pPr>
      <w:r w:rsidRPr="0020798B">
        <w:rPr>
          <w:b/>
          <w:bCs/>
        </w:rPr>
        <w:t>Outcome</w:t>
      </w:r>
      <w:r w:rsidR="0020798B">
        <w:rPr>
          <w:b/>
          <w:bCs/>
        </w:rPr>
        <w:t>:</w:t>
      </w:r>
      <w:r w:rsidRPr="0020798B">
        <w:rPr>
          <w:b/>
          <w:bCs/>
        </w:rPr>
        <w:t xml:space="preserve"> 3.3</w:t>
      </w:r>
      <w:r w:rsidR="0020798B">
        <w:rPr>
          <w:b/>
          <w:bCs/>
        </w:rPr>
        <w:t>.</w:t>
      </w:r>
      <w:r w:rsidRPr="0020798B">
        <w:rPr>
          <w:b/>
          <w:bCs/>
        </w:rPr>
        <w:tab/>
        <w:t>Business Communications Management</w:t>
      </w:r>
    </w:p>
    <w:p w14:paraId="5007246F" w14:textId="77777777" w:rsidR="00C923FE" w:rsidRDefault="00C923FE" w:rsidP="0020798B">
      <w:pPr>
        <w:pStyle w:val="NoSpacing"/>
        <w:ind w:left="2160"/>
      </w:pPr>
      <w:r w:rsidRPr="00C923FE">
        <w:t>Plan, create and evaluate internal and external business communications.</w:t>
      </w:r>
    </w:p>
    <w:p w14:paraId="111C01AC" w14:textId="77777777" w:rsidR="0020798B" w:rsidRPr="00C923FE" w:rsidRDefault="0020798B" w:rsidP="0020798B">
      <w:pPr>
        <w:pStyle w:val="NoSpacing"/>
        <w:ind w:left="2160"/>
      </w:pPr>
    </w:p>
    <w:p w14:paraId="3D0D952F" w14:textId="77777777" w:rsidR="00C923FE" w:rsidRPr="0020798B" w:rsidRDefault="00C923FE" w:rsidP="00C923FE">
      <w:pPr>
        <w:pStyle w:val="NoSpacing"/>
        <w:rPr>
          <w:b/>
          <w:bCs/>
        </w:rPr>
      </w:pPr>
      <w:proofErr w:type="gramStart"/>
      <w:r w:rsidRPr="0020798B">
        <w:rPr>
          <w:b/>
          <w:bCs/>
        </w:rPr>
        <w:t>Competencies</w:t>
      </w:r>
      <w:proofErr w:type="gramEnd"/>
    </w:p>
    <w:p w14:paraId="4D210444" w14:textId="7A78EE09" w:rsidR="00C923FE" w:rsidRPr="00C923FE" w:rsidRDefault="00C923FE" w:rsidP="0020798B">
      <w:pPr>
        <w:pStyle w:val="NoSpacing"/>
        <w:ind w:left="720" w:hanging="720"/>
      </w:pPr>
      <w:r w:rsidRPr="00C923FE">
        <w:t>3.3.1</w:t>
      </w:r>
      <w:r w:rsidR="0020798B">
        <w:t>.</w:t>
      </w:r>
      <w:r w:rsidRPr="00C923FE">
        <w:tab/>
        <w:t>Identify organizational communication protocols and select communication strategies as appropriate.</w:t>
      </w:r>
    </w:p>
    <w:p w14:paraId="06AD7687" w14:textId="0C50C536" w:rsidR="00C923FE" w:rsidRPr="00C923FE" w:rsidRDefault="00C923FE" w:rsidP="0020798B">
      <w:pPr>
        <w:pStyle w:val="NoSpacing"/>
        <w:ind w:left="720" w:hanging="720"/>
      </w:pPr>
      <w:r w:rsidRPr="00C923FE">
        <w:t>3.3.2</w:t>
      </w:r>
      <w:r w:rsidR="0020798B">
        <w:t>.</w:t>
      </w:r>
      <w:r w:rsidRPr="00C923FE">
        <w:tab/>
        <w:t>Explain how the content of communications creates reputational, legal and regulatory exposure for organizations; and describe how to manage the risk individually and collectively.</w:t>
      </w:r>
    </w:p>
    <w:p w14:paraId="47A8DA01" w14:textId="11AA5880" w:rsidR="00C923FE" w:rsidRPr="00C923FE" w:rsidRDefault="00C923FE" w:rsidP="00C923FE">
      <w:pPr>
        <w:pStyle w:val="NoSpacing"/>
      </w:pPr>
      <w:r w:rsidRPr="00C923FE">
        <w:t>3.3.3</w:t>
      </w:r>
      <w:r w:rsidR="0020798B">
        <w:t>.</w:t>
      </w:r>
      <w:r w:rsidRPr="00C923FE">
        <w:tab/>
        <w:t>Implement strategies to solicit and provide feedback.</w:t>
      </w:r>
    </w:p>
    <w:p w14:paraId="33C044B6" w14:textId="4F11DC99" w:rsidR="00C923FE" w:rsidRPr="00C923FE" w:rsidRDefault="00C923FE" w:rsidP="00C923FE">
      <w:pPr>
        <w:pStyle w:val="NoSpacing"/>
      </w:pPr>
      <w:r w:rsidRPr="00C923FE">
        <w:t>3.3.4</w:t>
      </w:r>
      <w:r w:rsidR="0020798B">
        <w:t>.</w:t>
      </w:r>
      <w:r w:rsidRPr="00C923FE">
        <w:tab/>
        <w:t>Develop persuasive communications to gain audience commitment.</w:t>
      </w:r>
    </w:p>
    <w:p w14:paraId="7218C69E" w14:textId="7B48B8F6" w:rsidR="00C923FE" w:rsidRPr="00C923FE" w:rsidRDefault="00C923FE" w:rsidP="0020798B">
      <w:pPr>
        <w:pStyle w:val="NoSpacing"/>
        <w:ind w:left="720" w:hanging="720"/>
      </w:pPr>
      <w:r w:rsidRPr="00C923FE">
        <w:t>3.3.5</w:t>
      </w:r>
      <w:r w:rsidR="0020798B">
        <w:t>.</w:t>
      </w:r>
      <w:r w:rsidRPr="00C923FE">
        <w:tab/>
        <w:t>Communicate the business’s plans, strategies and procedures; and verify the understanding of recipients.</w:t>
      </w:r>
    </w:p>
    <w:p w14:paraId="3B8886B2" w14:textId="2FECBE56" w:rsidR="00C923FE" w:rsidRPr="00C923FE" w:rsidRDefault="00C923FE" w:rsidP="00C923FE">
      <w:pPr>
        <w:pStyle w:val="NoSpacing"/>
      </w:pPr>
      <w:r w:rsidRPr="00C923FE">
        <w:t>3.3.7</w:t>
      </w:r>
      <w:r w:rsidR="0020798B">
        <w:t>.</w:t>
      </w:r>
      <w:r w:rsidRPr="00C923FE">
        <w:tab/>
        <w:t>Describe the purpose of business communications in managing crises.</w:t>
      </w:r>
    </w:p>
    <w:p w14:paraId="7FA438B2" w14:textId="284EC495" w:rsidR="00C923FE" w:rsidRPr="00C923FE" w:rsidRDefault="00C923FE" w:rsidP="0020798B">
      <w:pPr>
        <w:pStyle w:val="NoSpacing"/>
        <w:ind w:left="720" w:hanging="720"/>
      </w:pPr>
      <w:r w:rsidRPr="00C923FE">
        <w:t>3.3.9</w:t>
      </w:r>
      <w:r w:rsidR="0020798B">
        <w:t>.</w:t>
      </w:r>
      <w:r w:rsidRPr="00C923FE">
        <w:tab/>
        <w:t>Interpret research data into information for decision-making (e.g., interpret descriptive statistics, correlations), and translate findings into actionable business recommendations.</w:t>
      </w:r>
    </w:p>
    <w:p w14:paraId="5A20034B" w14:textId="70D84BB6" w:rsidR="00C923FE" w:rsidRPr="00C923FE" w:rsidRDefault="00C923FE" w:rsidP="0020798B">
      <w:pPr>
        <w:pStyle w:val="NoSpacing"/>
        <w:ind w:left="720" w:hanging="720"/>
      </w:pPr>
      <w:r w:rsidRPr="00C923FE">
        <w:t>3.3.10</w:t>
      </w:r>
      <w:r w:rsidR="0020798B">
        <w:t>.</w:t>
      </w:r>
      <w:r w:rsidRPr="00C923FE">
        <w:tab/>
        <w:t>Communicate research information to others using creative visual and interactive elements.</w:t>
      </w:r>
    </w:p>
    <w:p w14:paraId="192B2D30" w14:textId="34DD7F2D" w:rsidR="00C923FE" w:rsidRDefault="00C923FE" w:rsidP="0020798B">
      <w:pPr>
        <w:pStyle w:val="NoSpacing"/>
        <w:ind w:left="720" w:hanging="720"/>
      </w:pPr>
      <w:r w:rsidRPr="00C923FE">
        <w:t>3.3.11</w:t>
      </w:r>
      <w:r w:rsidR="0020798B">
        <w:t>.</w:t>
      </w:r>
      <w:r w:rsidRPr="00C923FE">
        <w:tab/>
        <w:t>Identify strategies to promote diversity, equity and inclusion in business communications.</w:t>
      </w:r>
    </w:p>
    <w:p w14:paraId="22D2B918" w14:textId="77777777" w:rsidR="0020798B" w:rsidRPr="00C923FE" w:rsidRDefault="0020798B" w:rsidP="0020798B">
      <w:pPr>
        <w:pStyle w:val="NoSpacing"/>
        <w:ind w:left="720" w:hanging="720"/>
      </w:pPr>
    </w:p>
    <w:p w14:paraId="28715538" w14:textId="50D97896" w:rsidR="00C923FE" w:rsidRPr="0020798B" w:rsidRDefault="00C923FE" w:rsidP="00C923FE">
      <w:pPr>
        <w:pStyle w:val="NoSpacing"/>
        <w:rPr>
          <w:b/>
          <w:bCs/>
        </w:rPr>
      </w:pPr>
      <w:r w:rsidRPr="0020798B">
        <w:rPr>
          <w:b/>
          <w:bCs/>
        </w:rPr>
        <w:t>Outcome</w:t>
      </w:r>
      <w:r w:rsidR="0020798B">
        <w:rPr>
          <w:b/>
          <w:bCs/>
        </w:rPr>
        <w:t>:</w:t>
      </w:r>
      <w:r w:rsidRPr="0020798B">
        <w:rPr>
          <w:b/>
          <w:bCs/>
        </w:rPr>
        <w:t xml:space="preserve"> 3.4</w:t>
      </w:r>
      <w:r w:rsidR="0020798B">
        <w:rPr>
          <w:b/>
          <w:bCs/>
        </w:rPr>
        <w:t>.</w:t>
      </w:r>
      <w:r w:rsidRPr="0020798B">
        <w:rPr>
          <w:b/>
          <w:bCs/>
        </w:rPr>
        <w:tab/>
      </w:r>
      <w:r w:rsidRPr="0020798B">
        <w:rPr>
          <w:b/>
          <w:bCs/>
          <w:color w:val="0D0D0D" w:themeColor="text1" w:themeTint="F2"/>
        </w:rPr>
        <w:t>Marketing Communications</w:t>
      </w:r>
    </w:p>
    <w:p w14:paraId="1EDF0376" w14:textId="77777777" w:rsidR="00C923FE" w:rsidRDefault="00C923FE" w:rsidP="0020798B">
      <w:pPr>
        <w:pStyle w:val="NoSpacing"/>
        <w:ind w:left="1440" w:firstLine="720"/>
      </w:pPr>
      <w:r w:rsidRPr="00C923FE">
        <w:t>Communicate information about products, services, images or ideas.</w:t>
      </w:r>
    </w:p>
    <w:p w14:paraId="4922637E" w14:textId="474FC798" w:rsidR="0020798B" w:rsidRDefault="0020798B">
      <w:pPr>
        <w:rPr>
          <w:rFonts w:ascii="Source Sans Pro" w:hAnsi="Source Sans Pro"/>
          <w:kern w:val="2"/>
          <w:sz w:val="24"/>
          <w14:ligatures w14:val="standardContextual"/>
        </w:rPr>
      </w:pPr>
      <w:r>
        <w:br w:type="page"/>
      </w:r>
    </w:p>
    <w:p w14:paraId="5AA8DE7F" w14:textId="77777777" w:rsidR="0020798B" w:rsidRPr="00C923FE" w:rsidRDefault="0020798B" w:rsidP="0020798B">
      <w:pPr>
        <w:pStyle w:val="NoSpacing"/>
        <w:ind w:left="1440" w:firstLine="720"/>
      </w:pPr>
    </w:p>
    <w:p w14:paraId="6C948F98" w14:textId="77777777" w:rsidR="00C923FE" w:rsidRPr="0020798B" w:rsidRDefault="00C923FE" w:rsidP="00C923FE">
      <w:pPr>
        <w:pStyle w:val="NoSpacing"/>
        <w:rPr>
          <w:b/>
          <w:bCs/>
        </w:rPr>
      </w:pPr>
      <w:proofErr w:type="gramStart"/>
      <w:r w:rsidRPr="0020798B">
        <w:rPr>
          <w:b/>
          <w:bCs/>
        </w:rPr>
        <w:t>Competencies</w:t>
      </w:r>
      <w:proofErr w:type="gramEnd"/>
    </w:p>
    <w:p w14:paraId="1A55B03C" w14:textId="1B6C8488" w:rsidR="00C923FE" w:rsidRPr="00C923FE" w:rsidRDefault="00C923FE" w:rsidP="0020798B">
      <w:pPr>
        <w:pStyle w:val="NoSpacing"/>
        <w:ind w:left="720" w:hanging="720"/>
      </w:pPr>
      <w:r w:rsidRPr="00C923FE">
        <w:t>3.4.13</w:t>
      </w:r>
      <w:r w:rsidR="0020798B">
        <w:t>.</w:t>
      </w:r>
      <w:r w:rsidRPr="00C923FE">
        <w:tab/>
        <w:t xml:space="preserve">Identify types of sales promotion (e.g., signage, slogans and taglines, brand identifiers, frequency or loyalty programs, specialty promotions, special events, trade shows or </w:t>
      </w:r>
      <w:proofErr w:type="gramStart"/>
      <w:r w:rsidRPr="00C923FE">
        <w:t>expositions</w:t>
      </w:r>
      <w:proofErr w:type="gramEnd"/>
      <w:r w:rsidRPr="00C923FE">
        <w:t xml:space="preserve">, web games). </w:t>
      </w:r>
    </w:p>
    <w:p w14:paraId="6456A491" w14:textId="2D251971" w:rsidR="00C923FE" w:rsidRDefault="00C923FE" w:rsidP="00C923FE">
      <w:pPr>
        <w:pStyle w:val="NoSpacing"/>
      </w:pPr>
      <w:r w:rsidRPr="00C923FE">
        <w:t>3.4.14</w:t>
      </w:r>
      <w:r w:rsidR="0020798B">
        <w:t>.</w:t>
      </w:r>
      <w:r w:rsidRPr="00C923FE">
        <w:tab/>
        <w:t>Describe the role, organization and fee structures of advertising agencies.</w:t>
      </w:r>
    </w:p>
    <w:p w14:paraId="5CDECA27" w14:textId="77777777" w:rsidR="0020798B" w:rsidRPr="00C923FE" w:rsidRDefault="0020798B" w:rsidP="00C923FE">
      <w:pPr>
        <w:pStyle w:val="NoSpacing"/>
      </w:pPr>
    </w:p>
    <w:p w14:paraId="6AF44669" w14:textId="73BFCA1C" w:rsidR="00C923FE" w:rsidRPr="0020798B" w:rsidRDefault="00C923FE" w:rsidP="00C923FE">
      <w:pPr>
        <w:pStyle w:val="NoSpacing"/>
        <w:rPr>
          <w:b/>
          <w:bCs/>
        </w:rPr>
      </w:pPr>
      <w:r w:rsidRPr="0020798B">
        <w:rPr>
          <w:b/>
          <w:bCs/>
        </w:rPr>
        <w:t>Outcome</w:t>
      </w:r>
      <w:r w:rsidR="00182C48">
        <w:rPr>
          <w:b/>
          <w:bCs/>
        </w:rPr>
        <w:t xml:space="preserve">: </w:t>
      </w:r>
      <w:r w:rsidRPr="0020798B">
        <w:rPr>
          <w:b/>
          <w:bCs/>
        </w:rPr>
        <w:t>3.5.</w:t>
      </w:r>
      <w:r w:rsidRPr="0020798B">
        <w:rPr>
          <w:b/>
          <w:bCs/>
        </w:rPr>
        <w:tab/>
      </w:r>
      <w:r w:rsidRPr="0020798B">
        <w:rPr>
          <w:b/>
          <w:bCs/>
          <w:color w:val="0D0D0D" w:themeColor="text1" w:themeTint="F2"/>
        </w:rPr>
        <w:t>Social Media Communications</w:t>
      </w:r>
    </w:p>
    <w:p w14:paraId="383E0E06" w14:textId="77777777" w:rsidR="00C923FE" w:rsidRDefault="00C923FE" w:rsidP="00182C48">
      <w:pPr>
        <w:pStyle w:val="NoSpacing"/>
        <w:ind w:left="1440" w:firstLine="720"/>
      </w:pPr>
      <w:r w:rsidRPr="00C923FE">
        <w:t>Plan, create and evaluate social media communications.</w:t>
      </w:r>
    </w:p>
    <w:p w14:paraId="2CBD6CC1" w14:textId="77777777" w:rsidR="00182C48" w:rsidRPr="00C923FE" w:rsidRDefault="00182C48" w:rsidP="00182C48">
      <w:pPr>
        <w:pStyle w:val="NoSpacing"/>
        <w:ind w:left="1440" w:firstLine="720"/>
      </w:pPr>
    </w:p>
    <w:p w14:paraId="3FACDAF7" w14:textId="77777777" w:rsidR="00C923FE" w:rsidRPr="00182C48" w:rsidRDefault="00C923FE" w:rsidP="00C923FE">
      <w:pPr>
        <w:pStyle w:val="NoSpacing"/>
        <w:rPr>
          <w:b/>
          <w:bCs/>
        </w:rPr>
      </w:pPr>
      <w:proofErr w:type="gramStart"/>
      <w:r w:rsidRPr="00182C48">
        <w:rPr>
          <w:b/>
          <w:bCs/>
        </w:rPr>
        <w:t>Competencies</w:t>
      </w:r>
      <w:proofErr w:type="gramEnd"/>
    </w:p>
    <w:p w14:paraId="655906F3" w14:textId="7A01E1A8" w:rsidR="00C923FE" w:rsidRPr="00C923FE" w:rsidRDefault="00C923FE" w:rsidP="00C923FE">
      <w:pPr>
        <w:pStyle w:val="NoSpacing"/>
      </w:pPr>
      <w:r w:rsidRPr="00C923FE">
        <w:t>3.5.1</w:t>
      </w:r>
      <w:r w:rsidR="00182C48">
        <w:t>.</w:t>
      </w:r>
      <w:r w:rsidRPr="00C923FE">
        <w:tab/>
        <w:t xml:space="preserve">Describe how personal social media use can impact </w:t>
      </w:r>
      <w:proofErr w:type="gramStart"/>
      <w:r w:rsidRPr="00C923FE">
        <w:t>the business</w:t>
      </w:r>
      <w:proofErr w:type="gramEnd"/>
      <w:r w:rsidRPr="00C923FE">
        <w:t>.</w:t>
      </w:r>
    </w:p>
    <w:p w14:paraId="236C9496" w14:textId="353AD70E" w:rsidR="00C923FE" w:rsidRPr="00C923FE" w:rsidRDefault="00C923FE" w:rsidP="00C923FE">
      <w:pPr>
        <w:pStyle w:val="NoSpacing"/>
      </w:pPr>
      <w:r w:rsidRPr="00C923FE">
        <w:t>3.5.2</w:t>
      </w:r>
      <w:r w:rsidR="00182C48">
        <w:t>.</w:t>
      </w:r>
      <w:r w:rsidRPr="00C923FE">
        <w:tab/>
        <w:t>Compare and contrast the use of social media for personal and business purposes.</w:t>
      </w:r>
    </w:p>
    <w:p w14:paraId="178CFF15" w14:textId="2D58F2A7" w:rsidR="00C923FE" w:rsidRPr="00C923FE" w:rsidRDefault="00C923FE" w:rsidP="00182C48">
      <w:pPr>
        <w:pStyle w:val="NoSpacing"/>
        <w:ind w:left="720" w:hanging="720"/>
      </w:pPr>
      <w:r w:rsidRPr="00C923FE">
        <w:t>3.5.4</w:t>
      </w:r>
      <w:r w:rsidR="00182C48">
        <w:t>.</w:t>
      </w:r>
      <w:r w:rsidRPr="00C923FE">
        <w:tab/>
        <w:t>Establish and implement approaches to grow following and engagement, both paid and organic.</w:t>
      </w:r>
    </w:p>
    <w:p w14:paraId="17229223" w14:textId="4861BDD8" w:rsidR="00C923FE" w:rsidRDefault="00C923FE" w:rsidP="00C923FE">
      <w:pPr>
        <w:pStyle w:val="NoSpacing"/>
      </w:pPr>
      <w:r w:rsidRPr="00C923FE">
        <w:t>3.5.13</w:t>
      </w:r>
      <w:r w:rsidR="00182C48">
        <w:t>.</w:t>
      </w:r>
      <w:r w:rsidRPr="00C923FE">
        <w:tab/>
        <w:t>Identify emerging customer trends through social networking.</w:t>
      </w:r>
    </w:p>
    <w:p w14:paraId="31A09F6C" w14:textId="77777777" w:rsidR="00182C48" w:rsidRDefault="00182C48" w:rsidP="00C923FE">
      <w:pPr>
        <w:pStyle w:val="NoSpacing"/>
      </w:pPr>
    </w:p>
    <w:p w14:paraId="0B75BC52" w14:textId="0730FEFA" w:rsidR="00182C48" w:rsidRPr="00904DC4" w:rsidRDefault="00182C48" w:rsidP="00182C48">
      <w:pPr>
        <w:pStyle w:val="NoSpacing"/>
        <w:rPr>
          <w:rFonts w:cstheme="minorHAnsi"/>
          <w:b/>
          <w:bCs/>
          <w:color w:val="002060"/>
        </w:rPr>
      </w:pPr>
      <w:r w:rsidRPr="002445FF">
        <w:rPr>
          <w:rFonts w:cstheme="minorHAnsi"/>
          <w:b/>
          <w:bCs/>
          <w:color w:val="002060"/>
        </w:rPr>
        <w:t xml:space="preserve">Strand </w:t>
      </w:r>
      <w:r>
        <w:rPr>
          <w:rFonts w:cstheme="minorHAnsi"/>
          <w:b/>
          <w:bCs/>
          <w:color w:val="002060"/>
        </w:rPr>
        <w:t>4</w:t>
      </w:r>
      <w:r w:rsidRPr="002445FF">
        <w:rPr>
          <w:rFonts w:cstheme="minorHAnsi"/>
          <w:b/>
          <w:bCs/>
          <w:color w:val="002060"/>
        </w:rPr>
        <w:t xml:space="preserve">. </w:t>
      </w:r>
      <w:r w:rsidRPr="002445FF">
        <w:rPr>
          <w:rFonts w:cstheme="minorHAnsi"/>
          <w:b/>
          <w:bCs/>
          <w:color w:val="002060"/>
        </w:rPr>
        <w:tab/>
      </w:r>
      <w:r w:rsidRPr="002445FF">
        <w:rPr>
          <w:rFonts w:cstheme="minorHAnsi"/>
          <w:b/>
          <w:bCs/>
          <w:color w:val="002060"/>
        </w:rPr>
        <w:tab/>
      </w:r>
      <w:r w:rsidRPr="00904DC4">
        <w:rPr>
          <w:rFonts w:cstheme="minorHAnsi"/>
          <w:b/>
          <w:bCs/>
          <w:color w:val="002060"/>
        </w:rPr>
        <w:t xml:space="preserve">Business </w:t>
      </w:r>
      <w:r>
        <w:rPr>
          <w:rFonts w:cstheme="minorHAnsi"/>
          <w:b/>
          <w:bCs/>
          <w:color w:val="002060"/>
        </w:rPr>
        <w:t>Governance</w:t>
      </w:r>
    </w:p>
    <w:p w14:paraId="12B3DBBE" w14:textId="3C0738F0" w:rsidR="00C923FE" w:rsidRDefault="00182C48" w:rsidP="00182C48">
      <w:pPr>
        <w:pStyle w:val="NoSpacing"/>
        <w:ind w:left="2160"/>
      </w:pPr>
      <w:r w:rsidRPr="002445FF">
        <w:rPr>
          <w:bCs/>
        </w:rPr>
        <w:t xml:space="preserve">Learners </w:t>
      </w:r>
      <w:r w:rsidR="00C923FE" w:rsidRPr="00C923FE">
        <w:t>acquire foundational legal knowledge and apply business governance principles to minimize risk, maintain organizational compliance and establish and maintain organizational structure.</w:t>
      </w:r>
    </w:p>
    <w:p w14:paraId="762981DD" w14:textId="77777777" w:rsidR="00182C48" w:rsidRPr="00C923FE" w:rsidRDefault="00182C48" w:rsidP="00182C48">
      <w:pPr>
        <w:pStyle w:val="NoSpacing"/>
        <w:ind w:left="2160"/>
      </w:pPr>
    </w:p>
    <w:p w14:paraId="1901D43A" w14:textId="79FD20A0" w:rsidR="00C923FE" w:rsidRPr="00182C48" w:rsidRDefault="00C923FE" w:rsidP="00C923FE">
      <w:pPr>
        <w:pStyle w:val="NoSpacing"/>
        <w:rPr>
          <w:b/>
          <w:bCs/>
        </w:rPr>
      </w:pPr>
      <w:r w:rsidRPr="00182C48">
        <w:rPr>
          <w:b/>
          <w:bCs/>
        </w:rPr>
        <w:t>Outcome</w:t>
      </w:r>
      <w:r w:rsidR="00182C48">
        <w:rPr>
          <w:b/>
          <w:bCs/>
        </w:rPr>
        <w:t>:</w:t>
      </w:r>
      <w:r w:rsidRPr="00182C48">
        <w:rPr>
          <w:b/>
          <w:bCs/>
        </w:rPr>
        <w:t xml:space="preserve"> 4.6</w:t>
      </w:r>
      <w:r w:rsidR="00182C48">
        <w:rPr>
          <w:b/>
          <w:bCs/>
        </w:rPr>
        <w:t>.</w:t>
      </w:r>
      <w:r w:rsidRPr="00182C48">
        <w:rPr>
          <w:b/>
          <w:bCs/>
        </w:rPr>
        <w:tab/>
        <w:t>Corporate Social Responsibility</w:t>
      </w:r>
    </w:p>
    <w:p w14:paraId="7637847E" w14:textId="77777777" w:rsidR="00C923FE" w:rsidRDefault="00C923FE" w:rsidP="00182C48">
      <w:pPr>
        <w:pStyle w:val="NoSpacing"/>
        <w:ind w:left="2160"/>
      </w:pPr>
      <w:r w:rsidRPr="00C923FE">
        <w:t>Identify and evaluate corporate social responsibility policies and strategies.</w:t>
      </w:r>
    </w:p>
    <w:p w14:paraId="79EBDDC0" w14:textId="77777777" w:rsidR="00182C48" w:rsidRPr="00C923FE" w:rsidRDefault="00182C48" w:rsidP="00182C48">
      <w:pPr>
        <w:pStyle w:val="NoSpacing"/>
        <w:ind w:left="2160"/>
      </w:pPr>
    </w:p>
    <w:p w14:paraId="4AE2C44B" w14:textId="77777777" w:rsidR="00C923FE" w:rsidRPr="00182C48" w:rsidRDefault="00C923FE" w:rsidP="00C923FE">
      <w:pPr>
        <w:pStyle w:val="NoSpacing"/>
        <w:rPr>
          <w:b/>
          <w:bCs/>
        </w:rPr>
      </w:pPr>
      <w:proofErr w:type="gramStart"/>
      <w:r w:rsidRPr="00182C48">
        <w:rPr>
          <w:b/>
          <w:bCs/>
        </w:rPr>
        <w:t>Competencies</w:t>
      </w:r>
      <w:proofErr w:type="gramEnd"/>
    </w:p>
    <w:p w14:paraId="78914816" w14:textId="68A6FCF8" w:rsidR="00C923FE" w:rsidRPr="00C923FE" w:rsidRDefault="00C923FE" w:rsidP="00182C48">
      <w:pPr>
        <w:pStyle w:val="NoSpacing"/>
        <w:ind w:left="720" w:hanging="720"/>
      </w:pPr>
      <w:r w:rsidRPr="00C923FE">
        <w:t>4.6.1</w:t>
      </w:r>
      <w:r w:rsidR="00182C48">
        <w:t>.</w:t>
      </w:r>
      <w:r w:rsidRPr="00C923FE">
        <w:tab/>
        <w:t>Compare and contrast ethical challenges across industry sectors, global markets, nonprofit and for-profit organizations and business activities.</w:t>
      </w:r>
    </w:p>
    <w:p w14:paraId="788761D5" w14:textId="6943976C" w:rsidR="00C923FE" w:rsidRPr="00C923FE" w:rsidRDefault="00C923FE" w:rsidP="00182C48">
      <w:pPr>
        <w:pStyle w:val="NoSpacing"/>
        <w:ind w:left="720" w:hanging="720"/>
      </w:pPr>
      <w:r w:rsidRPr="00C923FE">
        <w:t>4.6.2</w:t>
      </w:r>
      <w:r w:rsidR="00182C48">
        <w:t>.</w:t>
      </w:r>
      <w:r w:rsidRPr="00C923FE">
        <w:tab/>
        <w:t>Describe the purpose of corporate social responsibility policies and practices, and their impact on business activities.</w:t>
      </w:r>
    </w:p>
    <w:p w14:paraId="7CC133AB" w14:textId="61150890" w:rsidR="00C923FE" w:rsidRPr="00C923FE" w:rsidRDefault="00C923FE" w:rsidP="00182C48">
      <w:pPr>
        <w:pStyle w:val="NoSpacing"/>
        <w:ind w:left="720" w:hanging="720"/>
      </w:pPr>
      <w:r w:rsidRPr="00C923FE">
        <w:t>4.6.3</w:t>
      </w:r>
      <w:r w:rsidR="00182C48">
        <w:t>.</w:t>
      </w:r>
      <w:r w:rsidRPr="00C923FE">
        <w:tab/>
        <w:t>Identify factors that impact the social responsibility policies implemented by businesses (e.g., national and state and local regulations, market or customer trends, profit considerations).</w:t>
      </w:r>
    </w:p>
    <w:p w14:paraId="1AE81ABD" w14:textId="7EF65F97" w:rsidR="00C923FE" w:rsidRDefault="00C923FE" w:rsidP="00182C48">
      <w:pPr>
        <w:pStyle w:val="NoSpacing"/>
        <w:ind w:left="720" w:hanging="720"/>
      </w:pPr>
      <w:r w:rsidRPr="00C923FE">
        <w:t>4.6.5</w:t>
      </w:r>
      <w:r w:rsidR="00182C48">
        <w:t>.</w:t>
      </w:r>
      <w:r w:rsidRPr="00C923FE">
        <w:tab/>
        <w:t>Differentiate ways in which businesses exhibit corporate social responsibility across industry sectors.</w:t>
      </w:r>
    </w:p>
    <w:p w14:paraId="339A1AB8" w14:textId="77777777" w:rsidR="00182C48" w:rsidRDefault="00182C48" w:rsidP="00182C48">
      <w:pPr>
        <w:pStyle w:val="NoSpacing"/>
        <w:ind w:left="720" w:hanging="720"/>
      </w:pPr>
    </w:p>
    <w:p w14:paraId="66854952" w14:textId="42260CAE" w:rsidR="00182C48" w:rsidRPr="00904DC4" w:rsidRDefault="00182C48" w:rsidP="00182C48">
      <w:pPr>
        <w:pStyle w:val="NoSpacing"/>
        <w:rPr>
          <w:rFonts w:cstheme="minorHAnsi"/>
          <w:b/>
          <w:bCs/>
          <w:color w:val="002060"/>
        </w:rPr>
      </w:pPr>
      <w:r w:rsidRPr="002445FF">
        <w:rPr>
          <w:rFonts w:cstheme="minorHAnsi"/>
          <w:b/>
          <w:bCs/>
          <w:color w:val="002060"/>
        </w:rPr>
        <w:t xml:space="preserve">Strand </w:t>
      </w:r>
      <w:r>
        <w:rPr>
          <w:rFonts w:cstheme="minorHAnsi"/>
          <w:b/>
          <w:bCs/>
          <w:color w:val="002060"/>
        </w:rPr>
        <w:t>5</w:t>
      </w:r>
      <w:r w:rsidRPr="002445FF">
        <w:rPr>
          <w:rFonts w:cstheme="minorHAnsi"/>
          <w:b/>
          <w:bCs/>
          <w:color w:val="002060"/>
        </w:rPr>
        <w:t xml:space="preserve">. </w:t>
      </w:r>
      <w:r w:rsidRPr="002445FF">
        <w:rPr>
          <w:rFonts w:cstheme="minorHAnsi"/>
          <w:b/>
          <w:bCs/>
          <w:color w:val="002060"/>
        </w:rPr>
        <w:tab/>
      </w:r>
      <w:r w:rsidRPr="002445FF">
        <w:rPr>
          <w:rFonts w:cstheme="minorHAnsi"/>
          <w:b/>
          <w:bCs/>
          <w:color w:val="002060"/>
        </w:rPr>
        <w:tab/>
      </w:r>
      <w:r>
        <w:rPr>
          <w:rFonts w:cstheme="minorHAnsi"/>
          <w:b/>
          <w:bCs/>
          <w:color w:val="002060"/>
        </w:rPr>
        <w:t>Marketing</w:t>
      </w:r>
    </w:p>
    <w:p w14:paraId="4D09A00C" w14:textId="488F391D" w:rsidR="00C923FE" w:rsidRDefault="00182C48" w:rsidP="00182C48">
      <w:pPr>
        <w:pStyle w:val="NoSpacing"/>
        <w:ind w:left="2160"/>
      </w:pPr>
      <w:r w:rsidRPr="002445FF">
        <w:rPr>
          <w:bCs/>
        </w:rPr>
        <w:t>Learners</w:t>
      </w:r>
      <w:r>
        <w:rPr>
          <w:bCs/>
        </w:rPr>
        <w:t xml:space="preserve"> </w:t>
      </w:r>
      <w:r w:rsidR="00C923FE" w:rsidRPr="00C923FE">
        <w:t>create, communicate and evaluate business offerings by applying marketing functions.</w:t>
      </w:r>
    </w:p>
    <w:p w14:paraId="3AC4FA3F" w14:textId="77777777" w:rsidR="00182C48" w:rsidRPr="00C923FE" w:rsidRDefault="00182C48" w:rsidP="00182C48">
      <w:pPr>
        <w:pStyle w:val="NoSpacing"/>
        <w:ind w:left="2160"/>
      </w:pPr>
    </w:p>
    <w:p w14:paraId="054DC8C0" w14:textId="561398CA" w:rsidR="00C923FE" w:rsidRPr="00182C48" w:rsidRDefault="00C923FE" w:rsidP="00C923FE">
      <w:pPr>
        <w:pStyle w:val="NoSpacing"/>
        <w:rPr>
          <w:b/>
          <w:bCs/>
        </w:rPr>
      </w:pPr>
      <w:r w:rsidRPr="00182C48">
        <w:rPr>
          <w:b/>
          <w:bCs/>
        </w:rPr>
        <w:t>Outcome</w:t>
      </w:r>
      <w:r w:rsidR="00182C48">
        <w:rPr>
          <w:b/>
          <w:bCs/>
        </w:rPr>
        <w:t>:</w:t>
      </w:r>
      <w:r w:rsidRPr="00182C48">
        <w:rPr>
          <w:b/>
          <w:bCs/>
        </w:rPr>
        <w:t xml:space="preserve"> 5.1</w:t>
      </w:r>
      <w:r w:rsidR="00182C48">
        <w:rPr>
          <w:b/>
          <w:bCs/>
        </w:rPr>
        <w:t>.</w:t>
      </w:r>
      <w:r w:rsidRPr="00182C48">
        <w:rPr>
          <w:b/>
          <w:bCs/>
        </w:rPr>
        <w:tab/>
        <w:t>Marketing Fundamentals</w:t>
      </w:r>
    </w:p>
    <w:p w14:paraId="141B1FCE" w14:textId="77777777" w:rsidR="00C923FE" w:rsidRDefault="00C923FE" w:rsidP="00182C48">
      <w:pPr>
        <w:pStyle w:val="NoSpacing"/>
        <w:ind w:left="1440" w:firstLine="720"/>
      </w:pPr>
      <w:r w:rsidRPr="00C923FE">
        <w:t>Identify principles of marketing and marketing functions.</w:t>
      </w:r>
    </w:p>
    <w:p w14:paraId="5433600B" w14:textId="77777777" w:rsidR="00182C48" w:rsidRPr="00C923FE" w:rsidRDefault="00182C48" w:rsidP="00182C48">
      <w:pPr>
        <w:pStyle w:val="NoSpacing"/>
        <w:ind w:left="1440" w:firstLine="720"/>
      </w:pPr>
    </w:p>
    <w:p w14:paraId="6F9FE232" w14:textId="77777777" w:rsidR="00C923FE" w:rsidRPr="00182C48" w:rsidRDefault="00C923FE" w:rsidP="00C923FE">
      <w:pPr>
        <w:pStyle w:val="NoSpacing"/>
        <w:rPr>
          <w:b/>
          <w:bCs/>
        </w:rPr>
      </w:pPr>
      <w:proofErr w:type="gramStart"/>
      <w:r w:rsidRPr="00182C48">
        <w:rPr>
          <w:b/>
          <w:bCs/>
        </w:rPr>
        <w:lastRenderedPageBreak/>
        <w:t>Competencies</w:t>
      </w:r>
      <w:proofErr w:type="gramEnd"/>
    </w:p>
    <w:p w14:paraId="63B5997D" w14:textId="51F866F4" w:rsidR="00C923FE" w:rsidRPr="00C923FE" w:rsidRDefault="00C923FE" w:rsidP="00182C48">
      <w:pPr>
        <w:pStyle w:val="NoSpacing"/>
        <w:ind w:left="720" w:hanging="720"/>
      </w:pPr>
      <w:r w:rsidRPr="00C923FE">
        <w:t>5.1.1</w:t>
      </w:r>
      <w:r w:rsidR="00182C48">
        <w:t>.</w:t>
      </w:r>
      <w:r w:rsidRPr="00C923FE">
        <w:tab/>
        <w:t>Identify marketing functions, their interrelatedness and the metrics used to measure their success.</w:t>
      </w:r>
    </w:p>
    <w:p w14:paraId="48CE3E08" w14:textId="41927A21" w:rsidR="00C923FE" w:rsidRPr="00C923FE" w:rsidRDefault="00C923FE" w:rsidP="00C923FE">
      <w:pPr>
        <w:pStyle w:val="NoSpacing"/>
      </w:pPr>
      <w:r w:rsidRPr="00C923FE">
        <w:t>5.1.3</w:t>
      </w:r>
      <w:r w:rsidR="00182C48">
        <w:t>.</w:t>
      </w:r>
      <w:r w:rsidRPr="00C923FE">
        <w:tab/>
        <w:t>Identify legal and ethical issues associated with marketing.</w:t>
      </w:r>
    </w:p>
    <w:p w14:paraId="2B2E88C8" w14:textId="2B641583" w:rsidR="00C923FE" w:rsidRPr="00C923FE" w:rsidRDefault="00C923FE" w:rsidP="00182C48">
      <w:pPr>
        <w:pStyle w:val="NoSpacing"/>
        <w:ind w:left="720" w:hanging="720"/>
      </w:pPr>
      <w:r w:rsidRPr="00C923FE">
        <w:t>5.1.6</w:t>
      </w:r>
      <w:r w:rsidR="00182C48">
        <w:t>.</w:t>
      </w:r>
      <w:r w:rsidRPr="00C923FE">
        <w:tab/>
        <w:t>Explain the role and function of pricing and factors affecting pricing decisions (e.g., customer value perception, brand, negotiating power, corporate policies, competitive strategy, stage of customer life cycle).</w:t>
      </w:r>
    </w:p>
    <w:p w14:paraId="33422C43" w14:textId="399A0E0B" w:rsidR="00C923FE" w:rsidRPr="00C923FE" w:rsidRDefault="00C923FE" w:rsidP="00C923FE">
      <w:pPr>
        <w:pStyle w:val="NoSpacing"/>
      </w:pPr>
      <w:r w:rsidRPr="00C923FE">
        <w:t>5.1.9</w:t>
      </w:r>
      <w:r w:rsidR="00182C48">
        <w:t>.</w:t>
      </w:r>
      <w:r w:rsidRPr="00C923FE">
        <w:tab/>
        <w:t>Describe the role and function of promotion.</w:t>
      </w:r>
    </w:p>
    <w:p w14:paraId="0CA8C462" w14:textId="66199276" w:rsidR="00C923FE" w:rsidRPr="00C923FE" w:rsidRDefault="00C923FE" w:rsidP="00C923FE">
      <w:pPr>
        <w:pStyle w:val="NoSpacing"/>
      </w:pPr>
      <w:r w:rsidRPr="00C923FE">
        <w:t>5.1.10</w:t>
      </w:r>
      <w:r w:rsidR="00182C48">
        <w:t>.</w:t>
      </w:r>
      <w:r w:rsidRPr="00C923FE">
        <w:tab/>
        <w:t>Describe the role and function of selling.</w:t>
      </w:r>
    </w:p>
    <w:p w14:paraId="2AEF5146" w14:textId="19DF2D16" w:rsidR="00C923FE" w:rsidRPr="00C923FE" w:rsidRDefault="00C923FE" w:rsidP="00C923FE">
      <w:pPr>
        <w:pStyle w:val="NoSpacing"/>
      </w:pPr>
      <w:r w:rsidRPr="00C923FE">
        <w:t>5.1.11</w:t>
      </w:r>
      <w:r w:rsidR="00182C48">
        <w:t>.</w:t>
      </w:r>
      <w:r w:rsidRPr="00C923FE">
        <w:tab/>
        <w:t>Describe sales processes and techniques used to facilitate selling.</w:t>
      </w:r>
    </w:p>
    <w:p w14:paraId="3A0DB85B" w14:textId="77777777" w:rsidR="00C923FE" w:rsidRPr="00C923FE" w:rsidRDefault="00C923FE" w:rsidP="00C923FE">
      <w:pPr>
        <w:pStyle w:val="NoSpacing"/>
      </w:pPr>
    </w:p>
    <w:p w14:paraId="3B66514D" w14:textId="7A410279" w:rsidR="00C923FE" w:rsidRPr="00182C48" w:rsidRDefault="00C923FE" w:rsidP="00C923FE">
      <w:pPr>
        <w:pStyle w:val="NoSpacing"/>
        <w:rPr>
          <w:b/>
          <w:bCs/>
        </w:rPr>
      </w:pPr>
      <w:r w:rsidRPr="00182C48">
        <w:rPr>
          <w:b/>
          <w:bCs/>
        </w:rPr>
        <w:t>Outcome</w:t>
      </w:r>
      <w:r w:rsidR="00182C48">
        <w:rPr>
          <w:b/>
          <w:bCs/>
        </w:rPr>
        <w:t>:</w:t>
      </w:r>
      <w:r w:rsidRPr="00182C48">
        <w:rPr>
          <w:b/>
          <w:bCs/>
        </w:rPr>
        <w:t xml:space="preserve"> 5.3</w:t>
      </w:r>
      <w:r w:rsidR="00182C48">
        <w:rPr>
          <w:b/>
          <w:bCs/>
        </w:rPr>
        <w:t>.</w:t>
      </w:r>
      <w:r w:rsidRPr="00182C48">
        <w:rPr>
          <w:b/>
          <w:bCs/>
        </w:rPr>
        <w:tab/>
        <w:t>Marketing Information Management</w:t>
      </w:r>
    </w:p>
    <w:p w14:paraId="5F49D36F" w14:textId="77777777" w:rsidR="00C923FE" w:rsidRDefault="00C923FE" w:rsidP="00182C48">
      <w:pPr>
        <w:pStyle w:val="NoSpacing"/>
        <w:ind w:left="1440" w:firstLine="720"/>
      </w:pPr>
      <w:r w:rsidRPr="00C923FE">
        <w:t>Collect, analyze and distribute marketing information.</w:t>
      </w:r>
    </w:p>
    <w:p w14:paraId="0E79FCA4" w14:textId="77777777" w:rsidR="00182C48" w:rsidRPr="00C923FE" w:rsidRDefault="00182C48" w:rsidP="00182C48">
      <w:pPr>
        <w:pStyle w:val="NoSpacing"/>
        <w:ind w:left="1440" w:firstLine="720"/>
      </w:pPr>
    </w:p>
    <w:p w14:paraId="2E4128B6" w14:textId="77777777" w:rsidR="00C923FE" w:rsidRPr="00182C48" w:rsidRDefault="00C923FE" w:rsidP="00C923FE">
      <w:pPr>
        <w:pStyle w:val="NoSpacing"/>
        <w:rPr>
          <w:b/>
          <w:bCs/>
        </w:rPr>
      </w:pPr>
      <w:proofErr w:type="gramStart"/>
      <w:r w:rsidRPr="00182C48">
        <w:rPr>
          <w:b/>
          <w:bCs/>
        </w:rPr>
        <w:t>Competencies</w:t>
      </w:r>
      <w:proofErr w:type="gramEnd"/>
    </w:p>
    <w:p w14:paraId="14C38A5D" w14:textId="78DDDEAA" w:rsidR="00C923FE" w:rsidRPr="00C923FE" w:rsidRDefault="00C923FE" w:rsidP="00C923FE">
      <w:pPr>
        <w:pStyle w:val="NoSpacing"/>
      </w:pPr>
      <w:r w:rsidRPr="00C923FE">
        <w:t>5.3.3</w:t>
      </w:r>
      <w:r w:rsidR="00182C48">
        <w:t>.</w:t>
      </w:r>
      <w:r w:rsidRPr="00C923FE">
        <w:tab/>
        <w:t>Describe data and reports that are monitored for marketing decision-making.</w:t>
      </w:r>
    </w:p>
    <w:p w14:paraId="2C9FC6C3" w14:textId="72B41DB6" w:rsidR="00C923FE" w:rsidRPr="00C923FE" w:rsidRDefault="00C923FE" w:rsidP="00182C48">
      <w:pPr>
        <w:pStyle w:val="NoSpacing"/>
        <w:ind w:left="720" w:hanging="720"/>
      </w:pPr>
      <w:r w:rsidRPr="00C923FE">
        <w:t>5.3.4</w:t>
      </w:r>
      <w:r w:rsidR="00182C48">
        <w:t>.</w:t>
      </w:r>
      <w:r w:rsidRPr="00C923FE">
        <w:tab/>
        <w:t xml:space="preserve">Communicate </w:t>
      </w:r>
      <w:proofErr w:type="gramStart"/>
      <w:r w:rsidRPr="00C923FE">
        <w:t>marketing-information</w:t>
      </w:r>
      <w:proofErr w:type="gramEnd"/>
      <w:r w:rsidRPr="00C923FE">
        <w:t xml:space="preserve"> that delivers relevant insights into issues, problems, questions or opportunities.</w:t>
      </w:r>
    </w:p>
    <w:p w14:paraId="0898EA6E" w14:textId="02E4B5FF" w:rsidR="00C923FE" w:rsidRDefault="00C923FE" w:rsidP="00182C48">
      <w:pPr>
        <w:pStyle w:val="NoSpacing"/>
        <w:ind w:left="720" w:hanging="720"/>
        <w:rPr>
          <w:color w:val="000000"/>
          <w:shd w:val="clear" w:color="auto" w:fill="FFFFFF"/>
        </w:rPr>
      </w:pPr>
      <w:r w:rsidRPr="00C923FE">
        <w:t>5.3.5</w:t>
      </w:r>
      <w:r w:rsidR="00182C48">
        <w:t>.</w:t>
      </w:r>
      <w:r w:rsidRPr="00C923FE">
        <w:tab/>
      </w:r>
      <w:r w:rsidRPr="00C923FE">
        <w:rPr>
          <w:color w:val="000000"/>
          <w:shd w:val="clear" w:color="auto" w:fill="FFFFFF"/>
        </w:rPr>
        <w:t>Analyze business information to monitor brands and changes that could impact marketing (e.g., customer databases, partners’ and competitors’ activities, sales and operational data, business environment including other industries).</w:t>
      </w:r>
    </w:p>
    <w:p w14:paraId="37C3EF16" w14:textId="77777777" w:rsidR="00182C48" w:rsidRPr="00C923FE" w:rsidRDefault="00182C48" w:rsidP="00182C48">
      <w:pPr>
        <w:pStyle w:val="NoSpacing"/>
        <w:ind w:left="720" w:hanging="720"/>
      </w:pPr>
    </w:p>
    <w:p w14:paraId="6D662B4A" w14:textId="162DFC6D" w:rsidR="00C923FE" w:rsidRPr="00182C48" w:rsidRDefault="00C923FE" w:rsidP="00C923FE">
      <w:pPr>
        <w:pStyle w:val="NoSpacing"/>
        <w:rPr>
          <w:b/>
          <w:bCs/>
        </w:rPr>
      </w:pPr>
      <w:r w:rsidRPr="00182C48">
        <w:rPr>
          <w:b/>
          <w:bCs/>
        </w:rPr>
        <w:t>Outcome</w:t>
      </w:r>
      <w:r w:rsidR="00182C48">
        <w:rPr>
          <w:b/>
          <w:bCs/>
        </w:rPr>
        <w:t>:</w:t>
      </w:r>
      <w:r w:rsidRPr="00182C48">
        <w:rPr>
          <w:b/>
          <w:bCs/>
        </w:rPr>
        <w:t xml:space="preserve"> 5.4</w:t>
      </w:r>
      <w:r w:rsidR="00182C48">
        <w:rPr>
          <w:b/>
          <w:bCs/>
        </w:rPr>
        <w:t>.</w:t>
      </w:r>
      <w:r w:rsidRPr="00182C48">
        <w:rPr>
          <w:b/>
          <w:bCs/>
        </w:rPr>
        <w:tab/>
        <w:t>Marketing Research</w:t>
      </w:r>
    </w:p>
    <w:p w14:paraId="0397B1F8" w14:textId="77777777" w:rsidR="00C923FE" w:rsidRDefault="00C923FE" w:rsidP="00182C48">
      <w:pPr>
        <w:pStyle w:val="NoSpacing"/>
        <w:ind w:left="2160"/>
      </w:pPr>
      <w:r w:rsidRPr="00C923FE">
        <w:t>Apply qualitative and quantitative research methods to collect, analyze and distribute marketing data.</w:t>
      </w:r>
    </w:p>
    <w:p w14:paraId="25BF8413" w14:textId="77777777" w:rsidR="00182C48" w:rsidRPr="00C923FE" w:rsidRDefault="00182C48" w:rsidP="00182C48">
      <w:pPr>
        <w:pStyle w:val="NoSpacing"/>
        <w:ind w:left="2160"/>
      </w:pPr>
    </w:p>
    <w:p w14:paraId="6D9322C6" w14:textId="77777777" w:rsidR="00C923FE" w:rsidRPr="00182C48" w:rsidRDefault="00C923FE" w:rsidP="00C923FE">
      <w:pPr>
        <w:pStyle w:val="NoSpacing"/>
        <w:rPr>
          <w:b/>
          <w:bCs/>
        </w:rPr>
      </w:pPr>
      <w:proofErr w:type="gramStart"/>
      <w:r w:rsidRPr="00182C48">
        <w:rPr>
          <w:b/>
          <w:bCs/>
        </w:rPr>
        <w:t>Competencies</w:t>
      </w:r>
      <w:proofErr w:type="gramEnd"/>
    </w:p>
    <w:p w14:paraId="40AA0229" w14:textId="3F3A9D73" w:rsidR="00C923FE" w:rsidRPr="00C923FE" w:rsidRDefault="00C923FE" w:rsidP="00C923FE">
      <w:pPr>
        <w:pStyle w:val="NoSpacing"/>
      </w:pPr>
      <w:r w:rsidRPr="00C923FE">
        <w:t>5.4.16</w:t>
      </w:r>
      <w:r w:rsidR="00182C48">
        <w:t>.</w:t>
      </w:r>
      <w:r w:rsidRPr="00C923FE">
        <w:tab/>
        <w:t>Apply data to support real-time customization of customer interactions.</w:t>
      </w:r>
    </w:p>
    <w:p w14:paraId="5521BF07" w14:textId="46B728BB" w:rsidR="00C923FE" w:rsidRPr="00C923FE" w:rsidRDefault="00C923FE" w:rsidP="00C923FE">
      <w:pPr>
        <w:pStyle w:val="NoSpacing"/>
      </w:pPr>
      <w:r w:rsidRPr="00C923FE">
        <w:t>5.4.17</w:t>
      </w:r>
      <w:r w:rsidR="00182C48">
        <w:t>.</w:t>
      </w:r>
      <w:r w:rsidRPr="00C923FE">
        <w:tab/>
        <w:t>Identify and evaluate marketing data needs.</w:t>
      </w:r>
    </w:p>
    <w:p w14:paraId="0AAA4B1C" w14:textId="7BA2739C" w:rsidR="00C923FE" w:rsidRDefault="00C923FE" w:rsidP="00C923FE">
      <w:pPr>
        <w:pStyle w:val="NoSpacing"/>
      </w:pPr>
      <w:r w:rsidRPr="00C923FE">
        <w:t>5.4.18</w:t>
      </w:r>
      <w:r w:rsidR="00182C48">
        <w:t>.</w:t>
      </w:r>
      <w:r w:rsidRPr="00C923FE">
        <w:tab/>
        <w:t xml:space="preserve">Identify sources of </w:t>
      </w:r>
      <w:proofErr w:type="gramStart"/>
      <w:r w:rsidRPr="00C923FE">
        <w:t>relevant,</w:t>
      </w:r>
      <w:proofErr w:type="gramEnd"/>
      <w:r w:rsidRPr="00C923FE">
        <w:t xml:space="preserve"> new marketing data.</w:t>
      </w:r>
    </w:p>
    <w:p w14:paraId="29249010" w14:textId="77777777" w:rsidR="00182C48" w:rsidRPr="00C923FE" w:rsidRDefault="00182C48" w:rsidP="00C923FE">
      <w:pPr>
        <w:pStyle w:val="NoSpacing"/>
      </w:pPr>
    </w:p>
    <w:p w14:paraId="4210234D" w14:textId="6AB09DA5" w:rsidR="00C923FE" w:rsidRPr="00182C48" w:rsidRDefault="00C923FE" w:rsidP="00C923FE">
      <w:pPr>
        <w:pStyle w:val="NoSpacing"/>
        <w:rPr>
          <w:b/>
          <w:bCs/>
        </w:rPr>
      </w:pPr>
      <w:r w:rsidRPr="00182C48">
        <w:rPr>
          <w:b/>
          <w:bCs/>
        </w:rPr>
        <w:t>Outcome</w:t>
      </w:r>
      <w:r w:rsidR="00182C48">
        <w:rPr>
          <w:b/>
          <w:bCs/>
        </w:rPr>
        <w:t>:</w:t>
      </w:r>
      <w:r w:rsidRPr="00182C48">
        <w:rPr>
          <w:b/>
          <w:bCs/>
        </w:rPr>
        <w:t xml:space="preserve"> 5.5</w:t>
      </w:r>
      <w:r w:rsidR="00182C48">
        <w:rPr>
          <w:b/>
          <w:bCs/>
        </w:rPr>
        <w:t>.</w:t>
      </w:r>
      <w:r w:rsidRPr="00182C48">
        <w:rPr>
          <w:b/>
          <w:bCs/>
        </w:rPr>
        <w:tab/>
        <w:t>Marketing Planning</w:t>
      </w:r>
    </w:p>
    <w:p w14:paraId="0027084F" w14:textId="77777777" w:rsidR="00C923FE" w:rsidRDefault="00C923FE" w:rsidP="00182C48">
      <w:pPr>
        <w:pStyle w:val="NoSpacing"/>
        <w:ind w:left="2160"/>
      </w:pPr>
      <w:r w:rsidRPr="00C923FE">
        <w:t xml:space="preserve">Identify, select and evaluate marketing strategies to reach </w:t>
      </w:r>
      <w:proofErr w:type="gramStart"/>
      <w:r w:rsidRPr="00C923FE">
        <w:t>targeted</w:t>
      </w:r>
      <w:proofErr w:type="gramEnd"/>
      <w:r w:rsidRPr="00C923FE">
        <w:t xml:space="preserve"> audiences.</w:t>
      </w:r>
    </w:p>
    <w:p w14:paraId="5BAF82DB" w14:textId="77777777" w:rsidR="00182C48" w:rsidRPr="00C923FE" w:rsidRDefault="00182C48" w:rsidP="00182C48">
      <w:pPr>
        <w:pStyle w:val="NoSpacing"/>
        <w:ind w:left="2160"/>
      </w:pPr>
    </w:p>
    <w:p w14:paraId="74766F2D" w14:textId="77777777" w:rsidR="00C923FE" w:rsidRPr="00182C48" w:rsidRDefault="00C923FE" w:rsidP="00C923FE">
      <w:pPr>
        <w:pStyle w:val="NoSpacing"/>
        <w:rPr>
          <w:b/>
          <w:bCs/>
        </w:rPr>
      </w:pPr>
      <w:proofErr w:type="gramStart"/>
      <w:r w:rsidRPr="00182C48">
        <w:rPr>
          <w:b/>
          <w:bCs/>
        </w:rPr>
        <w:t>Competencies</w:t>
      </w:r>
      <w:proofErr w:type="gramEnd"/>
    </w:p>
    <w:p w14:paraId="7E93FF31" w14:textId="773BEE63" w:rsidR="00C923FE" w:rsidRPr="00C923FE" w:rsidRDefault="00C923FE" w:rsidP="00C923FE">
      <w:pPr>
        <w:pStyle w:val="NoSpacing"/>
      </w:pPr>
      <w:r w:rsidRPr="00C923FE">
        <w:t>5.5.3</w:t>
      </w:r>
      <w:r w:rsidR="00182C48">
        <w:t>.</w:t>
      </w:r>
      <w:r w:rsidRPr="00C923FE">
        <w:tab/>
        <w:t>Describe the concepts of market and market identification.</w:t>
      </w:r>
    </w:p>
    <w:p w14:paraId="0EB1EDF8" w14:textId="51353C35" w:rsidR="00C923FE" w:rsidRPr="00C923FE" w:rsidRDefault="00C923FE" w:rsidP="00C923FE">
      <w:pPr>
        <w:pStyle w:val="NoSpacing"/>
      </w:pPr>
      <w:r w:rsidRPr="00C923FE">
        <w:t>5.5.4</w:t>
      </w:r>
      <w:r w:rsidR="00182C48">
        <w:t>.</w:t>
      </w:r>
      <w:r w:rsidRPr="00C923FE">
        <w:tab/>
        <w:t>Identify market segments and select target market(s).</w:t>
      </w:r>
    </w:p>
    <w:p w14:paraId="5B02FD9D" w14:textId="02539AFE" w:rsidR="00C923FE" w:rsidRPr="00C923FE" w:rsidRDefault="00C923FE" w:rsidP="00182C48">
      <w:pPr>
        <w:pStyle w:val="NoSpacing"/>
        <w:ind w:left="720" w:hanging="720"/>
      </w:pPr>
      <w:r w:rsidRPr="00C923FE">
        <w:t>5.5.5</w:t>
      </w:r>
      <w:r w:rsidR="00182C48">
        <w:t>.</w:t>
      </w:r>
      <w:r w:rsidRPr="00C923FE">
        <w:tab/>
        <w:t>Profile target customer to determine market needs and customer demand for products and services.</w:t>
      </w:r>
    </w:p>
    <w:p w14:paraId="1CC8448F" w14:textId="5C6DBEAA" w:rsidR="00C923FE" w:rsidRPr="00C923FE" w:rsidRDefault="00C923FE" w:rsidP="00C923FE">
      <w:pPr>
        <w:pStyle w:val="NoSpacing"/>
      </w:pPr>
      <w:r w:rsidRPr="00C923FE">
        <w:t>5.5.8</w:t>
      </w:r>
      <w:r w:rsidR="00182C48">
        <w:t>.</w:t>
      </w:r>
      <w:r w:rsidRPr="00C923FE">
        <w:tab/>
        <w:t>Conduct a competitive analysis.</w:t>
      </w:r>
    </w:p>
    <w:p w14:paraId="49FAD13B" w14:textId="79386908" w:rsidR="00C923FE" w:rsidRDefault="00C923FE" w:rsidP="00C923FE">
      <w:pPr>
        <w:pStyle w:val="NoSpacing"/>
      </w:pPr>
      <w:r w:rsidRPr="00C923FE">
        <w:t>5.5.9</w:t>
      </w:r>
      <w:r w:rsidR="00182C48">
        <w:t>.</w:t>
      </w:r>
      <w:r w:rsidRPr="00C923FE">
        <w:tab/>
        <w:t>Forecast sales and establish sales goals.</w:t>
      </w:r>
    </w:p>
    <w:p w14:paraId="337B88DA" w14:textId="253DE9AA" w:rsidR="00182C48" w:rsidRDefault="00182C48">
      <w:pPr>
        <w:rPr>
          <w:rFonts w:ascii="Source Sans Pro" w:hAnsi="Source Sans Pro"/>
          <w:kern w:val="2"/>
          <w:sz w:val="24"/>
          <w14:ligatures w14:val="standardContextual"/>
        </w:rPr>
      </w:pPr>
      <w:r>
        <w:br w:type="page"/>
      </w:r>
    </w:p>
    <w:p w14:paraId="5339E9C3" w14:textId="77777777" w:rsidR="00182C48" w:rsidRPr="00182C48" w:rsidRDefault="00182C48" w:rsidP="00C923FE">
      <w:pPr>
        <w:pStyle w:val="NoSpacing"/>
        <w:rPr>
          <w:b/>
          <w:bCs/>
        </w:rPr>
      </w:pPr>
    </w:p>
    <w:p w14:paraId="36398F83" w14:textId="27094C1A" w:rsidR="00C923FE" w:rsidRPr="00182C48" w:rsidRDefault="00C923FE" w:rsidP="00C923FE">
      <w:pPr>
        <w:pStyle w:val="NoSpacing"/>
        <w:rPr>
          <w:b/>
          <w:bCs/>
        </w:rPr>
      </w:pPr>
      <w:r w:rsidRPr="00182C48">
        <w:rPr>
          <w:b/>
          <w:bCs/>
        </w:rPr>
        <w:t>Outcome</w:t>
      </w:r>
      <w:r w:rsidR="00182C48">
        <w:rPr>
          <w:b/>
          <w:bCs/>
        </w:rPr>
        <w:t>:</w:t>
      </w:r>
      <w:r w:rsidRPr="00182C48">
        <w:rPr>
          <w:b/>
          <w:bCs/>
        </w:rPr>
        <w:t xml:space="preserve"> 5.6</w:t>
      </w:r>
      <w:r w:rsidR="00636049">
        <w:rPr>
          <w:b/>
          <w:bCs/>
        </w:rPr>
        <w:t>.</w:t>
      </w:r>
      <w:r w:rsidRPr="00182C48">
        <w:rPr>
          <w:b/>
          <w:bCs/>
        </w:rPr>
        <w:tab/>
        <w:t>Pricing</w:t>
      </w:r>
    </w:p>
    <w:p w14:paraId="59436E94" w14:textId="77777777" w:rsidR="00C923FE" w:rsidRDefault="00C923FE" w:rsidP="00636049">
      <w:pPr>
        <w:pStyle w:val="NoSpacing"/>
        <w:ind w:left="2160"/>
      </w:pPr>
      <w:r w:rsidRPr="00C923FE">
        <w:t>Set and adjust prices to maximize profit and maintain customer and/or client satisfaction.</w:t>
      </w:r>
    </w:p>
    <w:p w14:paraId="20BC960D" w14:textId="77777777" w:rsidR="00636049" w:rsidRPr="00C923FE" w:rsidRDefault="00636049" w:rsidP="00636049">
      <w:pPr>
        <w:pStyle w:val="NoSpacing"/>
        <w:ind w:left="2160"/>
      </w:pPr>
    </w:p>
    <w:p w14:paraId="0AF60361" w14:textId="77777777" w:rsidR="00C923FE" w:rsidRPr="00636049" w:rsidRDefault="00C923FE" w:rsidP="00C923FE">
      <w:pPr>
        <w:pStyle w:val="NoSpacing"/>
        <w:rPr>
          <w:b/>
          <w:bCs/>
        </w:rPr>
      </w:pPr>
      <w:proofErr w:type="gramStart"/>
      <w:r w:rsidRPr="00636049">
        <w:rPr>
          <w:b/>
          <w:bCs/>
        </w:rPr>
        <w:t>Competencies</w:t>
      </w:r>
      <w:proofErr w:type="gramEnd"/>
    </w:p>
    <w:p w14:paraId="1AEC4B06" w14:textId="7DD53B59" w:rsidR="00C923FE" w:rsidRPr="00C923FE" w:rsidRDefault="00C923FE" w:rsidP="00C923FE">
      <w:pPr>
        <w:pStyle w:val="NoSpacing"/>
      </w:pPr>
      <w:r w:rsidRPr="00C923FE">
        <w:t>5.6.1</w:t>
      </w:r>
      <w:r w:rsidR="00636049">
        <w:t>.</w:t>
      </w:r>
      <w:r w:rsidRPr="00C923FE">
        <w:tab/>
        <w:t>Describe the functions of prices in markets.</w:t>
      </w:r>
    </w:p>
    <w:p w14:paraId="7606F427" w14:textId="7852C23C" w:rsidR="00C923FE" w:rsidRPr="00C923FE" w:rsidRDefault="00C923FE" w:rsidP="00636049">
      <w:pPr>
        <w:pStyle w:val="NoSpacing"/>
        <w:ind w:left="720" w:hanging="720"/>
      </w:pPr>
      <w:r w:rsidRPr="00C923FE">
        <w:t>5.6.2</w:t>
      </w:r>
      <w:r w:rsidR="00636049">
        <w:t>.</w:t>
      </w:r>
      <w:r w:rsidRPr="00C923FE">
        <w:tab/>
        <w:t>Establish pricing objectives that consider the outcome of marketing research and planning.</w:t>
      </w:r>
    </w:p>
    <w:p w14:paraId="03D1673F" w14:textId="19F27036" w:rsidR="00C923FE" w:rsidRPr="00C923FE" w:rsidRDefault="00C923FE" w:rsidP="00C923FE">
      <w:pPr>
        <w:pStyle w:val="NoSpacing"/>
      </w:pPr>
      <w:r w:rsidRPr="00C923FE">
        <w:t>5.6.3</w:t>
      </w:r>
      <w:r w:rsidR="00636049">
        <w:t>.</w:t>
      </w:r>
      <w:r w:rsidRPr="00C923FE">
        <w:tab/>
        <w:t xml:space="preserve">Calculate </w:t>
      </w:r>
      <w:proofErr w:type="gramStart"/>
      <w:r w:rsidRPr="00C923FE">
        <w:t>a base</w:t>
      </w:r>
      <w:proofErr w:type="gramEnd"/>
      <w:r w:rsidRPr="00C923FE">
        <w:t xml:space="preserve"> price for product and services (e.g., cost, demand, competition).</w:t>
      </w:r>
    </w:p>
    <w:p w14:paraId="13727EBB" w14:textId="04C77733" w:rsidR="00C923FE" w:rsidRPr="00C923FE" w:rsidRDefault="00C923FE" w:rsidP="00C923FE">
      <w:pPr>
        <w:pStyle w:val="NoSpacing"/>
      </w:pPr>
      <w:r w:rsidRPr="00C923FE">
        <w:t>5.6.4</w:t>
      </w:r>
      <w:r w:rsidR="00636049">
        <w:t>.</w:t>
      </w:r>
      <w:r w:rsidRPr="00C923FE">
        <w:tab/>
        <w:t>Determine product’s cost (e.g., breakeven, ROI, markup).</w:t>
      </w:r>
    </w:p>
    <w:p w14:paraId="2A74912B" w14:textId="7334A01D" w:rsidR="00C923FE" w:rsidRPr="00C923FE" w:rsidRDefault="00C923FE" w:rsidP="00C923FE">
      <w:pPr>
        <w:pStyle w:val="NoSpacing"/>
      </w:pPr>
      <w:r w:rsidRPr="00C923FE">
        <w:t>5.6.5</w:t>
      </w:r>
      <w:r w:rsidR="00636049">
        <w:t>.</w:t>
      </w:r>
      <w:r w:rsidRPr="00C923FE">
        <w:tab/>
        <w:t>Develop seasonal and situational pricing policies.</w:t>
      </w:r>
    </w:p>
    <w:p w14:paraId="54F1F22A" w14:textId="44EF6867" w:rsidR="00C923FE" w:rsidRPr="00C923FE" w:rsidRDefault="00C923FE" w:rsidP="00C923FE">
      <w:pPr>
        <w:pStyle w:val="NoSpacing"/>
      </w:pPr>
      <w:r w:rsidRPr="00C923FE">
        <w:t>5.6.6</w:t>
      </w:r>
      <w:r w:rsidR="00636049">
        <w:t>.</w:t>
      </w:r>
      <w:r w:rsidRPr="00C923FE">
        <w:tab/>
        <w:t>Evaluate pricing strategies to identify needed changes.</w:t>
      </w:r>
    </w:p>
    <w:p w14:paraId="60E42367" w14:textId="2F85189A" w:rsidR="00C923FE" w:rsidRPr="00C923FE" w:rsidRDefault="00C923FE" w:rsidP="00636049">
      <w:pPr>
        <w:pStyle w:val="NoSpacing"/>
        <w:ind w:left="720" w:hanging="720"/>
      </w:pPr>
      <w:r w:rsidRPr="00C923FE">
        <w:t>5.6.7</w:t>
      </w:r>
      <w:r w:rsidR="00636049">
        <w:t>.</w:t>
      </w:r>
      <w:r w:rsidRPr="00C923FE">
        <w:tab/>
        <w:t>Compare and contrast the products and services in business-to-business (B2B) and business-to-consumer (B2C) environments.</w:t>
      </w:r>
    </w:p>
    <w:p w14:paraId="2B2F00B5" w14:textId="200D95FA" w:rsidR="00C923FE" w:rsidRDefault="00C923FE" w:rsidP="00C923FE">
      <w:pPr>
        <w:pStyle w:val="NoSpacing"/>
      </w:pPr>
      <w:r w:rsidRPr="00C923FE">
        <w:t>5.6.8</w:t>
      </w:r>
      <w:r w:rsidR="00636049">
        <w:t>.</w:t>
      </w:r>
      <w:r w:rsidRPr="00C923FE">
        <w:tab/>
        <w:t>Compare and contrast the pricing of tangible and intangible products.</w:t>
      </w:r>
    </w:p>
    <w:p w14:paraId="4DDED5C3" w14:textId="77777777" w:rsidR="00636049" w:rsidRPr="00C923FE" w:rsidRDefault="00636049" w:rsidP="00C923FE">
      <w:pPr>
        <w:pStyle w:val="NoSpacing"/>
      </w:pPr>
    </w:p>
    <w:p w14:paraId="453AF4DF" w14:textId="68CC471E" w:rsidR="00C923FE" w:rsidRPr="00636049" w:rsidRDefault="00C923FE" w:rsidP="00C923FE">
      <w:pPr>
        <w:pStyle w:val="NoSpacing"/>
        <w:rPr>
          <w:b/>
          <w:bCs/>
        </w:rPr>
      </w:pPr>
      <w:r w:rsidRPr="00636049">
        <w:rPr>
          <w:b/>
          <w:bCs/>
        </w:rPr>
        <w:t>Outcome</w:t>
      </w:r>
      <w:r w:rsidR="00636049">
        <w:rPr>
          <w:b/>
          <w:bCs/>
        </w:rPr>
        <w:t>:</w:t>
      </w:r>
      <w:r w:rsidRPr="00636049">
        <w:rPr>
          <w:b/>
          <w:bCs/>
        </w:rPr>
        <w:t xml:space="preserve"> 5.9</w:t>
      </w:r>
      <w:r w:rsidR="00636049">
        <w:rPr>
          <w:b/>
          <w:bCs/>
        </w:rPr>
        <w:t>.</w:t>
      </w:r>
      <w:r w:rsidRPr="00636049">
        <w:rPr>
          <w:b/>
          <w:bCs/>
        </w:rPr>
        <w:tab/>
        <w:t>Selling</w:t>
      </w:r>
    </w:p>
    <w:p w14:paraId="01D0F60B" w14:textId="77777777" w:rsidR="00C923FE" w:rsidRDefault="00C923FE" w:rsidP="00636049">
      <w:pPr>
        <w:pStyle w:val="NoSpacing"/>
        <w:ind w:left="1440" w:firstLine="720"/>
      </w:pPr>
      <w:r w:rsidRPr="00C923FE">
        <w:t>Plan, implement and evaluate sales activities.</w:t>
      </w:r>
    </w:p>
    <w:p w14:paraId="18711783" w14:textId="77777777" w:rsidR="00636049" w:rsidRPr="00C923FE" w:rsidRDefault="00636049" w:rsidP="00636049">
      <w:pPr>
        <w:pStyle w:val="NoSpacing"/>
        <w:ind w:left="1440" w:firstLine="720"/>
      </w:pPr>
    </w:p>
    <w:p w14:paraId="487BAE1B" w14:textId="77777777" w:rsidR="00C923FE" w:rsidRPr="00636049" w:rsidRDefault="00C923FE" w:rsidP="00C923FE">
      <w:pPr>
        <w:pStyle w:val="NoSpacing"/>
        <w:rPr>
          <w:b/>
          <w:bCs/>
        </w:rPr>
      </w:pPr>
      <w:proofErr w:type="gramStart"/>
      <w:r w:rsidRPr="00636049">
        <w:rPr>
          <w:b/>
          <w:bCs/>
        </w:rPr>
        <w:t>Competencies</w:t>
      </w:r>
      <w:proofErr w:type="gramEnd"/>
    </w:p>
    <w:p w14:paraId="4BD31ECC" w14:textId="459FB90F" w:rsidR="00C923FE" w:rsidRPr="00C923FE" w:rsidRDefault="00C923FE" w:rsidP="00636049">
      <w:pPr>
        <w:pStyle w:val="NoSpacing"/>
        <w:ind w:left="720" w:hanging="720"/>
      </w:pPr>
      <w:r w:rsidRPr="00C923FE">
        <w:t>5.9.1</w:t>
      </w:r>
      <w:r w:rsidR="00636049">
        <w:t>.</w:t>
      </w:r>
      <w:r w:rsidRPr="00C923FE">
        <w:tab/>
        <w:t>Describe buying motives used to enhance customer relationships and increase the likelihood of making sales.</w:t>
      </w:r>
    </w:p>
    <w:p w14:paraId="7D51528B" w14:textId="1B8B3E55" w:rsidR="00C923FE" w:rsidRPr="00C923FE" w:rsidRDefault="00C923FE" w:rsidP="00C923FE">
      <w:pPr>
        <w:pStyle w:val="NoSpacing"/>
      </w:pPr>
      <w:r w:rsidRPr="00C923FE">
        <w:t>5.9.2</w:t>
      </w:r>
      <w:r w:rsidR="00636049">
        <w:t>.</w:t>
      </w:r>
      <w:r w:rsidRPr="00C923FE">
        <w:tab/>
        <w:t xml:space="preserve">Explain the impact of sales and buying cycles on sales activities. </w:t>
      </w:r>
    </w:p>
    <w:p w14:paraId="33D8A7EA" w14:textId="47E2FA1A" w:rsidR="00C923FE" w:rsidRPr="00C923FE" w:rsidRDefault="00C923FE" w:rsidP="00636049">
      <w:pPr>
        <w:pStyle w:val="NoSpacing"/>
        <w:ind w:left="720" w:hanging="720"/>
      </w:pPr>
      <w:r w:rsidRPr="00C923FE">
        <w:t>5.9.3</w:t>
      </w:r>
      <w:r w:rsidR="00636049">
        <w:t>.</w:t>
      </w:r>
      <w:r w:rsidRPr="00C923FE">
        <w:tab/>
        <w:t>Identify sources of product information that can be used to communicate product benefits.</w:t>
      </w:r>
    </w:p>
    <w:p w14:paraId="19AE9AF2" w14:textId="69A18C43" w:rsidR="00C923FE" w:rsidRPr="00C923FE" w:rsidRDefault="00C923FE" w:rsidP="00C923FE">
      <w:pPr>
        <w:pStyle w:val="NoSpacing"/>
      </w:pPr>
      <w:r w:rsidRPr="00C923FE">
        <w:t>5.9.4</w:t>
      </w:r>
      <w:r w:rsidR="00636049">
        <w:t>.</w:t>
      </w:r>
      <w:r w:rsidRPr="00C923FE">
        <w:tab/>
        <w:t xml:space="preserve">Perform pre-sales activities to facilitate sales presentation. </w:t>
      </w:r>
    </w:p>
    <w:p w14:paraId="5A7AEEB5" w14:textId="758ED7DA" w:rsidR="00C923FE" w:rsidRPr="00C923FE" w:rsidRDefault="00C923FE" w:rsidP="00636049">
      <w:pPr>
        <w:pStyle w:val="NoSpacing"/>
        <w:ind w:left="720" w:hanging="720"/>
      </w:pPr>
      <w:r w:rsidRPr="00C923FE">
        <w:t>5.9.5</w:t>
      </w:r>
      <w:r w:rsidR="00636049">
        <w:t>.</w:t>
      </w:r>
      <w:r w:rsidRPr="00C923FE">
        <w:tab/>
        <w:t>Implement sales processes and techniques to enhance customer relationships and solicit sales.</w:t>
      </w:r>
    </w:p>
    <w:p w14:paraId="392489D2" w14:textId="03FBCD85" w:rsidR="00C923FE" w:rsidRPr="00C923FE" w:rsidRDefault="00C923FE" w:rsidP="00C923FE">
      <w:pPr>
        <w:pStyle w:val="NoSpacing"/>
      </w:pPr>
      <w:r w:rsidRPr="00C923FE">
        <w:t>5.9.6</w:t>
      </w:r>
      <w:r w:rsidR="00636049">
        <w:t>.</w:t>
      </w:r>
      <w:r w:rsidRPr="00C923FE">
        <w:tab/>
        <w:t xml:space="preserve">Develop and present sales </w:t>
      </w:r>
      <w:proofErr w:type="gramStart"/>
      <w:r w:rsidRPr="00C923FE">
        <w:t>proposal</w:t>
      </w:r>
      <w:proofErr w:type="gramEnd"/>
      <w:r w:rsidRPr="00C923FE">
        <w:t>.</w:t>
      </w:r>
    </w:p>
    <w:p w14:paraId="49C7FEA0" w14:textId="6E081C97" w:rsidR="00C923FE" w:rsidRPr="00C923FE" w:rsidRDefault="00C923FE" w:rsidP="00C923FE">
      <w:pPr>
        <w:pStyle w:val="NoSpacing"/>
      </w:pPr>
      <w:r w:rsidRPr="00C923FE">
        <w:t>5.9.7</w:t>
      </w:r>
      <w:r w:rsidR="00636049">
        <w:t>.</w:t>
      </w:r>
      <w:r w:rsidRPr="00C923FE">
        <w:tab/>
        <w:t>Overcome objections and complete the sales transaction.</w:t>
      </w:r>
    </w:p>
    <w:p w14:paraId="188028F4" w14:textId="483DAC50" w:rsidR="00C923FE" w:rsidRPr="00C923FE" w:rsidRDefault="00C923FE" w:rsidP="00C923FE">
      <w:pPr>
        <w:pStyle w:val="NoSpacing"/>
      </w:pPr>
      <w:r w:rsidRPr="00C923FE">
        <w:t>5.9.8</w:t>
      </w:r>
      <w:r w:rsidR="00636049">
        <w:t>.</w:t>
      </w:r>
      <w:r w:rsidRPr="00C923FE">
        <w:tab/>
        <w:t>Conduct post-sales follow-up activities to foster ongoing relationships with customers.</w:t>
      </w:r>
    </w:p>
    <w:p w14:paraId="07AFD08A" w14:textId="010862CA" w:rsidR="00C923FE" w:rsidRPr="00C923FE" w:rsidRDefault="00C923FE" w:rsidP="00636049">
      <w:pPr>
        <w:pStyle w:val="NoSpacing"/>
        <w:ind w:left="720" w:hanging="720"/>
      </w:pPr>
      <w:r w:rsidRPr="00C923FE">
        <w:t>5.9.9</w:t>
      </w:r>
      <w:r w:rsidR="00636049">
        <w:t>.</w:t>
      </w:r>
      <w:r w:rsidRPr="00C923FE">
        <w:tab/>
        <w:t>Plan sales activities and identify key performance indicators (KPIs) to increase sales efficiency and effectiveness.</w:t>
      </w:r>
    </w:p>
    <w:p w14:paraId="7EE004F0" w14:textId="39C29E2C" w:rsidR="00C923FE" w:rsidRPr="00C923FE" w:rsidRDefault="00C923FE" w:rsidP="00636049">
      <w:pPr>
        <w:pStyle w:val="NoSpacing"/>
        <w:ind w:left="720" w:hanging="720"/>
      </w:pPr>
      <w:r w:rsidRPr="00C923FE">
        <w:t>5.9.10</w:t>
      </w:r>
      <w:r w:rsidR="00636049">
        <w:t>.</w:t>
      </w:r>
      <w:r w:rsidRPr="00C923FE">
        <w:tab/>
        <w:t>Implement retail sales support activities that facilitate the sales process (delivery, packing and wrapping, special orders, gift certificates, returns or exchanges, retail sales documentation).</w:t>
      </w:r>
    </w:p>
    <w:p w14:paraId="732A5DFA" w14:textId="7A3AE010" w:rsidR="00C923FE" w:rsidRDefault="00C923FE" w:rsidP="00C923FE">
      <w:pPr>
        <w:pStyle w:val="NoSpacing"/>
      </w:pPr>
      <w:r w:rsidRPr="00C923FE">
        <w:t>5.9.11</w:t>
      </w:r>
      <w:r w:rsidR="00636049">
        <w:t>.</w:t>
      </w:r>
      <w:r w:rsidRPr="00C923FE">
        <w:tab/>
        <w:t xml:space="preserve">Identify considerations for staffing a sales force (e.g., structure, size, </w:t>
      </w:r>
      <w:proofErr w:type="gramStart"/>
      <w:r w:rsidRPr="00C923FE">
        <w:t>territories</w:t>
      </w:r>
      <w:proofErr w:type="gramEnd"/>
      <w:r w:rsidRPr="00C923FE">
        <w:t>).</w:t>
      </w:r>
    </w:p>
    <w:p w14:paraId="48C514CD" w14:textId="4BBBEA2B" w:rsidR="00636049" w:rsidRDefault="00636049">
      <w:pPr>
        <w:rPr>
          <w:rFonts w:ascii="Source Sans Pro" w:hAnsi="Source Sans Pro"/>
          <w:kern w:val="2"/>
          <w:sz w:val="24"/>
          <w14:ligatures w14:val="standardContextual"/>
        </w:rPr>
      </w:pPr>
      <w:r>
        <w:br w:type="page"/>
      </w:r>
    </w:p>
    <w:p w14:paraId="161C7EB7" w14:textId="24E5C229" w:rsidR="00636049" w:rsidRPr="00904DC4" w:rsidRDefault="00636049" w:rsidP="00636049">
      <w:pPr>
        <w:pStyle w:val="NoSpacing"/>
        <w:rPr>
          <w:rFonts w:cstheme="minorHAnsi"/>
          <w:b/>
          <w:bCs/>
          <w:color w:val="002060"/>
        </w:rPr>
      </w:pPr>
      <w:r w:rsidRPr="002445FF">
        <w:rPr>
          <w:rFonts w:cstheme="minorHAnsi"/>
          <w:b/>
          <w:bCs/>
          <w:color w:val="002060"/>
        </w:rPr>
        <w:lastRenderedPageBreak/>
        <w:t xml:space="preserve">Strand </w:t>
      </w:r>
      <w:r>
        <w:rPr>
          <w:rFonts w:cstheme="minorHAnsi"/>
          <w:b/>
          <w:bCs/>
          <w:color w:val="002060"/>
        </w:rPr>
        <w:t>7</w:t>
      </w:r>
      <w:r w:rsidRPr="002445FF">
        <w:rPr>
          <w:rFonts w:cstheme="minorHAnsi"/>
          <w:b/>
          <w:bCs/>
          <w:color w:val="002060"/>
        </w:rPr>
        <w:t xml:space="preserve">. </w:t>
      </w:r>
      <w:r w:rsidRPr="002445FF">
        <w:rPr>
          <w:rFonts w:cstheme="minorHAnsi"/>
          <w:b/>
          <w:bCs/>
          <w:color w:val="002060"/>
        </w:rPr>
        <w:tab/>
      </w:r>
      <w:r w:rsidRPr="002445FF">
        <w:rPr>
          <w:rFonts w:cstheme="minorHAnsi"/>
          <w:b/>
          <w:bCs/>
          <w:color w:val="002060"/>
        </w:rPr>
        <w:tab/>
      </w:r>
      <w:r>
        <w:rPr>
          <w:rFonts w:cstheme="minorHAnsi"/>
          <w:b/>
          <w:bCs/>
          <w:color w:val="002060"/>
        </w:rPr>
        <w:t>Operations Management</w:t>
      </w:r>
    </w:p>
    <w:p w14:paraId="1EFA4022" w14:textId="1AB03A33" w:rsidR="00C923FE" w:rsidRDefault="00636049" w:rsidP="00636049">
      <w:pPr>
        <w:pStyle w:val="NoSpacing"/>
        <w:ind w:left="2160"/>
      </w:pPr>
      <w:r w:rsidRPr="002445FF">
        <w:rPr>
          <w:bCs/>
        </w:rPr>
        <w:t xml:space="preserve">Learners </w:t>
      </w:r>
      <w:r w:rsidR="00C923FE" w:rsidRPr="00C923FE">
        <w:t>identify and apply policies, processes and strategies for business operations.</w:t>
      </w:r>
    </w:p>
    <w:p w14:paraId="4B3A9F56" w14:textId="77777777" w:rsidR="00636049" w:rsidRPr="00C923FE" w:rsidRDefault="00636049" w:rsidP="00636049">
      <w:pPr>
        <w:pStyle w:val="NoSpacing"/>
        <w:ind w:left="2160"/>
      </w:pPr>
    </w:p>
    <w:p w14:paraId="017B0A2F" w14:textId="48C16CF8" w:rsidR="00C923FE" w:rsidRPr="00636049" w:rsidRDefault="00C923FE" w:rsidP="00C923FE">
      <w:pPr>
        <w:pStyle w:val="NoSpacing"/>
        <w:rPr>
          <w:b/>
          <w:bCs/>
        </w:rPr>
      </w:pPr>
      <w:r w:rsidRPr="00636049">
        <w:rPr>
          <w:b/>
          <w:bCs/>
        </w:rPr>
        <w:t>Outcome</w:t>
      </w:r>
      <w:r w:rsidR="00636049">
        <w:rPr>
          <w:b/>
          <w:bCs/>
        </w:rPr>
        <w:t xml:space="preserve">: </w:t>
      </w:r>
      <w:r w:rsidRPr="00636049">
        <w:rPr>
          <w:b/>
          <w:bCs/>
        </w:rPr>
        <w:t>7.2</w:t>
      </w:r>
      <w:r w:rsidR="00636049">
        <w:rPr>
          <w:b/>
          <w:bCs/>
        </w:rPr>
        <w:t>.</w:t>
      </w:r>
      <w:r w:rsidRPr="00636049">
        <w:rPr>
          <w:b/>
          <w:bCs/>
        </w:rPr>
        <w:tab/>
        <w:t>Sourcing and Procurement</w:t>
      </w:r>
    </w:p>
    <w:p w14:paraId="68425888" w14:textId="77777777" w:rsidR="00C923FE" w:rsidRDefault="00C923FE" w:rsidP="00636049">
      <w:pPr>
        <w:pStyle w:val="NoSpacing"/>
        <w:ind w:left="1440" w:firstLine="720"/>
      </w:pPr>
      <w:r w:rsidRPr="00C923FE">
        <w:t>Plan, implement and evaluate sourcing and procurement activities.</w:t>
      </w:r>
    </w:p>
    <w:p w14:paraId="69F17F49" w14:textId="77777777" w:rsidR="00636049" w:rsidRPr="00C923FE" w:rsidRDefault="00636049" w:rsidP="00636049">
      <w:pPr>
        <w:pStyle w:val="NoSpacing"/>
        <w:ind w:left="1440" w:firstLine="720"/>
      </w:pPr>
    </w:p>
    <w:p w14:paraId="544B40BC" w14:textId="77777777" w:rsidR="00C923FE" w:rsidRPr="00636049" w:rsidRDefault="00C923FE" w:rsidP="00C923FE">
      <w:pPr>
        <w:pStyle w:val="NoSpacing"/>
        <w:rPr>
          <w:b/>
          <w:bCs/>
        </w:rPr>
      </w:pPr>
      <w:proofErr w:type="gramStart"/>
      <w:r w:rsidRPr="00636049">
        <w:rPr>
          <w:b/>
          <w:bCs/>
        </w:rPr>
        <w:t>Competencies</w:t>
      </w:r>
      <w:proofErr w:type="gramEnd"/>
    </w:p>
    <w:p w14:paraId="65FF3DBE" w14:textId="70AD0D46" w:rsidR="00C923FE" w:rsidRPr="00C923FE" w:rsidRDefault="00C923FE" w:rsidP="00636049">
      <w:pPr>
        <w:pStyle w:val="NoSpacing"/>
        <w:ind w:left="720" w:hanging="720"/>
      </w:pPr>
      <w:r w:rsidRPr="00C923FE">
        <w:t>7.2.4</w:t>
      </w:r>
      <w:r w:rsidR="00636049">
        <w:t>.</w:t>
      </w:r>
      <w:r w:rsidRPr="00C923FE">
        <w:tab/>
        <w:t>Describe how the bid or contracting process (e.g., bid specification, vendor or supplier search, bid review, selection of vendor) impacts business objectives.</w:t>
      </w:r>
    </w:p>
    <w:p w14:paraId="0BF08CE0" w14:textId="39E33D00" w:rsidR="00C923FE" w:rsidRDefault="00C923FE" w:rsidP="00C923FE">
      <w:pPr>
        <w:pStyle w:val="NoSpacing"/>
      </w:pPr>
      <w:r w:rsidRPr="00C923FE">
        <w:t>7.2.12</w:t>
      </w:r>
      <w:r w:rsidR="00636049">
        <w:t>.</w:t>
      </w:r>
      <w:r w:rsidRPr="00C923FE">
        <w:tab/>
        <w:t>Explain the role and function of supplier diversity initiatives.</w:t>
      </w:r>
    </w:p>
    <w:p w14:paraId="243404C2" w14:textId="77777777" w:rsidR="00B95AA6" w:rsidRDefault="00B95AA6" w:rsidP="00C923FE">
      <w:pPr>
        <w:pStyle w:val="NoSpacing"/>
      </w:pPr>
    </w:p>
    <w:p w14:paraId="2F5E72BC" w14:textId="6EBA2FB7" w:rsidR="00B95AA6" w:rsidRPr="00904DC4" w:rsidRDefault="00B95AA6" w:rsidP="00B95AA6">
      <w:pPr>
        <w:pStyle w:val="NoSpacing"/>
        <w:rPr>
          <w:rFonts w:cstheme="minorHAnsi"/>
          <w:b/>
          <w:bCs/>
          <w:color w:val="002060"/>
        </w:rPr>
      </w:pPr>
      <w:r w:rsidRPr="002445FF">
        <w:rPr>
          <w:rFonts w:cstheme="minorHAnsi"/>
          <w:b/>
          <w:bCs/>
          <w:color w:val="002060"/>
        </w:rPr>
        <w:t xml:space="preserve">Strand </w:t>
      </w:r>
      <w:r>
        <w:rPr>
          <w:rFonts w:cstheme="minorHAnsi"/>
          <w:b/>
          <w:bCs/>
          <w:color w:val="002060"/>
        </w:rPr>
        <w:t>8</w:t>
      </w:r>
      <w:r w:rsidRPr="002445FF">
        <w:rPr>
          <w:rFonts w:cstheme="minorHAnsi"/>
          <w:b/>
          <w:bCs/>
          <w:color w:val="002060"/>
        </w:rPr>
        <w:t xml:space="preserve">. </w:t>
      </w:r>
      <w:r w:rsidRPr="002445FF">
        <w:rPr>
          <w:rFonts w:cstheme="minorHAnsi"/>
          <w:b/>
          <w:bCs/>
          <w:color w:val="002060"/>
        </w:rPr>
        <w:tab/>
      </w:r>
      <w:r w:rsidRPr="002445FF">
        <w:rPr>
          <w:rFonts w:cstheme="minorHAnsi"/>
          <w:b/>
          <w:bCs/>
          <w:color w:val="002060"/>
        </w:rPr>
        <w:tab/>
      </w:r>
      <w:r>
        <w:rPr>
          <w:rFonts w:cstheme="minorHAnsi"/>
          <w:b/>
          <w:bCs/>
          <w:color w:val="002060"/>
        </w:rPr>
        <w:t>Data and Process Management</w:t>
      </w:r>
    </w:p>
    <w:p w14:paraId="05D8405E" w14:textId="27E96A53" w:rsidR="00C923FE" w:rsidRDefault="00B95AA6" w:rsidP="00B95AA6">
      <w:pPr>
        <w:pStyle w:val="NoSpacing"/>
        <w:ind w:left="2160"/>
      </w:pPr>
      <w:r w:rsidRPr="002445FF">
        <w:rPr>
          <w:bCs/>
        </w:rPr>
        <w:t xml:space="preserve">Learners apply principles of </w:t>
      </w:r>
      <w:r w:rsidR="00C923FE" w:rsidRPr="00C923FE">
        <w:t>business process management to collect, analyze and distribute data and maintain business knowledge and information systems.</w:t>
      </w:r>
    </w:p>
    <w:p w14:paraId="72968E43" w14:textId="77777777" w:rsidR="00B95AA6" w:rsidRPr="00C923FE" w:rsidRDefault="00B95AA6" w:rsidP="00B95AA6">
      <w:pPr>
        <w:pStyle w:val="NoSpacing"/>
        <w:ind w:left="2160"/>
      </w:pPr>
    </w:p>
    <w:p w14:paraId="542A13E3" w14:textId="6F5562D3" w:rsidR="00C923FE" w:rsidRPr="00B95AA6" w:rsidRDefault="00C923FE" w:rsidP="00C923FE">
      <w:pPr>
        <w:pStyle w:val="NoSpacing"/>
        <w:rPr>
          <w:b/>
          <w:bCs/>
        </w:rPr>
      </w:pPr>
      <w:r w:rsidRPr="00B95AA6">
        <w:rPr>
          <w:b/>
          <w:bCs/>
        </w:rPr>
        <w:t>Outcome</w:t>
      </w:r>
      <w:r w:rsidR="00B95AA6">
        <w:rPr>
          <w:b/>
          <w:bCs/>
        </w:rPr>
        <w:t>:</w:t>
      </w:r>
      <w:r w:rsidRPr="00B95AA6">
        <w:rPr>
          <w:b/>
          <w:bCs/>
        </w:rPr>
        <w:t xml:space="preserve"> 8.3</w:t>
      </w:r>
      <w:r w:rsidR="00B95AA6">
        <w:rPr>
          <w:b/>
          <w:bCs/>
        </w:rPr>
        <w:t>.</w:t>
      </w:r>
      <w:r w:rsidRPr="00B95AA6">
        <w:rPr>
          <w:b/>
          <w:bCs/>
        </w:rPr>
        <w:tab/>
        <w:t>Information Management</w:t>
      </w:r>
    </w:p>
    <w:p w14:paraId="6D49DF14" w14:textId="77777777" w:rsidR="00C923FE" w:rsidRDefault="00C923FE" w:rsidP="00B95AA6">
      <w:pPr>
        <w:pStyle w:val="NoSpacing"/>
        <w:ind w:left="2160"/>
      </w:pPr>
      <w:r w:rsidRPr="00C923FE">
        <w:t>Identify, select and evaluate information management policies, processes and strategies.</w:t>
      </w:r>
    </w:p>
    <w:p w14:paraId="6A0BE2DB" w14:textId="77777777" w:rsidR="007931D8" w:rsidRPr="00C923FE" w:rsidRDefault="007931D8" w:rsidP="00B95AA6">
      <w:pPr>
        <w:pStyle w:val="NoSpacing"/>
        <w:ind w:left="2160"/>
      </w:pPr>
    </w:p>
    <w:p w14:paraId="45FFE685" w14:textId="77777777" w:rsidR="00C923FE" w:rsidRPr="007931D8" w:rsidRDefault="00C923FE" w:rsidP="00C923FE">
      <w:pPr>
        <w:pStyle w:val="NoSpacing"/>
        <w:rPr>
          <w:b/>
          <w:bCs/>
        </w:rPr>
      </w:pPr>
      <w:proofErr w:type="gramStart"/>
      <w:r w:rsidRPr="007931D8">
        <w:rPr>
          <w:b/>
          <w:bCs/>
        </w:rPr>
        <w:t>Competencies</w:t>
      </w:r>
      <w:proofErr w:type="gramEnd"/>
    </w:p>
    <w:p w14:paraId="053B57A8" w14:textId="650AE82A" w:rsidR="00C923FE" w:rsidRPr="00C923FE" w:rsidRDefault="00C923FE" w:rsidP="007931D8">
      <w:pPr>
        <w:pStyle w:val="NoSpacing"/>
        <w:ind w:left="720" w:hanging="720"/>
      </w:pPr>
      <w:r w:rsidRPr="00C923FE">
        <w:t>8.3.2</w:t>
      </w:r>
      <w:r w:rsidR="007931D8">
        <w:t>.</w:t>
      </w:r>
      <w:r w:rsidRPr="00C923FE">
        <w:tab/>
        <w:t>Manage and maintain business records (e.g., accounting information, routing orders, tracking shipments, expense reports, healthcare data, customer data, budget data, quality data, human resources data).</w:t>
      </w:r>
    </w:p>
    <w:p w14:paraId="509E8B9E" w14:textId="6E796FB8" w:rsidR="00C923FE" w:rsidRPr="00C923FE" w:rsidRDefault="00C923FE" w:rsidP="007931D8">
      <w:pPr>
        <w:pStyle w:val="NoSpacing"/>
        <w:ind w:left="720" w:hanging="720"/>
      </w:pPr>
      <w:r w:rsidRPr="00C923FE">
        <w:t>8.3.5</w:t>
      </w:r>
      <w:r w:rsidR="007931D8">
        <w:t>.</w:t>
      </w:r>
      <w:r w:rsidRPr="00C923FE">
        <w:tab/>
        <w:t>Identify and evaluate tools, systems, and processes to manage preparation and documentation of business records.</w:t>
      </w:r>
    </w:p>
    <w:p w14:paraId="6D5F0017" w14:textId="43BFC53A" w:rsidR="00C923FE" w:rsidRPr="00C923FE" w:rsidRDefault="00C923FE" w:rsidP="007931D8">
      <w:pPr>
        <w:pStyle w:val="NoSpacing"/>
        <w:ind w:left="720" w:hanging="720"/>
      </w:pPr>
      <w:r w:rsidRPr="00C923FE">
        <w:t>8.3.6</w:t>
      </w:r>
      <w:r w:rsidR="007931D8">
        <w:t>.</w:t>
      </w:r>
      <w:r w:rsidRPr="00C923FE">
        <w:tab/>
        <w:t>Perform scheduling functions to facilitate on-time completion of work activities (e.g., calendars, travel arrangements and itineraries, meeting arrangements and requests for audiovisual or technical support and information).</w:t>
      </w:r>
    </w:p>
    <w:p w14:paraId="70936E6F" w14:textId="2EFE24C1" w:rsidR="00C923FE" w:rsidRPr="00C923FE" w:rsidRDefault="00C923FE" w:rsidP="00C923FE">
      <w:pPr>
        <w:pStyle w:val="NoSpacing"/>
      </w:pPr>
      <w:r w:rsidRPr="00C923FE">
        <w:t>8.3.8</w:t>
      </w:r>
      <w:r w:rsidR="007931D8">
        <w:t>.</w:t>
      </w:r>
      <w:r w:rsidRPr="00C923FE">
        <w:tab/>
        <w:t>Apply policies and procedures to protect business information.</w:t>
      </w:r>
    </w:p>
    <w:p w14:paraId="79957DAD" w14:textId="77777777" w:rsidR="00F82D08" w:rsidRPr="00C923FE" w:rsidRDefault="00F82D08" w:rsidP="00C923FE">
      <w:pPr>
        <w:pStyle w:val="NoSpacing"/>
      </w:pPr>
    </w:p>
    <w:sectPr w:rsidR="00F82D08" w:rsidRPr="00C923FE" w:rsidSect="002538D0">
      <w:headerReference w:type="default" r:id="rId11"/>
      <w:footerReference w:type="default" r:id="rId12"/>
      <w:headerReference w:type="first" r:id="rId13"/>
      <w:pgSz w:w="12240" w:h="15840"/>
      <w:pgMar w:top="1012" w:right="1440" w:bottom="1418" w:left="1440" w:header="586" w:footer="504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3194BE" w14:textId="77777777" w:rsidR="00017F2B" w:rsidRDefault="00017F2B" w:rsidP="00A05352">
      <w:r>
        <w:separator/>
      </w:r>
    </w:p>
  </w:endnote>
  <w:endnote w:type="continuationSeparator" w:id="0">
    <w:p w14:paraId="2EA46A65" w14:textId="77777777" w:rsidR="00017F2B" w:rsidRDefault="00017F2B" w:rsidP="00A053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charset w:val="00"/>
    <w:family w:val="roman"/>
    <w:pitch w:val="default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Calibri (Body)">
    <w:altName w:val="Calibri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3342D2" w14:textId="788E31A9" w:rsidR="00A05352" w:rsidRDefault="00A05352">
    <w:pPr>
      <w:pStyle w:val="Footer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noProof/>
      </w:rPr>
      <w:fldChar w:fldCharType="end"/>
    </w:r>
    <w:r>
      <w:rPr>
        <w:noProof/>
      </w:rPr>
      <w:t xml:space="preserve"> </w:t>
    </w:r>
    <w:r>
      <w:t xml:space="preserve">| </w:t>
    </w:r>
    <w:r w:rsidR="003C77E7">
      <w:t>Professional and Technical Sales</w:t>
    </w:r>
    <w:r w:rsidR="00A6314D">
      <w:t xml:space="preserve"> </w:t>
    </w:r>
    <w:r>
      <w:t xml:space="preserve">| </w:t>
    </w:r>
    <w:r w:rsidR="00A6314D">
      <w:t>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D8A23E" w14:textId="77777777" w:rsidR="00017F2B" w:rsidRDefault="00017F2B" w:rsidP="00A05352">
      <w:r>
        <w:separator/>
      </w:r>
    </w:p>
  </w:footnote>
  <w:footnote w:type="continuationSeparator" w:id="0">
    <w:p w14:paraId="6ED30B98" w14:textId="77777777" w:rsidR="00017F2B" w:rsidRDefault="00017F2B" w:rsidP="00A053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68D303" w14:textId="77777777" w:rsidR="00A05352" w:rsidRDefault="00A05352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A0A6660" wp14:editId="4C061CA2">
          <wp:simplePos x="0" y="0"/>
          <wp:positionH relativeFrom="column">
            <wp:posOffset>-862330</wp:posOffset>
          </wp:positionH>
          <wp:positionV relativeFrom="paragraph">
            <wp:posOffset>-255449</wp:posOffset>
          </wp:positionV>
          <wp:extent cx="7665875" cy="9920544"/>
          <wp:effectExtent l="0" t="0" r="0" b="0"/>
          <wp:wrapNone/>
          <wp:docPr id="65662311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6623113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5875" cy="99205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8C7177" w14:textId="77777777" w:rsidR="00A05352" w:rsidRDefault="00A05352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21854FB1" wp14:editId="124EEECD">
          <wp:simplePos x="0" y="0"/>
          <wp:positionH relativeFrom="column">
            <wp:posOffset>-914400</wp:posOffset>
          </wp:positionH>
          <wp:positionV relativeFrom="paragraph">
            <wp:posOffset>-367048</wp:posOffset>
          </wp:positionV>
          <wp:extent cx="7772363" cy="10058400"/>
          <wp:effectExtent l="0" t="0" r="635" b="0"/>
          <wp:wrapNone/>
          <wp:docPr id="1935854325" name="Picture 3" descr="A picture containing text, person, indoor, screensho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35854325" name="Picture 3" descr="A picture containing text, person, indoor, screensho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63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F772530"/>
    <w:multiLevelType w:val="multilevel"/>
    <w:tmpl w:val="D0F27688"/>
    <w:lvl w:ilvl="0">
      <w:start w:val="1"/>
      <w:numFmt w:val="decimal"/>
      <w:lvlText w:val="%1."/>
      <w:lvlJc w:val="left"/>
      <w:pPr>
        <w:ind w:left="900" w:hanging="9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0" w:hanging="9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00" w:hanging="90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00" w:hanging="90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 w16cid:durableId="15129137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45FF"/>
    <w:rsid w:val="000121F6"/>
    <w:rsid w:val="00015A33"/>
    <w:rsid w:val="00017F2B"/>
    <w:rsid w:val="00020700"/>
    <w:rsid w:val="00050A63"/>
    <w:rsid w:val="000572D7"/>
    <w:rsid w:val="00067713"/>
    <w:rsid w:val="00077ADC"/>
    <w:rsid w:val="000911B3"/>
    <w:rsid w:val="000A19CC"/>
    <w:rsid w:val="000B0385"/>
    <w:rsid w:val="000C2222"/>
    <w:rsid w:val="000C44FF"/>
    <w:rsid w:val="000E3B77"/>
    <w:rsid w:val="001036F3"/>
    <w:rsid w:val="00121B01"/>
    <w:rsid w:val="0014350E"/>
    <w:rsid w:val="00163029"/>
    <w:rsid w:val="0017326F"/>
    <w:rsid w:val="00174B92"/>
    <w:rsid w:val="00182C48"/>
    <w:rsid w:val="0018517F"/>
    <w:rsid w:val="001B0DC7"/>
    <w:rsid w:val="001B1FF8"/>
    <w:rsid w:val="001B3E01"/>
    <w:rsid w:val="001B7C7A"/>
    <w:rsid w:val="001D48EB"/>
    <w:rsid w:val="001D51D5"/>
    <w:rsid w:val="001E36FF"/>
    <w:rsid w:val="001E4A59"/>
    <w:rsid w:val="00203CEC"/>
    <w:rsid w:val="0020798B"/>
    <w:rsid w:val="0022264C"/>
    <w:rsid w:val="002251FB"/>
    <w:rsid w:val="002445FF"/>
    <w:rsid w:val="00252F33"/>
    <w:rsid w:val="002538D0"/>
    <w:rsid w:val="0026092E"/>
    <w:rsid w:val="00267CFA"/>
    <w:rsid w:val="002A47C4"/>
    <w:rsid w:val="003000A4"/>
    <w:rsid w:val="003050DE"/>
    <w:rsid w:val="00314490"/>
    <w:rsid w:val="0031657F"/>
    <w:rsid w:val="00320374"/>
    <w:rsid w:val="00336ADB"/>
    <w:rsid w:val="0037086F"/>
    <w:rsid w:val="00376901"/>
    <w:rsid w:val="00382851"/>
    <w:rsid w:val="003851FC"/>
    <w:rsid w:val="00390EA2"/>
    <w:rsid w:val="00391E63"/>
    <w:rsid w:val="003B5012"/>
    <w:rsid w:val="003C3823"/>
    <w:rsid w:val="003C43C8"/>
    <w:rsid w:val="003C77E7"/>
    <w:rsid w:val="003D25E6"/>
    <w:rsid w:val="0040021F"/>
    <w:rsid w:val="00410D7B"/>
    <w:rsid w:val="00423F2F"/>
    <w:rsid w:val="004250DC"/>
    <w:rsid w:val="00425319"/>
    <w:rsid w:val="00430507"/>
    <w:rsid w:val="00433C8C"/>
    <w:rsid w:val="004373DB"/>
    <w:rsid w:val="004507A9"/>
    <w:rsid w:val="0045226C"/>
    <w:rsid w:val="00452A24"/>
    <w:rsid w:val="004901FB"/>
    <w:rsid w:val="0049709B"/>
    <w:rsid w:val="004B4B46"/>
    <w:rsid w:val="004B733D"/>
    <w:rsid w:val="004E06CB"/>
    <w:rsid w:val="004F1563"/>
    <w:rsid w:val="004F5D57"/>
    <w:rsid w:val="00517664"/>
    <w:rsid w:val="005408AC"/>
    <w:rsid w:val="0054182D"/>
    <w:rsid w:val="005425DF"/>
    <w:rsid w:val="00543929"/>
    <w:rsid w:val="00553ADE"/>
    <w:rsid w:val="005565F6"/>
    <w:rsid w:val="005C2FE4"/>
    <w:rsid w:val="005D06C4"/>
    <w:rsid w:val="005D38B4"/>
    <w:rsid w:val="006103CC"/>
    <w:rsid w:val="0061654B"/>
    <w:rsid w:val="006252FB"/>
    <w:rsid w:val="00635EBF"/>
    <w:rsid w:val="00636049"/>
    <w:rsid w:val="00647CE9"/>
    <w:rsid w:val="00691387"/>
    <w:rsid w:val="00696B1D"/>
    <w:rsid w:val="006A084C"/>
    <w:rsid w:val="006F18A7"/>
    <w:rsid w:val="006F70A7"/>
    <w:rsid w:val="00732360"/>
    <w:rsid w:val="0075161C"/>
    <w:rsid w:val="00777D0C"/>
    <w:rsid w:val="00784315"/>
    <w:rsid w:val="007931D8"/>
    <w:rsid w:val="007C032A"/>
    <w:rsid w:val="007C0F21"/>
    <w:rsid w:val="007C465E"/>
    <w:rsid w:val="007C616F"/>
    <w:rsid w:val="007D1C92"/>
    <w:rsid w:val="007E5B82"/>
    <w:rsid w:val="007F3F61"/>
    <w:rsid w:val="007F5EB0"/>
    <w:rsid w:val="008066F0"/>
    <w:rsid w:val="00823077"/>
    <w:rsid w:val="00824136"/>
    <w:rsid w:val="0083485E"/>
    <w:rsid w:val="00842EB0"/>
    <w:rsid w:val="00870FEC"/>
    <w:rsid w:val="008740C9"/>
    <w:rsid w:val="008840A9"/>
    <w:rsid w:val="00887426"/>
    <w:rsid w:val="0088783F"/>
    <w:rsid w:val="008937C6"/>
    <w:rsid w:val="008A15CC"/>
    <w:rsid w:val="008A1F1C"/>
    <w:rsid w:val="008A35A8"/>
    <w:rsid w:val="008B7F78"/>
    <w:rsid w:val="008C0919"/>
    <w:rsid w:val="008C0F2E"/>
    <w:rsid w:val="008C2CE3"/>
    <w:rsid w:val="008D6CE6"/>
    <w:rsid w:val="008E322F"/>
    <w:rsid w:val="00900941"/>
    <w:rsid w:val="00904DC4"/>
    <w:rsid w:val="00921E21"/>
    <w:rsid w:val="00924FC9"/>
    <w:rsid w:val="00931D99"/>
    <w:rsid w:val="00932C97"/>
    <w:rsid w:val="00966759"/>
    <w:rsid w:val="00975FB0"/>
    <w:rsid w:val="00992CF8"/>
    <w:rsid w:val="009A2F24"/>
    <w:rsid w:val="009B7AAB"/>
    <w:rsid w:val="009E59CD"/>
    <w:rsid w:val="00A03AB8"/>
    <w:rsid w:val="00A05139"/>
    <w:rsid w:val="00A05352"/>
    <w:rsid w:val="00A11B0E"/>
    <w:rsid w:val="00A27D8D"/>
    <w:rsid w:val="00A309EA"/>
    <w:rsid w:val="00A34067"/>
    <w:rsid w:val="00A5503F"/>
    <w:rsid w:val="00A57458"/>
    <w:rsid w:val="00A6314D"/>
    <w:rsid w:val="00A632BF"/>
    <w:rsid w:val="00A85D8A"/>
    <w:rsid w:val="00A95E86"/>
    <w:rsid w:val="00AC1754"/>
    <w:rsid w:val="00AD0192"/>
    <w:rsid w:val="00AD3EB6"/>
    <w:rsid w:val="00AE2643"/>
    <w:rsid w:val="00AE660B"/>
    <w:rsid w:val="00B0329B"/>
    <w:rsid w:val="00B04241"/>
    <w:rsid w:val="00B0685C"/>
    <w:rsid w:val="00B47430"/>
    <w:rsid w:val="00B937DB"/>
    <w:rsid w:val="00B9405B"/>
    <w:rsid w:val="00B95AA6"/>
    <w:rsid w:val="00BA5551"/>
    <w:rsid w:val="00BC16CE"/>
    <w:rsid w:val="00BE0936"/>
    <w:rsid w:val="00BE6344"/>
    <w:rsid w:val="00C068DA"/>
    <w:rsid w:val="00C106F4"/>
    <w:rsid w:val="00C30586"/>
    <w:rsid w:val="00C451A8"/>
    <w:rsid w:val="00C55148"/>
    <w:rsid w:val="00C62486"/>
    <w:rsid w:val="00C90C8E"/>
    <w:rsid w:val="00C923FE"/>
    <w:rsid w:val="00CB0068"/>
    <w:rsid w:val="00CD5722"/>
    <w:rsid w:val="00CD6375"/>
    <w:rsid w:val="00CF33D9"/>
    <w:rsid w:val="00CF36BB"/>
    <w:rsid w:val="00D011F6"/>
    <w:rsid w:val="00D04D67"/>
    <w:rsid w:val="00D42661"/>
    <w:rsid w:val="00D42AA4"/>
    <w:rsid w:val="00D566E8"/>
    <w:rsid w:val="00D74C1C"/>
    <w:rsid w:val="00D8688E"/>
    <w:rsid w:val="00DA4921"/>
    <w:rsid w:val="00DE53D3"/>
    <w:rsid w:val="00DF31E7"/>
    <w:rsid w:val="00E17BF5"/>
    <w:rsid w:val="00E60B58"/>
    <w:rsid w:val="00E75FFA"/>
    <w:rsid w:val="00EA248F"/>
    <w:rsid w:val="00EB453F"/>
    <w:rsid w:val="00ED0B89"/>
    <w:rsid w:val="00EF6F1F"/>
    <w:rsid w:val="00F072D5"/>
    <w:rsid w:val="00F43D12"/>
    <w:rsid w:val="00F74318"/>
    <w:rsid w:val="00F82D08"/>
    <w:rsid w:val="00F8627B"/>
    <w:rsid w:val="00FC10B9"/>
    <w:rsid w:val="00FD53A6"/>
    <w:rsid w:val="00FF39F6"/>
    <w:rsid w:val="00FF404C"/>
    <w:rsid w:val="00FF42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7818B2B"/>
  <w15:chartTrackingRefBased/>
  <w15:docId w15:val="{818B3A12-F051-4BEA-AC7B-4652FF8168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- Body Text,Normal - Body Text ODE"/>
    <w:qFormat/>
    <w:rsid w:val="002445FF"/>
    <w:rPr>
      <w:rFonts w:ascii="Arial" w:hAnsi="Arial"/>
      <w:kern w:val="0"/>
      <w:sz w:val="22"/>
      <w14:ligatures w14:val="none"/>
    </w:rPr>
  </w:style>
  <w:style w:type="paragraph" w:styleId="Heading1">
    <w:name w:val="heading 1"/>
    <w:aliases w:val="Heading 1 DEW"/>
    <w:basedOn w:val="Normal"/>
    <w:next w:val="Normal"/>
    <w:link w:val="Heading1Char"/>
    <w:autoRedefine/>
    <w:uiPriority w:val="9"/>
    <w:qFormat/>
    <w:rsid w:val="00A05352"/>
    <w:pPr>
      <w:keepNext/>
      <w:keepLines/>
      <w:spacing w:before="360" w:after="120"/>
      <w:outlineLvl w:val="0"/>
    </w:pPr>
    <w:rPr>
      <w:rFonts w:eastAsiaTheme="majorEastAsia" w:cs="Arial"/>
      <w:b/>
      <w:color w:val="0E3F75"/>
      <w:sz w:val="48"/>
      <w:szCs w:val="32"/>
    </w:rPr>
  </w:style>
  <w:style w:type="paragraph" w:styleId="Heading2">
    <w:name w:val="heading 2"/>
    <w:aliases w:val="Heading 2 DEW,Heading 2 ODE"/>
    <w:basedOn w:val="Normal"/>
    <w:next w:val="Normal"/>
    <w:link w:val="Heading2Char"/>
    <w:autoRedefine/>
    <w:uiPriority w:val="9"/>
    <w:unhideWhenUsed/>
    <w:qFormat/>
    <w:rsid w:val="00A05352"/>
    <w:pPr>
      <w:keepNext/>
      <w:keepLines/>
      <w:spacing w:before="40"/>
      <w:outlineLvl w:val="1"/>
    </w:pPr>
    <w:rPr>
      <w:rFonts w:eastAsiaTheme="majorEastAsia" w:cstheme="majorBidi"/>
      <w:b/>
      <w:color w:val="0E3F75"/>
      <w:sz w:val="36"/>
      <w:szCs w:val="26"/>
    </w:rPr>
  </w:style>
  <w:style w:type="paragraph" w:styleId="Heading3">
    <w:name w:val="heading 3"/>
    <w:aliases w:val="Heading 3 DEW"/>
    <w:basedOn w:val="Normal"/>
    <w:next w:val="Normal"/>
    <w:link w:val="Heading3Char"/>
    <w:uiPriority w:val="9"/>
    <w:unhideWhenUsed/>
    <w:qFormat/>
    <w:rsid w:val="00A05352"/>
    <w:pPr>
      <w:keepNext/>
      <w:keepLines/>
      <w:spacing w:before="40"/>
      <w:outlineLvl w:val="2"/>
    </w:pPr>
    <w:rPr>
      <w:rFonts w:eastAsiaTheme="majorEastAsia" w:cs="Times New Roman (Headings CS)"/>
      <w:b/>
      <w:caps/>
      <w:sz w:val="28"/>
    </w:rPr>
  </w:style>
  <w:style w:type="paragraph" w:styleId="Heading4">
    <w:name w:val="heading 4"/>
    <w:aliases w:val="Heading 4 DEW"/>
    <w:basedOn w:val="Normal"/>
    <w:next w:val="Normal"/>
    <w:link w:val="Heading4Char"/>
    <w:uiPriority w:val="9"/>
    <w:unhideWhenUsed/>
    <w:qFormat/>
    <w:rsid w:val="00A05352"/>
    <w:pPr>
      <w:keepNext/>
      <w:keepLines/>
      <w:spacing w:before="40"/>
      <w:outlineLvl w:val="3"/>
    </w:pPr>
    <w:rPr>
      <w:rFonts w:eastAsiaTheme="majorEastAsia" w:cs="Times New Roman (Headings CS)"/>
      <w:i/>
      <w:iCs/>
      <w:caps/>
      <w:color w:val="0E3F7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eading 1 DEW Char"/>
    <w:basedOn w:val="DefaultParagraphFont"/>
    <w:link w:val="Heading1"/>
    <w:uiPriority w:val="9"/>
    <w:rsid w:val="00A05352"/>
    <w:rPr>
      <w:rFonts w:ascii="Source Sans Pro" w:eastAsiaTheme="majorEastAsia" w:hAnsi="Source Sans Pro" w:cs="Arial"/>
      <w:b/>
      <w:color w:val="0E3F75"/>
      <w:sz w:val="48"/>
      <w:szCs w:val="32"/>
    </w:rPr>
  </w:style>
  <w:style w:type="paragraph" w:styleId="NoSpacing">
    <w:name w:val="No Spacing"/>
    <w:link w:val="NoSpacingChar"/>
    <w:uiPriority w:val="1"/>
    <w:qFormat/>
    <w:rsid w:val="00A05352"/>
    <w:rPr>
      <w:rFonts w:ascii="Source Sans Pro" w:hAnsi="Source Sans Pro"/>
    </w:rPr>
  </w:style>
  <w:style w:type="character" w:customStyle="1" w:styleId="Heading2Char">
    <w:name w:val="Heading 2 Char"/>
    <w:aliases w:val="Heading 2 DEW Char,Heading 2 ODE Char"/>
    <w:basedOn w:val="DefaultParagraphFont"/>
    <w:link w:val="Heading2"/>
    <w:uiPriority w:val="9"/>
    <w:rsid w:val="00A05352"/>
    <w:rPr>
      <w:rFonts w:ascii="Source Sans Pro" w:eastAsiaTheme="majorEastAsia" w:hAnsi="Source Sans Pro" w:cstheme="majorBidi"/>
      <w:b/>
      <w:color w:val="0E3F75"/>
      <w:sz w:val="36"/>
      <w:szCs w:val="26"/>
    </w:rPr>
  </w:style>
  <w:style w:type="paragraph" w:styleId="Title">
    <w:name w:val="Title"/>
    <w:aliases w:val="Internal Title - Heading 1"/>
    <w:basedOn w:val="Normal"/>
    <w:next w:val="Normal"/>
    <w:link w:val="TitleChar"/>
    <w:uiPriority w:val="10"/>
    <w:qFormat/>
    <w:rsid w:val="00A05352"/>
    <w:pPr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leChar">
    <w:name w:val="Title Char"/>
    <w:aliases w:val="Internal Title - Heading 1 Char"/>
    <w:basedOn w:val="DefaultParagraphFont"/>
    <w:link w:val="Title"/>
    <w:uiPriority w:val="10"/>
    <w:rsid w:val="00A05352"/>
    <w:rPr>
      <w:rFonts w:ascii="Source Sans Pro" w:eastAsiaTheme="majorEastAsia" w:hAnsi="Source Sans Pro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05352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05352"/>
    <w:rPr>
      <w:rFonts w:ascii="Source Sans Pro" w:eastAsiaTheme="minorEastAsia" w:hAnsi="Source Sans Pro"/>
      <w:color w:val="5A5A5A" w:themeColor="text1" w:themeTint="A5"/>
      <w:spacing w:val="15"/>
      <w:sz w:val="22"/>
      <w:szCs w:val="22"/>
    </w:rPr>
  </w:style>
  <w:style w:type="character" w:styleId="IntenseEmphasis">
    <w:name w:val="Intense Emphasis"/>
    <w:basedOn w:val="DefaultParagraphFont"/>
    <w:uiPriority w:val="21"/>
    <w:qFormat/>
    <w:rsid w:val="00A05352"/>
    <w:rPr>
      <w:i/>
      <w:iCs/>
      <w:color w:val="4472C4" w:themeColor="accent1"/>
    </w:rPr>
  </w:style>
  <w:style w:type="paragraph" w:styleId="Header">
    <w:name w:val="header"/>
    <w:basedOn w:val="Normal"/>
    <w:link w:val="HeaderChar"/>
    <w:uiPriority w:val="99"/>
    <w:unhideWhenUsed/>
    <w:rsid w:val="00A0535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05352"/>
    <w:rPr>
      <w:rFonts w:ascii="Source Sans Pro" w:hAnsi="Source Sans Pro"/>
    </w:rPr>
  </w:style>
  <w:style w:type="paragraph" w:styleId="Footer">
    <w:name w:val="footer"/>
    <w:aliases w:val="Footer ODE"/>
    <w:basedOn w:val="Normal"/>
    <w:link w:val="FooterChar"/>
    <w:uiPriority w:val="99"/>
    <w:unhideWhenUsed/>
    <w:rsid w:val="00A05352"/>
    <w:pPr>
      <w:tabs>
        <w:tab w:val="center" w:pos="4680"/>
        <w:tab w:val="right" w:pos="9360"/>
      </w:tabs>
    </w:pPr>
  </w:style>
  <w:style w:type="character" w:customStyle="1" w:styleId="FooterChar">
    <w:name w:val="Footer Char"/>
    <w:aliases w:val="Footer ODE Char"/>
    <w:basedOn w:val="DefaultParagraphFont"/>
    <w:link w:val="Footer"/>
    <w:uiPriority w:val="99"/>
    <w:rsid w:val="00A05352"/>
    <w:rPr>
      <w:rFonts w:ascii="Source Sans Pro" w:hAnsi="Source Sans Pro"/>
    </w:rPr>
  </w:style>
  <w:style w:type="character" w:customStyle="1" w:styleId="NoSpacingChar">
    <w:name w:val="No Spacing Char"/>
    <w:basedOn w:val="DefaultParagraphFont"/>
    <w:link w:val="NoSpacing"/>
    <w:uiPriority w:val="1"/>
    <w:rsid w:val="00A05352"/>
    <w:rPr>
      <w:rFonts w:ascii="Source Sans Pro" w:hAnsi="Source Sans Pro"/>
    </w:rPr>
  </w:style>
  <w:style w:type="character" w:customStyle="1" w:styleId="Heading3Char">
    <w:name w:val="Heading 3 Char"/>
    <w:aliases w:val="Heading 3 DEW Char"/>
    <w:basedOn w:val="DefaultParagraphFont"/>
    <w:link w:val="Heading3"/>
    <w:uiPriority w:val="9"/>
    <w:rsid w:val="00A05352"/>
    <w:rPr>
      <w:rFonts w:ascii="Source Sans Pro" w:eastAsiaTheme="majorEastAsia" w:hAnsi="Source Sans Pro" w:cs="Times New Roman (Headings CS)"/>
      <w:b/>
      <w:caps/>
      <w:kern w:val="0"/>
      <w:sz w:val="28"/>
      <w14:ligatures w14:val="none"/>
    </w:rPr>
  </w:style>
  <w:style w:type="character" w:customStyle="1" w:styleId="Heading4Char">
    <w:name w:val="Heading 4 Char"/>
    <w:aliases w:val="Heading 4 DEW Char"/>
    <w:basedOn w:val="DefaultParagraphFont"/>
    <w:link w:val="Heading4"/>
    <w:uiPriority w:val="9"/>
    <w:rsid w:val="00A05352"/>
    <w:rPr>
      <w:rFonts w:ascii="Source Sans Pro" w:eastAsiaTheme="majorEastAsia" w:hAnsi="Source Sans Pro" w:cs="Times New Roman (Headings CS)"/>
      <w:i/>
      <w:iCs/>
      <w:caps/>
      <w:color w:val="0E3F75"/>
      <w:kern w:val="0"/>
      <w14:ligatures w14:val="none"/>
    </w:rPr>
  </w:style>
  <w:style w:type="character" w:styleId="Hyperlink">
    <w:name w:val="Hyperlink"/>
    <w:aliases w:val="DO NOT USE_4"/>
    <w:basedOn w:val="DefaultParagraphFont"/>
    <w:uiPriority w:val="99"/>
    <w:unhideWhenUsed/>
    <w:rsid w:val="00A05352"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spacing w:before="120"/>
    </w:pPr>
    <w:rPr>
      <w:rFonts w:cs="Calibri (Body)"/>
      <w:b/>
      <w:bCs/>
      <w:iCs/>
      <w:caps/>
      <w:sz w:val="28"/>
    </w:rPr>
  </w:style>
  <w:style w:type="paragraph" w:styleId="TOC2">
    <w:name w:val="toc 2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spacing w:before="120"/>
      <w:ind w:left="220"/>
    </w:pPr>
    <w:rPr>
      <w:rFonts w:cs="Calibri (Body)"/>
      <w:bCs/>
      <w:i/>
      <w:color w:val="000000" w:themeColor="text1"/>
      <w:szCs w:val="22"/>
    </w:rPr>
  </w:style>
  <w:style w:type="paragraph" w:styleId="TOC3">
    <w:name w:val="toc 3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ind w:left="440"/>
    </w:pPr>
    <w:rPr>
      <w:rFonts w:cstheme="minorHAnsi"/>
      <w:szCs w:val="20"/>
    </w:rPr>
  </w:style>
  <w:style w:type="paragraph" w:styleId="TOCHeading">
    <w:name w:val="TOC Heading"/>
    <w:aliases w:val="DEW"/>
    <w:basedOn w:val="Heading2"/>
    <w:next w:val="Normal"/>
    <w:uiPriority w:val="39"/>
    <w:unhideWhenUsed/>
    <w:qFormat/>
    <w:rsid w:val="00842EB0"/>
    <w:pPr>
      <w:spacing w:before="480" w:line="276" w:lineRule="auto"/>
      <w:outlineLvl w:val="9"/>
    </w:pPr>
    <w:rPr>
      <w:rFonts w:cs="Times New Roman (Headings CS)"/>
      <w:bCs/>
      <w:caps/>
      <w:szCs w:val="28"/>
    </w:rPr>
  </w:style>
  <w:style w:type="paragraph" w:styleId="ListParagraph">
    <w:name w:val="List Paragraph"/>
    <w:basedOn w:val="Normal"/>
    <w:uiPriority w:val="34"/>
    <w:qFormat/>
    <w:rsid w:val="002445FF"/>
    <w:pPr>
      <w:spacing w:after="200" w:line="276" w:lineRule="auto"/>
      <w:ind w:left="720"/>
      <w:contextualSpacing/>
    </w:pPr>
    <w:rPr>
      <w:rFonts w:asciiTheme="minorHAnsi" w:hAnsiTheme="minorHAnsi"/>
      <w:szCs w:val="22"/>
    </w:rPr>
  </w:style>
  <w:style w:type="paragraph" w:customStyle="1" w:styleId="VerticalStyle">
    <w:name w:val="Vertical Style"/>
    <w:basedOn w:val="Normal"/>
    <w:link w:val="VerticalStyleChar"/>
    <w:qFormat/>
    <w:rsid w:val="0088783F"/>
    <w:pPr>
      <w:spacing w:after="200" w:line="276" w:lineRule="auto"/>
      <w:ind w:left="180"/>
    </w:pPr>
    <w:rPr>
      <w:rFonts w:asciiTheme="minorHAnsi" w:eastAsia="Cambria" w:hAnsiTheme="minorHAnsi" w:cs="Times New Roman"/>
      <w:b/>
      <w:bCs/>
      <w:szCs w:val="22"/>
    </w:rPr>
  </w:style>
  <w:style w:type="character" w:customStyle="1" w:styleId="VerticalStyleChar">
    <w:name w:val="Vertical Style Char"/>
    <w:basedOn w:val="DefaultParagraphFont"/>
    <w:link w:val="VerticalStyle"/>
    <w:rsid w:val="0088783F"/>
    <w:rPr>
      <w:rFonts w:eastAsia="Cambria" w:cs="Times New Roman"/>
      <w:b/>
      <w:bCs/>
      <w:kern w:val="0"/>
      <w:sz w:val="22"/>
      <w:szCs w:val="2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213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57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10022394\OneDrive%20-%20State%20of%20Ohio\Desktop\DEW-One-page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F6BC4A516908D44B04DD851D72A7FB1" ma:contentTypeVersion="20" ma:contentTypeDescription="Create a new document." ma:contentTypeScope="" ma:versionID="0a95a5896597a8d91496e0274ee74014">
  <xsd:schema xmlns:xsd="http://www.w3.org/2001/XMLSchema" xmlns:xs="http://www.w3.org/2001/XMLSchema" xmlns:p="http://schemas.microsoft.com/office/2006/metadata/properties" xmlns:ns2="9e7345f5-23e2-40da-a527-d1432b04cf8d" xmlns:ns3="66eaf07b-c65c-473d-92a0-cd8f808fc83a" xmlns:ns4="06a0b0f5-ab3f-4382-8730-459fb424e421" targetNamespace="http://schemas.microsoft.com/office/2006/metadata/properties" ma:root="true" ma:fieldsID="822992044a9eea0d28987c5aaa9a0907" ns2:_="" ns3:_="" ns4:_="">
    <xsd:import namespace="9e7345f5-23e2-40da-a527-d1432b04cf8d"/>
    <xsd:import namespace="66eaf07b-c65c-473d-92a0-cd8f808fc83a"/>
    <xsd:import namespace="06a0b0f5-ab3f-4382-8730-459fb424e42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UserType" minOccurs="0"/>
                <xsd:element ref="ns2:Video" minOccurs="0"/>
                <xsd:element ref="ns2:OhioLearnSimulation" minOccurs="0"/>
                <xsd:element ref="ns2:ResourceTyp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7345f5-23e2-40da-a527-d1432b04cf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7234c9c0-dc82-4bd3-8448-fd5c6ce0fb7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UserType" ma:index="22" nillable="true" ma:displayName="User Type" ma:format="RadioButtons" ma:internalName="UserType">
      <xsd:simpleType>
        <xsd:restriction base="dms:Choice">
          <xsd:enumeration value="Employee"/>
          <xsd:enumeration value="Supervisor"/>
        </xsd:restriction>
      </xsd:simpleType>
    </xsd:element>
    <xsd:element name="Video" ma:index="23" nillable="true" ma:displayName="Video" ma:format="Hyperlink" ma:internalName="Video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OhioLearnSimulation" ma:index="24" nillable="true" ma:displayName="Ohio Learn Simulation" ma:format="Dropdown" ma:internalName="OhioLearnSimulation">
      <xsd:simpleType>
        <xsd:restriction base="dms:Text">
          <xsd:maxLength value="255"/>
        </xsd:restriction>
      </xsd:simpleType>
    </xsd:element>
    <xsd:element name="ResourceType" ma:index="25" nillable="true" ma:displayName="Resource Type" ma:format="Dropdown" ma:internalName="ResourceType">
      <xsd:simpleType>
        <xsd:restriction base="dms:Choice">
          <xsd:enumeration value="Job Aid"/>
          <xsd:enumeration value="Form"/>
          <xsd:enumeration value="Tip Sheet"/>
        </xsd:restriction>
      </xsd:simpleType>
    </xsd:element>
    <xsd:element name="MediaServiceObjectDetectorVersions" ma:index="2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eaf07b-c65c-473d-92a0-cd8f808fc83a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a0b0f5-ab3f-4382-8730-459fb424e421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2c3e647f-bee5-4c72-b508-7354bfd2a206}" ma:internalName="TaxCatchAll" ma:showField="CatchAllData" ma:web="66eaf07b-c65c-473d-92a0-cd8f808fc83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esourceType xmlns="9e7345f5-23e2-40da-a527-d1432b04cf8d" xsi:nil="true"/>
    <TaxCatchAll xmlns="06a0b0f5-ab3f-4382-8730-459fb424e421" xsi:nil="true"/>
    <OhioLearnSimulation xmlns="9e7345f5-23e2-40da-a527-d1432b04cf8d" xsi:nil="true"/>
    <UserType xmlns="9e7345f5-23e2-40da-a527-d1432b04cf8d" xsi:nil="true"/>
    <lcf76f155ced4ddcb4097134ff3c332f xmlns="9e7345f5-23e2-40da-a527-d1432b04cf8d">
      <Terms xmlns="http://schemas.microsoft.com/office/infopath/2007/PartnerControls"/>
    </lcf76f155ced4ddcb4097134ff3c332f>
    <Video xmlns="9e7345f5-23e2-40da-a527-d1432b04cf8d">
      <Url xsi:nil="true"/>
      <Description xsi:nil="true"/>
    </Video>
  </documentManagement>
</p:properties>
</file>

<file path=customXml/itemProps1.xml><?xml version="1.0" encoding="utf-8"?>
<ds:datastoreItem xmlns:ds="http://schemas.openxmlformats.org/officeDocument/2006/customXml" ds:itemID="{07F392EF-13FA-E047-A621-CFE2319DC71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C92EABF-31EE-4198-85FD-B471419FBD5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e7345f5-23e2-40da-a527-d1432b04cf8d"/>
    <ds:schemaRef ds:uri="66eaf07b-c65c-473d-92a0-cd8f808fc83a"/>
    <ds:schemaRef ds:uri="06a0b0f5-ab3f-4382-8730-459fb424e42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831C17C-A9CB-42E4-80A6-AD3AD737A57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A9A2DBD-D1AE-4EFE-8306-C570FBEF4BF0}">
  <ds:schemaRefs>
    <ds:schemaRef ds:uri="http://schemas.microsoft.com/office/2006/metadata/properties"/>
    <ds:schemaRef ds:uri="http://schemas.microsoft.com/office/infopath/2007/PartnerControls"/>
    <ds:schemaRef ds:uri="9e7345f5-23e2-40da-a527-d1432b04cf8d"/>
    <ds:schemaRef ds:uri="06a0b0f5-ab3f-4382-8730-459fb424e42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DEW-One-page_Template</Template>
  <TotalTime>26</TotalTime>
  <Pages>8</Pages>
  <Words>2280</Words>
  <Characters>13002</Characters>
  <Application>Microsoft Office Word</Application>
  <DocSecurity>0</DocSecurity>
  <Lines>108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15252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Plotts, Tamyra</dc:creator>
  <cp:keywords/>
  <dc:description/>
  <cp:lastModifiedBy>Plotts, Tamyra</cp:lastModifiedBy>
  <cp:revision>11</cp:revision>
  <cp:lastPrinted>2023-10-23T19:03:00Z</cp:lastPrinted>
  <dcterms:created xsi:type="dcterms:W3CDTF">2024-10-23T11:32:00Z</dcterms:created>
  <dcterms:modified xsi:type="dcterms:W3CDTF">2024-10-23T11:57:00Z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0x0101000F6BC4A516908D44B04DD851D72A7FB1</vt:lpwstr>
  </property>
  <property fmtid="{D5CDD505-2E9C-101B-9397-08002B2CF9AE}" pid="3" name="MediaServiceImageTags">
    <vt:lpwstr/>
  </property>
</Properties>
</file>